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953" w:rsidRPr="001D2953" w:rsidRDefault="001D2953" w:rsidP="001D2953">
      <w:pPr>
        <w:jc w:val="center"/>
        <w:rPr>
          <w:rFonts w:ascii="Calibri" w:hAnsi="Calibri" w:cs="Calibri"/>
          <w:b/>
          <w:sz w:val="24"/>
          <w:szCs w:val="24"/>
          <w:lang w:val="en-US"/>
        </w:rPr>
      </w:pPr>
      <w:r w:rsidRPr="001D2953">
        <w:rPr>
          <w:rFonts w:ascii="Calibri" w:hAnsi="Calibri" w:cs="Calibri"/>
          <w:b/>
          <w:sz w:val="24"/>
          <w:szCs w:val="24"/>
          <w:lang w:val="en-US"/>
        </w:rPr>
        <w:t>Agency for Strategic planning and reforms of the Republic of Kazakhstan</w:t>
      </w:r>
    </w:p>
    <w:p w:rsidR="001D2953" w:rsidRPr="001D2953" w:rsidRDefault="001D2953" w:rsidP="001D2953">
      <w:pPr>
        <w:jc w:val="center"/>
        <w:rPr>
          <w:rFonts w:ascii="Calibri" w:hAnsi="Calibri" w:cs="Calibri"/>
          <w:b/>
          <w:sz w:val="24"/>
          <w:szCs w:val="24"/>
          <w:lang w:val="en-US"/>
        </w:rPr>
      </w:pPr>
      <w:r w:rsidRPr="001D2953">
        <w:rPr>
          <w:rFonts w:ascii="Calibri" w:hAnsi="Calibri" w:cs="Calibri"/>
          <w:b/>
          <w:sz w:val="24"/>
          <w:szCs w:val="24"/>
          <w:lang w:val="en-US"/>
        </w:rPr>
        <w:t>Bureau of National statistics</w:t>
      </w:r>
    </w:p>
    <w:p w:rsidR="00675842" w:rsidRPr="006A422E" w:rsidRDefault="00675842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675842" w:rsidRPr="006A422E" w:rsidRDefault="00675842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675842" w:rsidRPr="006A422E" w:rsidRDefault="00675842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B55CF9" w:rsidRPr="006A422E" w:rsidRDefault="00B55CF9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B55CF9" w:rsidRPr="006A422E" w:rsidRDefault="00B55CF9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675842" w:rsidRPr="006A422E" w:rsidRDefault="00675842" w:rsidP="004715EC">
      <w:pPr>
        <w:jc w:val="center"/>
        <w:rPr>
          <w:rFonts w:ascii="Calibri" w:hAnsi="Calibri" w:cs="Calibri"/>
          <w:b/>
          <w:sz w:val="24"/>
          <w:szCs w:val="24"/>
          <w:lang w:val="en-US"/>
        </w:rPr>
      </w:pPr>
    </w:p>
    <w:p w:rsidR="00675842" w:rsidRPr="006A422E" w:rsidRDefault="00675842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675842" w:rsidRPr="006A422E" w:rsidRDefault="00675842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675842" w:rsidRPr="006A422E" w:rsidRDefault="00675842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675842" w:rsidRPr="006A422E" w:rsidRDefault="00675842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9C0BB1" w:rsidRPr="006A422E" w:rsidRDefault="009C0BB1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5E38A2" w:rsidRPr="006A422E" w:rsidRDefault="005E38A2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5E38A2" w:rsidRPr="006A422E" w:rsidRDefault="005E38A2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5E38A2" w:rsidRPr="006A422E" w:rsidRDefault="005E38A2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5E38A2" w:rsidRPr="006A422E" w:rsidRDefault="005E38A2" w:rsidP="004715EC">
      <w:pPr>
        <w:jc w:val="center"/>
        <w:rPr>
          <w:rFonts w:ascii="Calibri" w:hAnsi="Calibri" w:cs="Calibri"/>
          <w:b/>
          <w:sz w:val="24"/>
          <w:szCs w:val="24"/>
          <w:lang w:val="kk-KZ"/>
        </w:rPr>
      </w:pPr>
    </w:p>
    <w:p w:rsidR="004715EC" w:rsidRPr="006A422E" w:rsidRDefault="00675842" w:rsidP="00A5325B">
      <w:pPr>
        <w:rPr>
          <w:rFonts w:ascii="Calibri" w:hAnsi="Calibri" w:cs="Calibri"/>
          <w:b/>
          <w:sz w:val="50"/>
          <w:szCs w:val="50"/>
          <w:lang w:val="en-US"/>
        </w:rPr>
      </w:pPr>
      <w:r w:rsidRPr="006A422E">
        <w:rPr>
          <w:rFonts w:ascii="Calibri" w:hAnsi="Calibri" w:cs="Calibri"/>
          <w:b/>
          <w:sz w:val="50"/>
          <w:szCs w:val="50"/>
          <w:lang w:val="kk-KZ"/>
        </w:rPr>
        <w:t>N</w:t>
      </w:r>
      <w:r w:rsidR="00B74F46" w:rsidRPr="006A422E">
        <w:rPr>
          <w:rFonts w:ascii="Calibri" w:hAnsi="Calibri" w:cs="Calibri"/>
          <w:b/>
          <w:sz w:val="50"/>
          <w:szCs w:val="50"/>
          <w:lang w:val="en-US"/>
        </w:rPr>
        <w:t>ational accounts of</w:t>
      </w:r>
      <w:r w:rsidR="00D572C4" w:rsidRPr="006A422E">
        <w:rPr>
          <w:rFonts w:ascii="Calibri" w:hAnsi="Calibri" w:cs="Calibri"/>
          <w:b/>
          <w:sz w:val="50"/>
          <w:szCs w:val="50"/>
          <w:lang w:val="en-US"/>
        </w:rPr>
        <w:br/>
      </w:r>
      <w:r w:rsidR="00B74F46" w:rsidRPr="006A422E">
        <w:rPr>
          <w:rFonts w:ascii="Calibri" w:hAnsi="Calibri" w:cs="Calibri"/>
          <w:b/>
          <w:sz w:val="50"/>
          <w:szCs w:val="50"/>
          <w:lang w:val="en-US"/>
        </w:rPr>
        <w:t>the</w:t>
      </w:r>
      <w:r w:rsidR="007C34FC">
        <w:rPr>
          <w:rFonts w:ascii="Calibri" w:hAnsi="Calibri" w:cs="Calibri"/>
          <w:b/>
          <w:sz w:val="50"/>
          <w:szCs w:val="50"/>
          <w:lang w:val="en-US"/>
        </w:rPr>
        <w:t xml:space="preserve"> </w:t>
      </w:r>
      <w:r w:rsidR="00B74F46" w:rsidRPr="006A422E">
        <w:rPr>
          <w:rFonts w:ascii="Calibri" w:hAnsi="Calibri" w:cs="Calibri"/>
          <w:b/>
          <w:sz w:val="50"/>
          <w:szCs w:val="50"/>
          <w:lang w:val="en-US"/>
        </w:rPr>
        <w:t>Republic of Kazak</w:t>
      </w:r>
      <w:r w:rsidR="005F58E0" w:rsidRPr="006A422E">
        <w:rPr>
          <w:rFonts w:ascii="Calibri" w:hAnsi="Calibri" w:cs="Calibri"/>
          <w:b/>
          <w:sz w:val="50"/>
          <w:szCs w:val="50"/>
          <w:lang w:val="en-US"/>
        </w:rPr>
        <w:t>h</w:t>
      </w:r>
      <w:r w:rsidR="00B74F46" w:rsidRPr="006A422E">
        <w:rPr>
          <w:rFonts w:ascii="Calibri" w:hAnsi="Calibri" w:cs="Calibri"/>
          <w:b/>
          <w:sz w:val="50"/>
          <w:szCs w:val="50"/>
          <w:lang w:val="en-US"/>
        </w:rPr>
        <w:t>stan</w:t>
      </w:r>
    </w:p>
    <w:p w:rsidR="004715EC" w:rsidRPr="006A422E" w:rsidRDefault="004715EC" w:rsidP="00A5325B">
      <w:pPr>
        <w:rPr>
          <w:rFonts w:ascii="Calibri" w:hAnsi="Calibri" w:cs="Calibri"/>
          <w:b/>
          <w:sz w:val="50"/>
          <w:szCs w:val="50"/>
          <w:lang w:val="kk-KZ"/>
        </w:rPr>
      </w:pPr>
    </w:p>
    <w:p w:rsidR="00675842" w:rsidRPr="00BC0C38" w:rsidRDefault="003A1A5B" w:rsidP="00A5325B">
      <w:pPr>
        <w:rPr>
          <w:rFonts w:ascii="Calibri" w:hAnsi="Calibri" w:cs="Calibri"/>
          <w:b/>
          <w:sz w:val="30"/>
          <w:szCs w:val="30"/>
          <w:lang w:val="en-US"/>
        </w:rPr>
      </w:pPr>
      <w:r w:rsidRPr="006A422E">
        <w:rPr>
          <w:rFonts w:ascii="Calibri" w:hAnsi="Calibri" w:cs="Calibri"/>
          <w:b/>
          <w:sz w:val="30"/>
          <w:szCs w:val="30"/>
          <w:lang w:val="kk-KZ"/>
        </w:rPr>
        <w:t>20</w:t>
      </w:r>
      <w:r w:rsidR="003C75AF" w:rsidRPr="006A422E">
        <w:rPr>
          <w:rFonts w:ascii="Calibri" w:hAnsi="Calibri" w:cs="Calibri"/>
          <w:b/>
          <w:sz w:val="30"/>
          <w:szCs w:val="30"/>
          <w:lang w:val="en-US"/>
        </w:rPr>
        <w:t>1</w:t>
      </w:r>
      <w:r w:rsidR="00BC0C38">
        <w:rPr>
          <w:rFonts w:ascii="Calibri" w:hAnsi="Calibri" w:cs="Calibri"/>
          <w:b/>
          <w:sz w:val="30"/>
          <w:szCs w:val="30"/>
          <w:lang w:val="en-US"/>
        </w:rPr>
        <w:t>6</w:t>
      </w:r>
      <w:r w:rsidR="00B74F46" w:rsidRPr="006A422E">
        <w:rPr>
          <w:rFonts w:ascii="Calibri" w:hAnsi="Calibri" w:cs="Calibri"/>
          <w:b/>
          <w:sz w:val="30"/>
          <w:szCs w:val="30"/>
          <w:lang w:val="kk-KZ"/>
        </w:rPr>
        <w:t>-</w:t>
      </w:r>
      <w:r w:rsidR="00AC6326" w:rsidRPr="006A422E">
        <w:rPr>
          <w:rFonts w:ascii="Calibri" w:hAnsi="Calibri" w:cs="Calibri"/>
          <w:b/>
          <w:sz w:val="30"/>
          <w:szCs w:val="30"/>
          <w:lang w:val="kk-KZ"/>
        </w:rPr>
        <w:t>20</w:t>
      </w:r>
      <w:r w:rsidR="00BC0C38">
        <w:rPr>
          <w:rFonts w:ascii="Calibri" w:hAnsi="Calibri" w:cs="Calibri"/>
          <w:b/>
          <w:sz w:val="30"/>
          <w:szCs w:val="30"/>
          <w:lang w:val="en-US"/>
        </w:rPr>
        <w:t>20</w:t>
      </w:r>
    </w:p>
    <w:p w:rsidR="004715EC" w:rsidRPr="006A422E" w:rsidRDefault="004715EC" w:rsidP="004715EC">
      <w:pPr>
        <w:jc w:val="center"/>
        <w:rPr>
          <w:rFonts w:ascii="Calibri" w:hAnsi="Calibri" w:cs="Calibri"/>
          <w:b/>
          <w:sz w:val="30"/>
          <w:szCs w:val="30"/>
          <w:lang w:val="kk-KZ"/>
        </w:rPr>
      </w:pPr>
    </w:p>
    <w:p w:rsidR="005E38A2" w:rsidRPr="00ED088E" w:rsidRDefault="004715EC" w:rsidP="00A5325B">
      <w:pPr>
        <w:rPr>
          <w:rFonts w:ascii="Calibri" w:hAnsi="Calibri" w:cs="Calibri"/>
          <w:b/>
          <w:sz w:val="30"/>
          <w:szCs w:val="30"/>
          <w:lang w:val="en-US"/>
        </w:rPr>
      </w:pPr>
      <w:r w:rsidRPr="006A422E">
        <w:rPr>
          <w:rFonts w:ascii="Calibri" w:hAnsi="Calibri" w:cs="Calibri"/>
          <w:b/>
          <w:sz w:val="30"/>
          <w:szCs w:val="30"/>
          <w:lang w:val="en-US"/>
        </w:rPr>
        <w:t>S</w:t>
      </w:r>
      <w:r w:rsidR="00675842" w:rsidRPr="006A422E">
        <w:rPr>
          <w:rFonts w:ascii="Calibri" w:hAnsi="Calibri" w:cs="Calibri"/>
          <w:b/>
          <w:sz w:val="30"/>
          <w:szCs w:val="30"/>
          <w:lang w:val="kk-KZ"/>
        </w:rPr>
        <w:t xml:space="preserve">tatistical </w:t>
      </w:r>
      <w:smartTag w:uri="urn:schemas-microsoft-com:office:smarttags" w:element="PersonName">
        <w:r w:rsidR="00675842" w:rsidRPr="006A422E">
          <w:rPr>
            <w:rFonts w:ascii="Calibri" w:hAnsi="Calibri" w:cs="Calibri"/>
            <w:b/>
            <w:sz w:val="30"/>
            <w:szCs w:val="30"/>
            <w:lang w:val="kk-KZ"/>
          </w:rPr>
          <w:t>c</w:t>
        </w:r>
      </w:smartTag>
      <w:r w:rsidR="00675842" w:rsidRPr="006A422E">
        <w:rPr>
          <w:rFonts w:ascii="Calibri" w:hAnsi="Calibri" w:cs="Calibri"/>
          <w:b/>
          <w:sz w:val="30"/>
          <w:szCs w:val="30"/>
          <w:lang w:val="kk-KZ"/>
        </w:rPr>
        <w:t>o</w:t>
      </w:r>
      <w:smartTag w:uri="urn:schemas-microsoft-com:office:smarttags" w:element="PersonName">
        <w:r w:rsidR="00675842" w:rsidRPr="006A422E">
          <w:rPr>
            <w:rFonts w:ascii="Calibri" w:hAnsi="Calibri" w:cs="Calibri"/>
            <w:b/>
            <w:sz w:val="30"/>
            <w:szCs w:val="30"/>
            <w:lang w:val="kk-KZ"/>
          </w:rPr>
          <w:t>m</w:t>
        </w:r>
      </w:smartTag>
      <w:r w:rsidR="00675842" w:rsidRPr="006A422E">
        <w:rPr>
          <w:rFonts w:ascii="Calibri" w:hAnsi="Calibri" w:cs="Calibri"/>
          <w:b/>
          <w:sz w:val="30"/>
          <w:szCs w:val="30"/>
          <w:lang w:val="kk-KZ"/>
        </w:rPr>
        <w:t>p</w:t>
      </w:r>
      <w:r w:rsidR="00511195">
        <w:rPr>
          <w:rFonts w:ascii="Calibri" w:hAnsi="Calibri" w:cs="Calibri"/>
          <w:b/>
          <w:sz w:val="30"/>
          <w:szCs w:val="30"/>
          <w:lang w:val="en-US"/>
        </w:rPr>
        <w:t>i</w:t>
      </w:r>
      <w:r w:rsidR="00ED088E">
        <w:rPr>
          <w:rFonts w:ascii="Calibri" w:hAnsi="Calibri" w:cs="Calibri"/>
          <w:b/>
          <w:sz w:val="30"/>
          <w:szCs w:val="30"/>
          <w:lang w:val="en-US"/>
        </w:rPr>
        <w:t>lation</w:t>
      </w:r>
    </w:p>
    <w:p w:rsidR="00675842" w:rsidRPr="006A422E" w:rsidRDefault="00675842" w:rsidP="004715EC">
      <w:pPr>
        <w:jc w:val="center"/>
        <w:rPr>
          <w:rFonts w:ascii="Calibri" w:hAnsi="Calibri" w:cs="Calibri"/>
          <w:b/>
          <w:lang w:val="kk-KZ"/>
        </w:rPr>
      </w:pPr>
    </w:p>
    <w:p w:rsidR="005E38A2" w:rsidRPr="006A422E" w:rsidRDefault="005E38A2" w:rsidP="004715EC">
      <w:pPr>
        <w:jc w:val="center"/>
        <w:rPr>
          <w:rFonts w:ascii="Calibri" w:hAnsi="Calibri" w:cs="Calibri"/>
          <w:b/>
          <w:lang w:val="kk-KZ"/>
        </w:rPr>
      </w:pPr>
    </w:p>
    <w:p w:rsidR="00CB16F7" w:rsidRPr="006A422E" w:rsidRDefault="00CB16F7" w:rsidP="004715EC">
      <w:pPr>
        <w:jc w:val="center"/>
        <w:rPr>
          <w:rFonts w:ascii="Calibri" w:hAnsi="Calibri" w:cs="Calibri"/>
          <w:b/>
          <w:lang w:val="kk-KZ"/>
        </w:rPr>
      </w:pPr>
    </w:p>
    <w:p w:rsidR="00CB16F7" w:rsidRPr="006A422E" w:rsidRDefault="00CB16F7" w:rsidP="004715EC">
      <w:pPr>
        <w:jc w:val="center"/>
        <w:rPr>
          <w:rFonts w:ascii="Calibri" w:hAnsi="Calibri" w:cs="Calibri"/>
          <w:b/>
          <w:lang w:val="kk-KZ"/>
        </w:rPr>
      </w:pPr>
    </w:p>
    <w:p w:rsidR="00CB16F7" w:rsidRPr="006A422E" w:rsidRDefault="00CB16F7" w:rsidP="004715EC">
      <w:pPr>
        <w:jc w:val="center"/>
        <w:rPr>
          <w:rFonts w:ascii="Calibri" w:hAnsi="Calibri" w:cs="Calibri"/>
          <w:b/>
          <w:lang w:val="kk-KZ"/>
        </w:rPr>
      </w:pPr>
    </w:p>
    <w:p w:rsidR="00CB16F7" w:rsidRPr="006A422E" w:rsidRDefault="00CB16F7" w:rsidP="004715EC">
      <w:pPr>
        <w:jc w:val="center"/>
        <w:rPr>
          <w:rFonts w:ascii="Calibri" w:hAnsi="Calibri" w:cs="Calibri"/>
          <w:b/>
          <w:lang w:val="kk-KZ"/>
        </w:rPr>
      </w:pPr>
    </w:p>
    <w:p w:rsidR="005E38A2" w:rsidRPr="006A422E" w:rsidRDefault="005E38A2" w:rsidP="004715EC">
      <w:pPr>
        <w:jc w:val="center"/>
        <w:rPr>
          <w:rFonts w:ascii="Calibri" w:hAnsi="Calibri" w:cs="Calibri"/>
          <w:b/>
          <w:lang w:val="kk-KZ"/>
        </w:rPr>
      </w:pPr>
    </w:p>
    <w:p w:rsidR="005E38A2" w:rsidRPr="006A422E" w:rsidRDefault="005E38A2" w:rsidP="004715EC">
      <w:pPr>
        <w:jc w:val="center"/>
        <w:rPr>
          <w:rFonts w:ascii="Calibri" w:hAnsi="Calibri" w:cs="Calibri"/>
          <w:b/>
          <w:lang w:val="kk-KZ"/>
        </w:rPr>
      </w:pPr>
    </w:p>
    <w:p w:rsidR="00CB16F7" w:rsidRPr="006A422E" w:rsidRDefault="00CB16F7" w:rsidP="004715EC">
      <w:pPr>
        <w:jc w:val="center"/>
        <w:rPr>
          <w:rFonts w:ascii="Calibri" w:hAnsi="Calibri" w:cs="Calibri"/>
          <w:b/>
          <w:lang w:val="kk-KZ"/>
        </w:rPr>
      </w:pPr>
    </w:p>
    <w:p w:rsidR="005E38A2" w:rsidRPr="006A422E" w:rsidRDefault="005E38A2" w:rsidP="004715EC">
      <w:pPr>
        <w:jc w:val="center"/>
        <w:rPr>
          <w:rFonts w:ascii="Calibri" w:hAnsi="Calibri" w:cs="Calibri"/>
          <w:b/>
          <w:lang w:val="kk-KZ"/>
        </w:rPr>
      </w:pPr>
    </w:p>
    <w:p w:rsidR="005E38A2" w:rsidRPr="006A422E" w:rsidRDefault="005E38A2" w:rsidP="004715EC">
      <w:pPr>
        <w:jc w:val="center"/>
        <w:rPr>
          <w:rFonts w:ascii="Calibri" w:hAnsi="Calibri" w:cs="Calibri"/>
          <w:b/>
          <w:lang w:val="kk-KZ"/>
        </w:rPr>
      </w:pPr>
    </w:p>
    <w:p w:rsidR="005E38A2" w:rsidRPr="006A422E" w:rsidRDefault="005E38A2" w:rsidP="004715EC">
      <w:pPr>
        <w:jc w:val="center"/>
        <w:rPr>
          <w:rFonts w:ascii="Calibri" w:hAnsi="Calibri" w:cs="Calibri"/>
          <w:b/>
          <w:lang w:val="kk-KZ"/>
        </w:rPr>
      </w:pPr>
    </w:p>
    <w:p w:rsidR="005E38A2" w:rsidRPr="006A422E" w:rsidRDefault="005E38A2" w:rsidP="004715EC">
      <w:pPr>
        <w:jc w:val="center"/>
        <w:rPr>
          <w:rFonts w:ascii="Calibri" w:hAnsi="Calibri" w:cs="Calibri"/>
          <w:b/>
          <w:lang w:val="kk-KZ"/>
        </w:rPr>
      </w:pPr>
    </w:p>
    <w:p w:rsidR="004715EC" w:rsidRPr="006A422E" w:rsidRDefault="004715EC" w:rsidP="004715EC">
      <w:pPr>
        <w:jc w:val="center"/>
        <w:rPr>
          <w:rFonts w:ascii="Calibri" w:hAnsi="Calibri" w:cs="Calibri"/>
          <w:b/>
          <w:lang w:val="kk-KZ"/>
        </w:rPr>
      </w:pPr>
    </w:p>
    <w:p w:rsidR="004715EC" w:rsidRPr="006A422E" w:rsidRDefault="004715EC" w:rsidP="004715EC">
      <w:pPr>
        <w:jc w:val="center"/>
        <w:rPr>
          <w:rFonts w:ascii="Calibri" w:hAnsi="Calibri" w:cs="Calibri"/>
          <w:b/>
          <w:lang w:val="kk-KZ"/>
        </w:rPr>
      </w:pPr>
    </w:p>
    <w:p w:rsidR="00BC44A2" w:rsidRPr="006A422E" w:rsidRDefault="00BC44A2" w:rsidP="004715EC">
      <w:pPr>
        <w:jc w:val="center"/>
        <w:rPr>
          <w:rFonts w:ascii="Calibri" w:hAnsi="Calibri" w:cs="Calibri"/>
          <w:b/>
          <w:lang w:val="kk-KZ"/>
        </w:rPr>
      </w:pPr>
    </w:p>
    <w:p w:rsidR="00B55CF9" w:rsidRDefault="00B55CF9" w:rsidP="004715EC">
      <w:pPr>
        <w:jc w:val="center"/>
        <w:rPr>
          <w:rFonts w:ascii="Calibri" w:hAnsi="Calibri" w:cs="Calibri"/>
          <w:b/>
          <w:lang w:val="kk-KZ"/>
        </w:rPr>
      </w:pPr>
    </w:p>
    <w:p w:rsidR="004A6CC5" w:rsidRDefault="004A6CC5" w:rsidP="004715EC">
      <w:pPr>
        <w:jc w:val="center"/>
        <w:rPr>
          <w:rFonts w:ascii="Calibri" w:hAnsi="Calibri" w:cs="Calibri"/>
          <w:b/>
          <w:lang w:val="kk-KZ"/>
        </w:rPr>
      </w:pPr>
    </w:p>
    <w:p w:rsidR="004A6CC5" w:rsidRDefault="004A6CC5" w:rsidP="004715EC">
      <w:pPr>
        <w:jc w:val="center"/>
        <w:rPr>
          <w:rFonts w:ascii="Calibri" w:hAnsi="Calibri" w:cs="Calibri"/>
          <w:b/>
          <w:lang w:val="kk-KZ"/>
        </w:rPr>
      </w:pPr>
    </w:p>
    <w:p w:rsidR="004A6CC5" w:rsidRDefault="004A6CC5" w:rsidP="004715EC">
      <w:pPr>
        <w:jc w:val="center"/>
        <w:rPr>
          <w:rFonts w:ascii="Calibri" w:hAnsi="Calibri" w:cs="Calibri"/>
          <w:b/>
          <w:lang w:val="kk-KZ"/>
        </w:rPr>
      </w:pPr>
    </w:p>
    <w:p w:rsidR="004A6CC5" w:rsidRDefault="004A6CC5" w:rsidP="004715EC">
      <w:pPr>
        <w:jc w:val="center"/>
        <w:rPr>
          <w:rFonts w:ascii="Calibri" w:hAnsi="Calibri" w:cs="Calibri"/>
          <w:b/>
          <w:lang w:val="kk-KZ"/>
        </w:rPr>
      </w:pPr>
    </w:p>
    <w:p w:rsidR="004A6CC5" w:rsidRPr="006A422E" w:rsidRDefault="004A6CC5" w:rsidP="004715EC">
      <w:pPr>
        <w:jc w:val="center"/>
        <w:rPr>
          <w:rFonts w:ascii="Calibri" w:hAnsi="Calibri" w:cs="Calibri"/>
          <w:b/>
          <w:lang w:val="kk-KZ"/>
        </w:rPr>
      </w:pPr>
    </w:p>
    <w:p w:rsidR="00B55CF9" w:rsidRPr="006A422E" w:rsidRDefault="00B55CF9" w:rsidP="004715EC">
      <w:pPr>
        <w:jc w:val="center"/>
        <w:rPr>
          <w:rFonts w:ascii="Calibri" w:hAnsi="Calibri" w:cs="Calibri"/>
          <w:b/>
          <w:lang w:val="en-US"/>
        </w:rPr>
      </w:pPr>
    </w:p>
    <w:p w:rsidR="00D572C4" w:rsidRPr="006A422E" w:rsidRDefault="00D572C4" w:rsidP="004715EC">
      <w:pPr>
        <w:jc w:val="center"/>
        <w:rPr>
          <w:rFonts w:ascii="Calibri" w:hAnsi="Calibri" w:cs="Calibri"/>
          <w:b/>
          <w:lang w:val="kk-KZ"/>
        </w:rPr>
      </w:pPr>
    </w:p>
    <w:p w:rsidR="00675842" w:rsidRPr="00BC0C38" w:rsidRDefault="00622E77" w:rsidP="00711C09">
      <w:pPr>
        <w:jc w:val="center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kk-KZ"/>
        </w:rPr>
        <w:t>Nur-Sultan</w:t>
      </w:r>
      <w:r w:rsidR="008E7097" w:rsidRPr="006A422E">
        <w:rPr>
          <w:rFonts w:ascii="Calibri" w:hAnsi="Calibri" w:cs="Calibri"/>
          <w:b/>
          <w:lang w:val="kk-KZ"/>
        </w:rPr>
        <w:t>20</w:t>
      </w:r>
      <w:r w:rsidR="001D2953">
        <w:rPr>
          <w:rFonts w:ascii="Calibri" w:hAnsi="Calibri" w:cs="Calibri"/>
          <w:b/>
          <w:lang w:val="kk-KZ"/>
        </w:rPr>
        <w:t>2</w:t>
      </w:r>
      <w:r w:rsidR="00BC0C38">
        <w:rPr>
          <w:rFonts w:ascii="Calibri" w:hAnsi="Calibri" w:cs="Calibri"/>
          <w:b/>
          <w:lang w:val="en-US"/>
        </w:rPr>
        <w:t>2</w:t>
      </w:r>
    </w:p>
    <w:p w:rsidR="004A6CC5" w:rsidRPr="006A422E" w:rsidRDefault="004A6CC5" w:rsidP="00711C09">
      <w:pPr>
        <w:jc w:val="center"/>
        <w:rPr>
          <w:rFonts w:ascii="Calibri" w:hAnsi="Calibri" w:cs="Calibri"/>
          <w:b/>
        </w:rPr>
      </w:pPr>
    </w:p>
    <w:tbl>
      <w:tblPr>
        <w:tblW w:w="9571" w:type="dxa"/>
        <w:tblLook w:val="01E0"/>
      </w:tblPr>
      <w:tblGrid>
        <w:gridCol w:w="9571"/>
      </w:tblGrid>
      <w:tr w:rsidR="00030834" w:rsidRPr="009B6ECF" w:rsidTr="00212B83">
        <w:tc>
          <w:tcPr>
            <w:tcW w:w="9571" w:type="dxa"/>
          </w:tcPr>
          <w:p w:rsidR="00030834" w:rsidRPr="008F665D" w:rsidRDefault="00030834" w:rsidP="0051119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 w:rsidRPr="006A422E">
              <w:rPr>
                <w:rFonts w:ascii="Calibri" w:hAnsi="Calibri" w:cs="Calibri"/>
                <w:lang w:val="kk-KZ"/>
              </w:rPr>
              <w:lastRenderedPageBreak/>
              <w:t>National 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c</w:t>
              </w:r>
            </w:smartTag>
            <w:r w:rsidRPr="006A422E">
              <w:rPr>
                <w:rFonts w:ascii="Calibri" w:hAnsi="Calibri" w:cs="Calibri"/>
                <w:lang w:val="kk-KZ"/>
              </w:rPr>
              <w:t>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s</w:t>
              </w:r>
            </w:smartTag>
            <w:r w:rsidRPr="006A422E">
              <w:rPr>
                <w:rFonts w:ascii="Calibri" w:hAnsi="Calibri" w:cs="Calibri"/>
                <w:lang w:val="kk-KZ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e</w:t>
              </w:r>
            </w:smartTag>
            <w:r w:rsidRPr="006A422E">
              <w:rPr>
                <w:rFonts w:ascii="Calibri" w:hAnsi="Calibri" w:cs="Calibri"/>
                <w:lang w:val="kk-KZ"/>
              </w:rPr>
              <w:t xml:space="preserve"> 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p</w:t>
              </w:r>
            </w:smartTag>
            <w:r w:rsidRPr="006A422E">
              <w:rPr>
                <w:rFonts w:ascii="Calibri" w:hAnsi="Calibri" w:cs="Calibri"/>
                <w:lang w:val="kk-KZ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l</w:t>
              </w:r>
            </w:smartTag>
            <w:r w:rsidRPr="006A422E">
              <w:rPr>
                <w:rFonts w:ascii="Calibri" w:hAnsi="Calibri" w:cs="Calibri"/>
                <w:lang w:val="kk-KZ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c</w:t>
              </w:r>
            </w:smartTag>
            <w:r w:rsidRPr="006A422E">
              <w:rPr>
                <w:rFonts w:ascii="Calibri" w:hAnsi="Calibri" w:cs="Calibri"/>
                <w:lang w:val="kk-KZ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f</w:t>
              </w:r>
            </w:smartTag>
            <w:r w:rsidRPr="006A422E">
              <w:rPr>
                <w:rFonts w:ascii="Calibri" w:hAnsi="Calibri" w:cs="Calibri"/>
                <w:lang w:val="kk-KZ"/>
              </w:rPr>
              <w:t xml:space="preserve"> Kazakhstan / Statistical </w:t>
            </w:r>
            <w:r w:rsidR="00ED088E">
              <w:rPr>
                <w:rFonts w:ascii="Calibri" w:hAnsi="Calibri" w:cs="Calibri"/>
                <w:lang w:val="en-US"/>
              </w:rPr>
              <w:t>comp</w:t>
            </w:r>
            <w:r w:rsidR="00511195">
              <w:rPr>
                <w:rFonts w:ascii="Calibri" w:hAnsi="Calibri" w:cs="Calibri"/>
                <w:lang w:val="en-US"/>
              </w:rPr>
              <w:t>i</w:t>
            </w:r>
            <w:r w:rsidR="00ED088E">
              <w:rPr>
                <w:rFonts w:ascii="Calibri" w:hAnsi="Calibri" w:cs="Calibri"/>
                <w:lang w:val="en-US"/>
              </w:rPr>
              <w:t>lation</w:t>
            </w:r>
            <w:r w:rsidRPr="006A422E">
              <w:rPr>
                <w:rFonts w:ascii="Calibri" w:hAnsi="Calibri" w:cs="Calibri"/>
                <w:lang w:val="kk-KZ"/>
              </w:rPr>
              <w:t xml:space="preserve"> / </w:t>
            </w:r>
            <w:r w:rsidR="006252CA">
              <w:rPr>
                <w:rFonts w:ascii="Calibri" w:hAnsi="Calibri" w:cs="Calibri"/>
                <w:lang w:val="en-US"/>
              </w:rPr>
              <w:t>in E</w:t>
            </w:r>
            <w:r w:rsidRPr="006A422E">
              <w:rPr>
                <w:rFonts w:ascii="Calibri" w:hAnsi="Calibri" w:cs="Calibri"/>
                <w:lang w:val="en-US"/>
              </w:rPr>
              <w:t>nglish</w:t>
            </w:r>
            <w:r w:rsidRPr="006A422E">
              <w:rPr>
                <w:rFonts w:ascii="Calibri" w:hAnsi="Calibri" w:cs="Calibri"/>
                <w:lang w:val="kk-KZ"/>
              </w:rPr>
              <w:t xml:space="preserve"> / </w:t>
            </w:r>
            <w:r w:rsidR="00212B83" w:rsidRPr="006A422E">
              <w:rPr>
                <w:rFonts w:ascii="Calibri" w:hAnsi="Calibri" w:cs="Calibri"/>
                <w:lang w:val="kk-KZ"/>
              </w:rPr>
              <w:t>6</w:t>
            </w:r>
            <w:r w:rsidR="008179F1">
              <w:rPr>
                <w:rFonts w:ascii="Calibri" w:hAnsi="Calibri" w:cs="Calibri"/>
                <w:lang w:val="en-US"/>
              </w:rPr>
              <w:t>0</w:t>
            </w:r>
            <w:r w:rsidR="00ED088E">
              <w:rPr>
                <w:rFonts w:ascii="Calibri" w:hAnsi="Calibri" w:cs="Calibri"/>
                <w:lang w:val="en-US"/>
              </w:rPr>
              <w:t xml:space="preserve"> pages.</w:t>
            </w:r>
          </w:p>
        </w:tc>
      </w:tr>
      <w:tr w:rsidR="00030834" w:rsidRPr="009B6ECF" w:rsidTr="00212B83">
        <w:tc>
          <w:tcPr>
            <w:tcW w:w="9571" w:type="dxa"/>
          </w:tcPr>
          <w:p w:rsidR="00030834" w:rsidRPr="006A422E" w:rsidRDefault="00030834" w:rsidP="005D515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kk-KZ"/>
              </w:rPr>
            </w:pPr>
          </w:p>
        </w:tc>
      </w:tr>
      <w:tr w:rsidR="00030834" w:rsidRPr="009B6ECF" w:rsidTr="00212B83">
        <w:tc>
          <w:tcPr>
            <w:tcW w:w="9571" w:type="dxa"/>
          </w:tcPr>
          <w:p w:rsidR="00030834" w:rsidRPr="006A422E" w:rsidRDefault="00030834" w:rsidP="005D515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kk-KZ"/>
              </w:rPr>
            </w:pPr>
          </w:p>
        </w:tc>
      </w:tr>
      <w:tr w:rsidR="005617F1" w:rsidRPr="009B6ECF" w:rsidTr="00212B83">
        <w:tc>
          <w:tcPr>
            <w:tcW w:w="9571" w:type="dxa"/>
          </w:tcPr>
          <w:p w:rsidR="005617F1" w:rsidRPr="006A422E" w:rsidRDefault="005617F1" w:rsidP="007E19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1D2953" w:rsidRPr="009B6ECF" w:rsidTr="00212B83">
        <w:tc>
          <w:tcPr>
            <w:tcW w:w="9571" w:type="dxa"/>
          </w:tcPr>
          <w:p w:rsidR="001D2953" w:rsidRPr="001D2953" w:rsidRDefault="001D2953" w:rsidP="00C94E8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lang w:val="kk-KZ"/>
              </w:rPr>
            </w:pPr>
            <w:r w:rsidRPr="001D2953">
              <w:rPr>
                <w:rFonts w:ascii="Calibri" w:hAnsi="Calibri" w:cs="Arial"/>
                <w:lang w:val="en-US"/>
              </w:rPr>
              <w:t>Agency for Strategic planning and reforms of the Republic of Kazakhstan</w:t>
            </w:r>
          </w:p>
        </w:tc>
      </w:tr>
      <w:tr w:rsidR="001D2953" w:rsidRPr="006A422E" w:rsidTr="00212B83">
        <w:tc>
          <w:tcPr>
            <w:tcW w:w="9571" w:type="dxa"/>
          </w:tcPr>
          <w:p w:rsidR="001D2953" w:rsidRPr="001D2953" w:rsidRDefault="001D2953" w:rsidP="00C94E8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lang w:val="en-US"/>
              </w:rPr>
            </w:pPr>
            <w:r w:rsidRPr="001D2953">
              <w:rPr>
                <w:rFonts w:ascii="Calibri" w:hAnsi="Calibri" w:cs="Arial"/>
                <w:lang w:val="en-US"/>
              </w:rPr>
              <w:t xml:space="preserve">Bureau of National statistics </w:t>
            </w:r>
          </w:p>
        </w:tc>
      </w:tr>
      <w:tr w:rsidR="006252CA" w:rsidRPr="009B6ECF" w:rsidTr="00212B83">
        <w:tc>
          <w:tcPr>
            <w:tcW w:w="9571" w:type="dxa"/>
          </w:tcPr>
          <w:p w:rsidR="001D2953" w:rsidRPr="001D2953" w:rsidRDefault="009B6ECF" w:rsidP="001D295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lang w:val="kk-KZ"/>
              </w:rPr>
            </w:pPr>
            <w:r w:rsidRPr="001D2953">
              <w:rPr>
                <w:rFonts w:ascii="Calibri" w:hAnsi="Calibri" w:cs="Arial"/>
                <w:lang w:val="kk-KZ"/>
              </w:rPr>
              <w:t xml:space="preserve">Chief </w:t>
            </w:r>
            <w:r w:rsidR="001D2953" w:rsidRPr="001D2953">
              <w:rPr>
                <w:rFonts w:ascii="Calibri" w:hAnsi="Calibri" w:cs="Arial"/>
                <w:lang w:val="kk-KZ"/>
              </w:rPr>
              <w:t xml:space="preserve">Editor </w:t>
            </w:r>
            <w:r w:rsidR="005154AD">
              <w:rPr>
                <w:rFonts w:ascii="Calibri" w:hAnsi="Calibri" w:cs="Arial"/>
                <w:lang w:val="en-US"/>
              </w:rPr>
              <w:t>Shaimardan</w:t>
            </w:r>
            <w:r w:rsidR="001D2953" w:rsidRPr="001D2953">
              <w:rPr>
                <w:rFonts w:ascii="Calibri" w:hAnsi="Calibri" w:cs="Arial"/>
                <w:lang w:val="kk-KZ"/>
              </w:rPr>
              <w:t xml:space="preserve">ov </w:t>
            </w:r>
            <w:r w:rsidR="005154AD">
              <w:rPr>
                <w:rFonts w:ascii="Calibri" w:hAnsi="Calibri" w:cs="Arial"/>
                <w:lang w:val="en-US"/>
              </w:rPr>
              <w:t>Zh.</w:t>
            </w:r>
            <w:r w:rsidR="005154AD">
              <w:rPr>
                <w:rFonts w:ascii="Calibri" w:hAnsi="Calibri" w:cs="Arial"/>
                <w:lang w:val="kk-KZ"/>
              </w:rPr>
              <w:t>N.</w:t>
            </w:r>
          </w:p>
          <w:p w:rsidR="006252CA" w:rsidRPr="001D2953" w:rsidRDefault="006252CA" w:rsidP="006252C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kk-KZ"/>
              </w:rPr>
            </w:pPr>
          </w:p>
        </w:tc>
      </w:tr>
      <w:tr w:rsidR="006252CA" w:rsidRPr="009B6ECF" w:rsidTr="00212B83">
        <w:tc>
          <w:tcPr>
            <w:tcW w:w="9571" w:type="dxa"/>
          </w:tcPr>
          <w:p w:rsidR="006252CA" w:rsidRPr="006A422E" w:rsidRDefault="006252CA" w:rsidP="006252C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kk-KZ"/>
              </w:rPr>
            </w:pPr>
          </w:p>
        </w:tc>
      </w:tr>
      <w:tr w:rsidR="006252CA" w:rsidRPr="009B6ECF" w:rsidTr="00212B83">
        <w:tc>
          <w:tcPr>
            <w:tcW w:w="9571" w:type="dxa"/>
          </w:tcPr>
          <w:p w:rsidR="006252CA" w:rsidRPr="006A422E" w:rsidRDefault="006252CA" w:rsidP="006252C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kk-KZ"/>
              </w:rPr>
            </w:pPr>
          </w:p>
        </w:tc>
      </w:tr>
      <w:tr w:rsidR="006252CA" w:rsidRPr="009B6ECF" w:rsidTr="00212B83">
        <w:tc>
          <w:tcPr>
            <w:tcW w:w="9571" w:type="dxa"/>
          </w:tcPr>
          <w:p w:rsidR="006252CA" w:rsidRPr="006A422E" w:rsidRDefault="006252CA" w:rsidP="003B1341">
            <w:pPr>
              <w:rPr>
                <w:rFonts w:ascii="Calibri" w:hAnsi="Calibri" w:cs="Calibri"/>
                <w:lang w:val="kk-KZ"/>
              </w:rPr>
            </w:pPr>
            <w:r w:rsidRPr="006A422E">
              <w:rPr>
                <w:rFonts w:ascii="Calibri" w:hAnsi="Calibri" w:cs="Calibri"/>
                <w:lang w:val="kk-KZ"/>
              </w:rPr>
              <w:t xml:space="preserve">The </w:t>
            </w:r>
            <w:r w:rsidR="00511195">
              <w:rPr>
                <w:rFonts w:ascii="Calibri" w:hAnsi="Calibri" w:cs="Calibri"/>
                <w:lang w:val="en-US"/>
              </w:rPr>
              <w:t>compilation</w:t>
            </w:r>
            <w:r w:rsidRPr="006A422E">
              <w:rPr>
                <w:rFonts w:ascii="Calibri" w:hAnsi="Calibri" w:cs="Calibri"/>
                <w:lang w:val="kk-KZ"/>
              </w:rPr>
              <w:t xml:space="preserve"> is</w:t>
            </w:r>
            <w:r w:rsidR="009141C9">
              <w:rPr>
                <w:rFonts w:ascii="Calibri" w:hAnsi="Calibri" w:cs="Calibri"/>
                <w:lang w:val="kk-KZ"/>
              </w:rPr>
              <w:t xml:space="preserve"> </w:t>
            </w:r>
            <w:r w:rsidRPr="006A422E">
              <w:rPr>
                <w:rFonts w:ascii="Calibri" w:hAnsi="Calibri" w:cs="Calibri"/>
                <w:lang w:val="kk-KZ"/>
              </w:rPr>
              <w:t>av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a</w:t>
              </w:r>
            </w:smartTag>
            <w:r w:rsidRPr="006A422E">
              <w:rPr>
                <w:rFonts w:ascii="Calibri" w:hAnsi="Calibri" w:cs="Calibri"/>
                <w:lang w:val="kk-KZ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e</w:t>
              </w:r>
            </w:smartTag>
            <w:r w:rsidRPr="006A422E">
              <w:rPr>
                <w:rFonts w:ascii="Calibri" w:hAnsi="Calibri" w:cs="Calibri"/>
                <w:lang w:val="kk-KZ"/>
              </w:rPr>
              <w:t xml:space="preserve"> on</w:t>
            </w:r>
            <w:r w:rsidR="007C34FC">
              <w:rPr>
                <w:rFonts w:ascii="Calibri" w:hAnsi="Calibri" w:cs="Calibri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lang w:val="en-US"/>
              </w:rPr>
              <w:t>website</w:t>
            </w:r>
            <w:r w:rsidRPr="006A422E">
              <w:rPr>
                <w:rFonts w:ascii="Calibri" w:hAnsi="Calibri" w:cs="Calibri"/>
                <w:lang w:val="kk-KZ"/>
              </w:rPr>
              <w:t xml:space="preserve"> of</w:t>
            </w:r>
            <w:r w:rsidR="009141C9">
              <w:rPr>
                <w:rFonts w:ascii="Calibri" w:hAnsi="Calibri" w:cs="Calibri"/>
                <w:lang w:val="kk-KZ"/>
              </w:rPr>
              <w:t xml:space="preserve"> </w:t>
            </w:r>
            <w:r w:rsidRPr="006A422E">
              <w:rPr>
                <w:rFonts w:ascii="Calibri" w:hAnsi="Calibri" w:cs="Calibri"/>
                <w:lang w:val="kk-KZ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lang w:val="kk-KZ"/>
                </w:rPr>
                <w:t>h</w:t>
              </w:r>
            </w:smartTag>
            <w:r w:rsidRPr="006A422E">
              <w:rPr>
                <w:rFonts w:ascii="Calibri" w:hAnsi="Calibri" w:cs="Calibri"/>
                <w:lang w:val="kk-KZ"/>
              </w:rPr>
              <w:t>e</w:t>
            </w:r>
            <w:r w:rsidR="007C34FC">
              <w:rPr>
                <w:rFonts w:ascii="Calibri" w:hAnsi="Calibri" w:cs="Calibri"/>
                <w:lang w:val="en-US"/>
              </w:rPr>
              <w:t xml:space="preserve"> </w:t>
            </w:r>
            <w:r w:rsidR="001D2953" w:rsidRPr="001D2953">
              <w:rPr>
                <w:rFonts w:ascii="Calibri" w:hAnsi="Calibri" w:cs="Calibri"/>
                <w:lang w:val="en-US"/>
              </w:rPr>
              <w:t>Bureau of National statistics of the Agency for strategic planning and reforms of the Republic of Kazakhstan</w:t>
            </w:r>
            <w:r w:rsidR="009141C9" w:rsidRPr="009141C9">
              <w:rPr>
                <w:rFonts w:ascii="Calibri" w:hAnsi="Calibri" w:cs="Calibri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lang w:val="kk-KZ"/>
              </w:rPr>
              <w:t>www.stat.gov.kz</w:t>
            </w:r>
          </w:p>
        </w:tc>
      </w:tr>
      <w:tr w:rsidR="006252CA" w:rsidRPr="009B6ECF" w:rsidTr="00212B83">
        <w:tc>
          <w:tcPr>
            <w:tcW w:w="9571" w:type="dxa"/>
          </w:tcPr>
          <w:p w:rsidR="006252CA" w:rsidRPr="008179F1" w:rsidRDefault="006252CA" w:rsidP="006252C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kk-KZ"/>
              </w:rPr>
            </w:pPr>
          </w:p>
        </w:tc>
      </w:tr>
      <w:tr w:rsidR="006252CA" w:rsidRPr="009B6ECF" w:rsidTr="00212B83">
        <w:tc>
          <w:tcPr>
            <w:tcW w:w="9571" w:type="dxa"/>
          </w:tcPr>
          <w:p w:rsidR="006252CA" w:rsidRPr="006A422E" w:rsidRDefault="006252CA" w:rsidP="006252C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kk-KZ"/>
              </w:rPr>
            </w:pPr>
          </w:p>
        </w:tc>
      </w:tr>
      <w:tr w:rsidR="006252CA" w:rsidRPr="009B6ECF" w:rsidTr="00212B83">
        <w:tc>
          <w:tcPr>
            <w:tcW w:w="9571" w:type="dxa"/>
          </w:tcPr>
          <w:p w:rsidR="006252CA" w:rsidRPr="00ED088E" w:rsidRDefault="006252CA" w:rsidP="006252C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6252CA" w:rsidRPr="009B6ECF" w:rsidTr="00212B83">
        <w:tc>
          <w:tcPr>
            <w:tcW w:w="9571" w:type="dxa"/>
          </w:tcPr>
          <w:p w:rsidR="007D78C0" w:rsidRPr="00511195" w:rsidRDefault="007D78C0" w:rsidP="007D78C0">
            <w:pPr>
              <w:pStyle w:val="a0"/>
              <w:ind w:firstLine="0"/>
              <w:jc w:val="left"/>
              <w:rPr>
                <w:rFonts w:ascii="Calibri" w:hAnsi="Calibri" w:cs="Arial"/>
                <w:lang w:val="en-US"/>
              </w:rPr>
            </w:pPr>
            <w:r w:rsidRPr="007D78C0">
              <w:rPr>
                <w:rFonts w:ascii="Calibri" w:hAnsi="Calibri" w:cs="Arial"/>
                <w:lang w:val="en-US"/>
              </w:rPr>
              <w:t xml:space="preserve">Address: </w:t>
            </w:r>
            <w:r w:rsidR="00511195" w:rsidRPr="007D78C0">
              <w:rPr>
                <w:rFonts w:ascii="Calibri" w:hAnsi="Calibri" w:cs="Arial"/>
                <w:lang w:val="en-US"/>
              </w:rPr>
              <w:t>010000</w:t>
            </w:r>
            <w:r w:rsidR="00511195" w:rsidRPr="00511195">
              <w:rPr>
                <w:rFonts w:ascii="Calibri" w:hAnsi="Calibri" w:cs="Arial"/>
                <w:lang w:val="en-US"/>
              </w:rPr>
              <w:t xml:space="preserve">, </w:t>
            </w:r>
            <w:r w:rsidR="00511195">
              <w:rPr>
                <w:rFonts w:ascii="Calibri" w:hAnsi="Calibri" w:cs="Arial"/>
                <w:lang w:val="en-US"/>
              </w:rPr>
              <w:t>Republic of Kazakhstan</w:t>
            </w:r>
          </w:p>
          <w:p w:rsidR="007D78C0" w:rsidRPr="007D78C0" w:rsidRDefault="007D78C0" w:rsidP="007D78C0">
            <w:pPr>
              <w:pStyle w:val="a0"/>
              <w:ind w:firstLine="0"/>
              <w:jc w:val="left"/>
              <w:rPr>
                <w:rFonts w:ascii="Calibri" w:hAnsi="Calibri" w:cs="Arial"/>
                <w:lang w:val="en-US"/>
              </w:rPr>
            </w:pPr>
            <w:r w:rsidRPr="007D78C0">
              <w:rPr>
                <w:rFonts w:ascii="Calibri" w:hAnsi="Calibri" w:cs="Arial"/>
                <w:lang w:val="en-US"/>
              </w:rPr>
              <w:t>Nur-Sultan</w:t>
            </w:r>
            <w:r w:rsidR="00511195" w:rsidRPr="00511195">
              <w:rPr>
                <w:rFonts w:ascii="Calibri" w:hAnsi="Calibri" w:cs="Arial"/>
                <w:lang w:val="en-US"/>
              </w:rPr>
              <w:t xml:space="preserve"> </w:t>
            </w:r>
            <w:r w:rsidR="00511195">
              <w:rPr>
                <w:rFonts w:ascii="Calibri" w:hAnsi="Calibri" w:cs="Arial"/>
                <w:lang w:val="en-US"/>
              </w:rPr>
              <w:t>city</w:t>
            </w:r>
            <w:r w:rsidRPr="007D78C0">
              <w:rPr>
                <w:rFonts w:ascii="Calibri" w:hAnsi="Calibri" w:cs="Arial"/>
                <w:lang w:val="en-US"/>
              </w:rPr>
              <w:t>, 8 Mangilik El avenue</w:t>
            </w:r>
          </w:p>
          <w:p w:rsidR="007D78C0" w:rsidRPr="007D78C0" w:rsidRDefault="007D78C0" w:rsidP="007D78C0">
            <w:pPr>
              <w:pStyle w:val="a0"/>
              <w:ind w:firstLine="0"/>
              <w:jc w:val="left"/>
              <w:rPr>
                <w:rFonts w:ascii="Calibri" w:hAnsi="Calibri" w:cs="Arial"/>
                <w:lang w:val="en-US"/>
              </w:rPr>
            </w:pPr>
            <w:r w:rsidRPr="007D78C0">
              <w:rPr>
                <w:rFonts w:ascii="Calibri" w:hAnsi="Calibri" w:cs="Arial"/>
                <w:lang w:val="en-US"/>
              </w:rPr>
              <w:t>House of Ministries, Entrance 4</w:t>
            </w:r>
          </w:p>
          <w:p w:rsidR="007D78C0" w:rsidRPr="007D78C0" w:rsidRDefault="007D78C0" w:rsidP="007D78C0">
            <w:pPr>
              <w:pStyle w:val="a0"/>
              <w:ind w:firstLine="0"/>
              <w:jc w:val="left"/>
              <w:rPr>
                <w:rFonts w:ascii="Calibri" w:hAnsi="Calibri" w:cs="Arial"/>
                <w:lang w:val="en-US"/>
              </w:rPr>
            </w:pPr>
            <w:r w:rsidRPr="007D78C0">
              <w:rPr>
                <w:rFonts w:ascii="Calibri" w:hAnsi="Calibri" w:cs="Arial"/>
                <w:lang w:val="en-US"/>
              </w:rPr>
              <w:t xml:space="preserve">Agency for Strategic planning and reforms of the Republic of Kazakhstan </w:t>
            </w:r>
          </w:p>
          <w:p w:rsidR="007D78C0" w:rsidRPr="007D78C0" w:rsidRDefault="007D78C0" w:rsidP="007D78C0">
            <w:pPr>
              <w:pStyle w:val="a0"/>
              <w:ind w:firstLine="0"/>
              <w:jc w:val="left"/>
              <w:rPr>
                <w:rFonts w:ascii="Calibri" w:hAnsi="Calibri" w:cs="Arial"/>
                <w:lang w:val="en-US"/>
              </w:rPr>
            </w:pPr>
            <w:r w:rsidRPr="007D78C0">
              <w:rPr>
                <w:rFonts w:ascii="Calibri" w:hAnsi="Calibri" w:cs="Arial"/>
                <w:lang w:val="en-US"/>
              </w:rPr>
              <w:t xml:space="preserve">Bureau of National statistics </w:t>
            </w:r>
          </w:p>
          <w:p w:rsidR="007D78C0" w:rsidRPr="007D78C0" w:rsidRDefault="007D78C0" w:rsidP="007D78C0">
            <w:pPr>
              <w:pStyle w:val="a0"/>
              <w:ind w:firstLine="0"/>
              <w:jc w:val="left"/>
              <w:rPr>
                <w:rFonts w:ascii="Calibri" w:hAnsi="Calibri" w:cs="Arial"/>
                <w:lang w:val="en-US"/>
              </w:rPr>
            </w:pPr>
            <w:r w:rsidRPr="007D78C0">
              <w:rPr>
                <w:rFonts w:ascii="Calibri" w:hAnsi="Calibri" w:cs="Arial"/>
                <w:lang w:val="en-US"/>
              </w:rPr>
              <w:t>Informational service: +7 7172 749010, 749011</w:t>
            </w:r>
          </w:p>
          <w:p w:rsidR="007D78C0" w:rsidRPr="007D78C0" w:rsidRDefault="007D78C0" w:rsidP="007D78C0">
            <w:pPr>
              <w:pStyle w:val="a0"/>
              <w:ind w:firstLine="0"/>
              <w:jc w:val="left"/>
              <w:rPr>
                <w:rFonts w:ascii="Calibri" w:hAnsi="Calibri" w:cs="Arial"/>
                <w:lang w:val="en-US"/>
              </w:rPr>
            </w:pPr>
            <w:r w:rsidRPr="007D78C0">
              <w:rPr>
                <w:rFonts w:ascii="Calibri" w:hAnsi="Calibri" w:cs="Arial"/>
                <w:lang w:val="en-US"/>
              </w:rPr>
              <w:t>Fax: +7 7172 749546</w:t>
            </w:r>
          </w:p>
          <w:p w:rsidR="007D78C0" w:rsidRPr="007D78C0" w:rsidRDefault="007D78C0" w:rsidP="007D78C0">
            <w:pPr>
              <w:pStyle w:val="a0"/>
              <w:ind w:firstLine="0"/>
              <w:jc w:val="left"/>
              <w:rPr>
                <w:rFonts w:ascii="Calibri" w:hAnsi="Calibri" w:cs="Arial"/>
                <w:lang w:val="en-US"/>
              </w:rPr>
            </w:pPr>
            <w:r w:rsidRPr="007D78C0">
              <w:rPr>
                <w:rFonts w:ascii="Calibri" w:hAnsi="Calibri" w:cs="Arial"/>
                <w:lang w:val="en-US"/>
              </w:rPr>
              <w:t>E-mail: e.stat@aspire.gov.kz</w:t>
            </w:r>
          </w:p>
          <w:p w:rsidR="006252CA" w:rsidRPr="006252CA" w:rsidRDefault="007D78C0" w:rsidP="007D78C0">
            <w:pPr>
              <w:pStyle w:val="a0"/>
              <w:ind w:firstLine="0"/>
              <w:jc w:val="left"/>
              <w:rPr>
                <w:rFonts w:ascii="Calibri" w:hAnsi="Calibri" w:cs="Arial"/>
                <w:lang w:val="en-US"/>
              </w:rPr>
            </w:pPr>
            <w:r w:rsidRPr="007D78C0">
              <w:rPr>
                <w:rFonts w:ascii="Calibri" w:hAnsi="Calibri" w:cs="Arial"/>
                <w:lang w:val="en-US"/>
              </w:rPr>
              <w:t xml:space="preserve">Internet-resource: </w:t>
            </w:r>
            <w:hyperlink r:id="rId8" w:history="1">
              <w:r w:rsidRPr="00027917">
                <w:rPr>
                  <w:lang w:val="en-US"/>
                </w:rPr>
                <w:t>http://stat.gov.kz</w:t>
              </w:r>
            </w:hyperlink>
          </w:p>
        </w:tc>
      </w:tr>
      <w:tr w:rsidR="006252CA" w:rsidRPr="009B6ECF" w:rsidTr="00212B83">
        <w:tc>
          <w:tcPr>
            <w:tcW w:w="9571" w:type="dxa"/>
          </w:tcPr>
          <w:p w:rsidR="006252CA" w:rsidRPr="006A422E" w:rsidRDefault="006252CA" w:rsidP="006252C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kk-KZ"/>
              </w:rPr>
            </w:pPr>
          </w:p>
        </w:tc>
      </w:tr>
      <w:tr w:rsidR="006252CA" w:rsidRPr="009B6ECF" w:rsidTr="00212B83">
        <w:tc>
          <w:tcPr>
            <w:tcW w:w="9571" w:type="dxa"/>
          </w:tcPr>
          <w:p w:rsidR="006252CA" w:rsidRPr="006A422E" w:rsidRDefault="006252CA" w:rsidP="006252C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kk-KZ"/>
              </w:rPr>
            </w:pPr>
          </w:p>
        </w:tc>
      </w:tr>
      <w:tr w:rsidR="006252CA" w:rsidRPr="006252CA" w:rsidTr="00212B83">
        <w:tc>
          <w:tcPr>
            <w:tcW w:w="9571" w:type="dxa"/>
          </w:tcPr>
          <w:p w:rsidR="006252CA" w:rsidRPr="006252CA" w:rsidRDefault="006252CA" w:rsidP="006252CA">
            <w:pPr>
              <w:pStyle w:val="a0"/>
              <w:ind w:firstLine="0"/>
              <w:jc w:val="left"/>
              <w:rPr>
                <w:rFonts w:ascii="Calibri" w:hAnsi="Calibri" w:cs="Arial"/>
                <w:lang w:val="en-US"/>
              </w:rPr>
            </w:pPr>
            <w:r w:rsidRPr="006252CA">
              <w:rPr>
                <w:rFonts w:ascii="Calibri" w:hAnsi="Calibri" w:cs="Arial"/>
              </w:rPr>
              <w:t>С</w:t>
            </w:r>
            <w:r w:rsidRPr="006252CA">
              <w:rPr>
                <w:rFonts w:ascii="Calibri" w:hAnsi="Calibri" w:cs="Arial"/>
                <w:lang w:val="en-US"/>
              </w:rPr>
              <w:t>onventional symbols:</w:t>
            </w:r>
          </w:p>
          <w:p w:rsidR="006252CA" w:rsidRPr="006252CA" w:rsidRDefault="006252CA" w:rsidP="006252CA">
            <w:pPr>
              <w:pStyle w:val="a0"/>
              <w:ind w:firstLine="0"/>
              <w:rPr>
                <w:rFonts w:ascii="Calibri" w:hAnsi="Calibri" w:cs="Arial"/>
                <w:lang w:val="en-US"/>
              </w:rPr>
            </w:pPr>
            <w:r w:rsidRPr="006252CA">
              <w:rPr>
                <w:rFonts w:ascii="Calibri" w:hAnsi="Calibri" w:cs="Arial"/>
                <w:lang w:val="en-US"/>
              </w:rPr>
              <w:t>- - it is absent</w:t>
            </w:r>
          </w:p>
          <w:p w:rsidR="006252CA" w:rsidRPr="006252CA" w:rsidRDefault="006252CA" w:rsidP="006252CA">
            <w:pPr>
              <w:pStyle w:val="a0"/>
              <w:ind w:firstLine="0"/>
              <w:rPr>
                <w:rFonts w:ascii="Calibri" w:hAnsi="Calibri" w:cs="Arial"/>
                <w:lang w:val="kk-KZ"/>
              </w:rPr>
            </w:pPr>
            <w:r w:rsidRPr="006252CA">
              <w:rPr>
                <w:rFonts w:ascii="Calibri" w:hAnsi="Calibri" w:cs="Arial"/>
                <w:lang w:val="en-US"/>
              </w:rPr>
              <w:t>0,0 - a small quantity</w:t>
            </w:r>
          </w:p>
          <w:p w:rsidR="006252CA" w:rsidRPr="006252CA" w:rsidRDefault="006252CA" w:rsidP="006252CA">
            <w:pPr>
              <w:pStyle w:val="a0"/>
              <w:ind w:firstLine="0"/>
              <w:jc w:val="left"/>
              <w:rPr>
                <w:rFonts w:ascii="Calibri" w:hAnsi="Calibri" w:cs="Arial"/>
                <w:lang w:val="en-US"/>
              </w:rPr>
            </w:pPr>
            <w:r w:rsidRPr="006252CA">
              <w:rPr>
                <w:rFonts w:ascii="Calibri" w:hAnsi="Calibri" w:cs="Arial"/>
                <w:lang w:val="en-US"/>
              </w:rPr>
              <w:t xml:space="preserve">… - data are absent </w:t>
            </w:r>
          </w:p>
        </w:tc>
      </w:tr>
      <w:tr w:rsidR="006252CA" w:rsidRPr="009B6ECF" w:rsidTr="00212B83">
        <w:tc>
          <w:tcPr>
            <w:tcW w:w="9571" w:type="dxa"/>
          </w:tcPr>
          <w:p w:rsidR="006252CA" w:rsidRPr="006252CA" w:rsidRDefault="006252CA" w:rsidP="006252CA">
            <w:pPr>
              <w:pStyle w:val="a0"/>
              <w:ind w:firstLine="0"/>
              <w:rPr>
                <w:rFonts w:ascii="Calibri" w:hAnsi="Calibri" w:cs="Arial"/>
                <w:lang w:val="kk-KZ"/>
              </w:rPr>
            </w:pPr>
            <w:r w:rsidRPr="006252CA">
              <w:rPr>
                <w:rFonts w:ascii="Calibri" w:hAnsi="Calibri" w:cs="Arial"/>
                <w:lang w:val="en-US"/>
              </w:rPr>
              <w:t>The small discrepancies between total and the sum of summand in some cases can be explained by rounding of data.</w:t>
            </w:r>
          </w:p>
        </w:tc>
      </w:tr>
      <w:tr w:rsidR="006252CA" w:rsidRPr="009B6ECF" w:rsidTr="00212B83">
        <w:tc>
          <w:tcPr>
            <w:tcW w:w="9571" w:type="dxa"/>
          </w:tcPr>
          <w:p w:rsidR="006252CA" w:rsidRPr="006A422E" w:rsidRDefault="006252CA" w:rsidP="006252CA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kk-KZ"/>
              </w:rPr>
            </w:pPr>
          </w:p>
        </w:tc>
      </w:tr>
      <w:tr w:rsidR="006252CA" w:rsidRPr="009B6ECF" w:rsidTr="00212B83">
        <w:tc>
          <w:tcPr>
            <w:tcW w:w="9571" w:type="dxa"/>
          </w:tcPr>
          <w:p w:rsidR="006252CA" w:rsidRPr="006A422E" w:rsidRDefault="006252CA" w:rsidP="006252CA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kk-KZ"/>
              </w:rPr>
            </w:pPr>
          </w:p>
        </w:tc>
      </w:tr>
    </w:tbl>
    <w:p w:rsidR="00D572C4" w:rsidRPr="006A422E" w:rsidRDefault="00D572C4" w:rsidP="00F242AB">
      <w:pPr>
        <w:rPr>
          <w:rFonts w:ascii="Calibri" w:hAnsi="Calibri" w:cs="Calibri"/>
          <w:lang w:val="kk-KZ"/>
        </w:rPr>
      </w:pPr>
    </w:p>
    <w:p w:rsidR="0049638B" w:rsidRPr="006A422E" w:rsidRDefault="0049638B" w:rsidP="0049638B">
      <w:pPr>
        <w:pStyle w:val="ac"/>
        <w:rPr>
          <w:rFonts w:ascii="Calibri" w:hAnsi="Calibri" w:cs="Calibri"/>
          <w:sz w:val="18"/>
          <w:szCs w:val="18"/>
          <w:lang w:val="en-US"/>
        </w:rPr>
      </w:pPr>
      <w:r w:rsidRPr="006A422E">
        <w:rPr>
          <w:rFonts w:ascii="Calibri" w:hAnsi="Calibri" w:cs="Calibri"/>
          <w:sz w:val="18"/>
          <w:szCs w:val="18"/>
          <w:lang w:val="en-US"/>
        </w:rPr>
        <w:t>Abbreviations</w:t>
      </w:r>
    </w:p>
    <w:p w:rsidR="00CB16F7" w:rsidRPr="006A422E" w:rsidRDefault="0049638B" w:rsidP="00F6640C">
      <w:pPr>
        <w:rPr>
          <w:rFonts w:ascii="Calibri" w:hAnsi="Calibri" w:cs="Calibri"/>
          <w:sz w:val="18"/>
          <w:szCs w:val="18"/>
          <w:lang w:val="en-US"/>
        </w:rPr>
      </w:pPr>
      <w:r w:rsidRPr="006A422E">
        <w:rPr>
          <w:rFonts w:ascii="Calibri" w:hAnsi="Calibri" w:cs="Calibri"/>
          <w:sz w:val="18"/>
          <w:szCs w:val="18"/>
          <w:lang w:val="en-US"/>
        </w:rPr>
        <w:t xml:space="preserve">SNA </w:t>
      </w:r>
      <w:r w:rsidRPr="006A422E">
        <w:rPr>
          <w:rFonts w:ascii="Calibri" w:hAnsi="Calibri" w:cs="Calibri"/>
          <w:sz w:val="18"/>
          <w:szCs w:val="18"/>
          <w:lang w:val="en-US"/>
        </w:rPr>
        <w:tab/>
      </w:r>
      <w:r w:rsidRPr="006A422E">
        <w:rPr>
          <w:rFonts w:ascii="Calibri" w:hAnsi="Calibri" w:cs="Calibri"/>
          <w:sz w:val="18"/>
          <w:szCs w:val="18"/>
          <w:lang w:val="en-US"/>
        </w:rPr>
        <w:tab/>
        <w:t>Sy</w:t>
      </w:r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m</w:t>
        </w:r>
      </w:smartTag>
      <w:r w:rsidRPr="006A422E">
        <w:rPr>
          <w:rFonts w:ascii="Calibri" w:hAnsi="Calibri" w:cs="Calibri"/>
          <w:sz w:val="18"/>
          <w:szCs w:val="18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f</w:t>
        </w:r>
      </w:smartTag>
      <w:r w:rsidRPr="006A422E">
        <w:rPr>
          <w:rFonts w:ascii="Calibri" w:hAnsi="Calibri" w:cs="Calibri"/>
          <w:sz w:val="18"/>
          <w:szCs w:val="18"/>
          <w:lang w:val="en-US"/>
        </w:rPr>
        <w:t xml:space="preserve"> N</w:t>
      </w:r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t</w:t>
        </w:r>
      </w:smartTag>
      <w:r w:rsidRPr="006A422E">
        <w:rPr>
          <w:rFonts w:ascii="Calibri" w:hAnsi="Calibri" w:cs="Calibri"/>
          <w:sz w:val="18"/>
          <w:szCs w:val="18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l</w:t>
        </w:r>
      </w:smartTag>
      <w:r w:rsidRPr="006A422E">
        <w:rPr>
          <w:rFonts w:ascii="Calibri" w:hAnsi="Calibri" w:cs="Calibri"/>
          <w:sz w:val="18"/>
          <w:szCs w:val="18"/>
          <w:lang w:val="en-US"/>
        </w:rPr>
        <w:t xml:space="preserve"> A</w:t>
      </w:r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c</w:t>
        </w:r>
      </w:smartTag>
      <w:r w:rsidRPr="006A422E">
        <w:rPr>
          <w:rFonts w:ascii="Calibri" w:hAnsi="Calibri" w:cs="Calibri"/>
          <w:sz w:val="18"/>
          <w:szCs w:val="18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s</w:t>
        </w:r>
      </w:smartTag>
      <w:r w:rsidRPr="006A422E">
        <w:rPr>
          <w:rFonts w:ascii="Calibri" w:hAnsi="Calibri" w:cs="Calibri"/>
          <w:sz w:val="18"/>
          <w:szCs w:val="18"/>
          <w:lang w:val="en-US"/>
        </w:rPr>
        <w:br/>
        <w:t xml:space="preserve">GDP </w:t>
      </w:r>
      <w:r w:rsidRPr="006A422E">
        <w:rPr>
          <w:rFonts w:ascii="Calibri" w:hAnsi="Calibri" w:cs="Calibri"/>
          <w:sz w:val="18"/>
          <w:szCs w:val="18"/>
          <w:lang w:val="en-US"/>
        </w:rPr>
        <w:tab/>
      </w:r>
      <w:r w:rsidRPr="006A422E">
        <w:rPr>
          <w:rFonts w:ascii="Calibri" w:hAnsi="Calibri" w:cs="Calibri"/>
          <w:sz w:val="18"/>
          <w:szCs w:val="18"/>
          <w:lang w:val="en-US"/>
        </w:rPr>
        <w:tab/>
        <w:t>G</w:t>
      </w:r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r</w:t>
        </w:r>
      </w:smartTag>
      <w:r w:rsidRPr="006A422E">
        <w:rPr>
          <w:rFonts w:ascii="Calibri" w:hAnsi="Calibri" w:cs="Calibri"/>
          <w:sz w:val="18"/>
          <w:szCs w:val="18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d</w:t>
        </w:r>
      </w:smartTag>
      <w:r w:rsidRPr="006A422E">
        <w:rPr>
          <w:rFonts w:ascii="Calibri" w:hAnsi="Calibri" w:cs="Calibri"/>
          <w:sz w:val="18"/>
          <w:szCs w:val="18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t</w:t>
        </w:r>
      </w:smartTag>
      <w:r w:rsidRPr="006A422E">
        <w:rPr>
          <w:rFonts w:ascii="Calibri" w:hAnsi="Calibri" w:cs="Calibri"/>
          <w:sz w:val="18"/>
          <w:szCs w:val="18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r</w:t>
        </w:r>
      </w:smartTag>
      <w:r w:rsidRPr="006A422E">
        <w:rPr>
          <w:rFonts w:ascii="Calibri" w:hAnsi="Calibri" w:cs="Calibri"/>
          <w:sz w:val="18"/>
          <w:szCs w:val="18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d</w:t>
        </w:r>
      </w:smartTag>
      <w:r w:rsidRPr="006A422E">
        <w:rPr>
          <w:rFonts w:ascii="Calibri" w:hAnsi="Calibri" w:cs="Calibri"/>
          <w:sz w:val="18"/>
          <w:szCs w:val="18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 w:val="18"/>
            <w:szCs w:val="18"/>
            <w:lang w:val="en-US"/>
          </w:rPr>
          <w:t>t</w:t>
        </w:r>
      </w:smartTag>
      <w:r w:rsidRPr="006A422E">
        <w:rPr>
          <w:rFonts w:ascii="Calibri" w:hAnsi="Calibri" w:cs="Calibri"/>
          <w:sz w:val="18"/>
          <w:szCs w:val="18"/>
          <w:lang w:val="en-US"/>
        </w:rPr>
        <w:br/>
      </w:r>
      <w:r w:rsidR="00A539C8" w:rsidRPr="006A422E">
        <w:rPr>
          <w:rFonts w:ascii="Calibri" w:hAnsi="Calibri" w:cs="Calibri"/>
          <w:sz w:val="18"/>
          <w:szCs w:val="18"/>
          <w:lang w:val="en-US"/>
        </w:rPr>
        <w:t>NPISH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s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ab/>
      </w:r>
      <w:r w:rsidR="00A539C8" w:rsidRPr="006A422E">
        <w:rPr>
          <w:rFonts w:ascii="Calibri" w:hAnsi="Calibri" w:cs="Calibri"/>
          <w:sz w:val="18"/>
          <w:szCs w:val="18"/>
          <w:lang w:val="en-US"/>
        </w:rPr>
        <w:tab/>
        <w:t>No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n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>-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p</w:t>
        </w:r>
      </w:smartTag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r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>o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f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>i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t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 xml:space="preserve"> i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n</w:t>
        </w:r>
      </w:smartTag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s</w:t>
        </w:r>
      </w:smartTag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t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>i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t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>u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t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>io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n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>s</w:t>
      </w:r>
      <w:r w:rsidR="000C025E" w:rsidRPr="000C025E">
        <w:rPr>
          <w:rFonts w:ascii="Calibri" w:hAnsi="Calibri" w:cs="Calibri"/>
          <w:sz w:val="18"/>
          <w:szCs w:val="18"/>
          <w:lang w:val="en-US"/>
        </w:rPr>
        <w:t xml:space="preserve"> </w:t>
      </w:r>
      <w:r w:rsidR="00A539C8" w:rsidRPr="006A422E">
        <w:rPr>
          <w:rFonts w:ascii="Calibri" w:hAnsi="Calibri" w:cs="Calibri"/>
          <w:sz w:val="18"/>
          <w:szCs w:val="18"/>
          <w:lang w:val="en-US"/>
        </w:rPr>
        <w:t>s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e</w:t>
        </w:r>
      </w:smartTag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r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>vi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n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 xml:space="preserve">g 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h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>ou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s</w:t>
        </w:r>
      </w:smartTag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e</w:t>
        </w:r>
      </w:smartTag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h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>o</w:t>
      </w:r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l</w:t>
        </w:r>
      </w:smartTag>
      <w:smartTag w:uri="urn:schemas-microsoft-com:office:smarttags" w:element="PersonName">
        <w:r w:rsidR="00A539C8" w:rsidRPr="006A422E">
          <w:rPr>
            <w:rFonts w:ascii="Calibri" w:hAnsi="Calibri" w:cs="Calibri"/>
            <w:sz w:val="18"/>
            <w:szCs w:val="18"/>
            <w:lang w:val="en-US"/>
          </w:rPr>
          <w:t>d</w:t>
        </w:r>
      </w:smartTag>
      <w:r w:rsidR="00A539C8" w:rsidRPr="006A422E">
        <w:rPr>
          <w:rFonts w:ascii="Calibri" w:hAnsi="Calibri" w:cs="Calibri"/>
          <w:sz w:val="18"/>
          <w:szCs w:val="18"/>
          <w:lang w:val="en-US"/>
        </w:rPr>
        <w:t>s</w:t>
      </w:r>
      <w:r w:rsidR="00A539C8" w:rsidRPr="006A422E">
        <w:rPr>
          <w:rFonts w:ascii="Calibri" w:hAnsi="Calibri" w:cs="Calibri"/>
          <w:sz w:val="18"/>
          <w:szCs w:val="18"/>
          <w:lang w:val="en-US"/>
        </w:rPr>
        <w:br/>
        <w:t>GRP</w:t>
      </w:r>
      <w:r w:rsidRPr="006A422E">
        <w:rPr>
          <w:rFonts w:ascii="Calibri" w:hAnsi="Calibri" w:cs="Calibri"/>
          <w:sz w:val="18"/>
          <w:szCs w:val="18"/>
          <w:lang w:val="en-US"/>
        </w:rPr>
        <w:tab/>
      </w:r>
      <w:r w:rsidRPr="006A422E">
        <w:rPr>
          <w:rFonts w:ascii="Calibri" w:hAnsi="Calibri" w:cs="Calibri"/>
          <w:sz w:val="18"/>
          <w:szCs w:val="18"/>
          <w:lang w:val="en-US"/>
        </w:rPr>
        <w:tab/>
      </w:r>
      <w:r w:rsidR="00A539C8" w:rsidRPr="006A422E">
        <w:rPr>
          <w:rFonts w:ascii="Calibri" w:hAnsi="Calibri" w:cs="Calibri"/>
          <w:sz w:val="18"/>
          <w:szCs w:val="18"/>
          <w:lang w:val="en-US"/>
        </w:rPr>
        <w:t>Gross regional product</w:t>
      </w:r>
    </w:p>
    <w:p w:rsidR="00CB16F7" w:rsidRPr="0025373E" w:rsidRDefault="00CB16F7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34372F" w:rsidRPr="0025373E" w:rsidRDefault="0034372F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34372F" w:rsidRPr="0025373E" w:rsidRDefault="0034372F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34372F" w:rsidRPr="0025373E" w:rsidRDefault="0034372F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34372F" w:rsidRPr="0025373E" w:rsidRDefault="0034372F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34372F" w:rsidRPr="0025373E" w:rsidRDefault="0034372F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34372F" w:rsidRPr="0025373E" w:rsidRDefault="0034372F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34372F" w:rsidRPr="0025373E" w:rsidRDefault="0034372F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34372F" w:rsidRPr="0025373E" w:rsidRDefault="0034372F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34372F" w:rsidRPr="0025373E" w:rsidRDefault="0034372F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34372F" w:rsidRPr="0025373E" w:rsidRDefault="0034372F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34372F" w:rsidRPr="0025373E" w:rsidRDefault="0034372F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34372F" w:rsidRPr="00283BFC" w:rsidRDefault="0034372F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6B73B9" w:rsidRPr="00283BFC" w:rsidRDefault="006B73B9" w:rsidP="00F6640C">
      <w:pPr>
        <w:rPr>
          <w:rFonts w:ascii="Calibri" w:hAnsi="Calibri" w:cs="Calibri"/>
          <w:sz w:val="18"/>
          <w:szCs w:val="18"/>
          <w:lang w:val="en-US"/>
        </w:rPr>
      </w:pPr>
    </w:p>
    <w:p w:rsidR="006B73B9" w:rsidRPr="00283BFC" w:rsidRDefault="006B73B9" w:rsidP="00F6640C">
      <w:pPr>
        <w:rPr>
          <w:rFonts w:ascii="Calibri" w:hAnsi="Calibri" w:cs="Calibri"/>
          <w:sz w:val="18"/>
          <w:szCs w:val="18"/>
          <w:lang w:val="en-US"/>
        </w:rPr>
      </w:pPr>
    </w:p>
    <w:tbl>
      <w:tblPr>
        <w:tblW w:w="9571" w:type="dxa"/>
        <w:tblLook w:val="01E0"/>
      </w:tblPr>
      <w:tblGrid>
        <w:gridCol w:w="9571"/>
      </w:tblGrid>
      <w:tr w:rsidR="00CB16F7" w:rsidRPr="009B6ECF" w:rsidTr="00F12F6F">
        <w:tc>
          <w:tcPr>
            <w:tcW w:w="9571" w:type="dxa"/>
          </w:tcPr>
          <w:p w:rsidR="006B73B9" w:rsidRPr="006B73B9" w:rsidRDefault="00511195" w:rsidP="006B73B9">
            <w:pPr>
              <w:autoSpaceDE w:val="0"/>
              <w:autoSpaceDN w:val="0"/>
              <w:adjustRightInd w:val="0"/>
              <w:spacing w:before="240"/>
              <w:jc w:val="right"/>
              <w:rPr>
                <w:rFonts w:ascii="Calibri" w:hAnsi="Calibri" w:cs="Arial"/>
                <w:i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i/>
                <w:sz w:val="16"/>
                <w:szCs w:val="16"/>
                <w:lang w:val="en-US"/>
              </w:rPr>
              <w:t>@</w:t>
            </w:r>
            <w:r w:rsidR="006B73B9" w:rsidRPr="006B73B9">
              <w:rPr>
                <w:rFonts w:ascii="Calibri" w:hAnsi="Calibri" w:cs="Arial"/>
                <w:i/>
                <w:sz w:val="16"/>
                <w:szCs w:val="16"/>
                <w:lang w:val="kk-KZ"/>
              </w:rPr>
              <w:t>Agency for Strategic planning and reforms of the Republic of Kazakhstan</w:t>
            </w:r>
            <w:r w:rsidRPr="006B73B9">
              <w:rPr>
                <w:rFonts w:ascii="Calibri" w:hAnsi="Calibri" w:cs="Arial"/>
                <w:i/>
                <w:sz w:val="16"/>
                <w:szCs w:val="16"/>
                <w:lang w:val="kk-KZ"/>
              </w:rPr>
              <w:t xml:space="preserve"> Bureau of National statistics</w:t>
            </w:r>
          </w:p>
          <w:p w:rsidR="00CB16F7" w:rsidRPr="006A422E" w:rsidRDefault="00CB16F7" w:rsidP="006252CA">
            <w:pPr>
              <w:autoSpaceDE w:val="0"/>
              <w:autoSpaceDN w:val="0"/>
              <w:adjustRightInd w:val="0"/>
              <w:spacing w:before="240"/>
              <w:jc w:val="right"/>
              <w:rPr>
                <w:rFonts w:ascii="Calibri" w:hAnsi="Calibri" w:cs="Arial"/>
                <w:i/>
                <w:sz w:val="16"/>
                <w:szCs w:val="16"/>
                <w:lang w:val="kk-KZ"/>
              </w:rPr>
            </w:pPr>
          </w:p>
        </w:tc>
      </w:tr>
    </w:tbl>
    <w:p w:rsidR="000B20A8" w:rsidRPr="006A422E" w:rsidRDefault="000B20A8" w:rsidP="00F6640C">
      <w:pPr>
        <w:rPr>
          <w:rFonts w:ascii="Calibri" w:hAnsi="Calibri" w:cs="Calibri"/>
          <w:sz w:val="18"/>
          <w:szCs w:val="18"/>
          <w:lang w:val="kk-KZ"/>
        </w:rPr>
        <w:sectPr w:rsidR="000B20A8" w:rsidRPr="006A422E" w:rsidSect="006375E1">
          <w:footerReference w:type="even" r:id="rId9"/>
          <w:footerReference w:type="default" r:id="rId10"/>
          <w:pgSz w:w="11907" w:h="16840"/>
          <w:pgMar w:top="1134" w:right="1134" w:bottom="1418" w:left="1418" w:header="720" w:footer="1134" w:gutter="0"/>
          <w:cols w:space="720"/>
          <w:titlePg/>
          <w:docGrid w:linePitch="272"/>
        </w:sectPr>
      </w:pPr>
    </w:p>
    <w:p w:rsidR="002B4B10" w:rsidRPr="006A422E" w:rsidRDefault="002B4B10" w:rsidP="002B4B10">
      <w:pPr>
        <w:pStyle w:val="30"/>
        <w:pageBreakBefore/>
        <w:spacing w:after="240"/>
        <w:jc w:val="center"/>
        <w:rPr>
          <w:rFonts w:ascii="Calibri" w:hAnsi="Calibri" w:cs="Calibri"/>
          <w:lang w:val="en-US"/>
        </w:rPr>
      </w:pPr>
      <w:bookmarkStart w:id="0" w:name="_Toc465246564"/>
      <w:bookmarkStart w:id="1" w:name="_Toc465247899"/>
      <w:bookmarkStart w:id="2" w:name="_Toc465246562"/>
      <w:bookmarkStart w:id="3" w:name="_Toc465247897"/>
      <w:r w:rsidRPr="006A422E">
        <w:rPr>
          <w:rFonts w:ascii="Calibri" w:hAnsi="Calibri" w:cs="Calibri"/>
          <w:lang w:val="en-US"/>
        </w:rPr>
        <w:lastRenderedPageBreak/>
        <w:t>Fo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wo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bookmarkEnd w:id="0"/>
      <w:bookmarkEnd w:id="1"/>
    </w:p>
    <w:p w:rsidR="002B4B10" w:rsidRPr="006A422E" w:rsidRDefault="002B4B10" w:rsidP="002B4B10">
      <w:pPr>
        <w:pStyle w:val="First0"/>
        <w:ind w:firstLine="709"/>
        <w:rPr>
          <w:rFonts w:ascii="Calibri" w:hAnsi="Calibri" w:cs="Calibri"/>
          <w:sz w:val="16"/>
          <w:szCs w:val="16"/>
          <w:lang w:val="en-US"/>
        </w:rPr>
        <w:sectPr w:rsidR="002B4B10" w:rsidRPr="006A422E" w:rsidSect="00232B13">
          <w:footerReference w:type="even" r:id="rId11"/>
          <w:footerReference w:type="default" r:id="rId12"/>
          <w:type w:val="continuous"/>
          <w:pgSz w:w="11907" w:h="16840"/>
          <w:pgMar w:top="1134" w:right="1134" w:bottom="1418" w:left="1418" w:header="720" w:footer="1134" w:gutter="0"/>
          <w:cols w:space="720"/>
          <w:docGrid w:linePitch="272"/>
        </w:sectPr>
      </w:pPr>
    </w:p>
    <w:p w:rsidR="002B4B10" w:rsidRPr="006A422E" w:rsidRDefault="002B4B10" w:rsidP="002B4B10">
      <w:pPr>
        <w:pStyle w:val="First0"/>
        <w:spacing w:before="0" w:after="0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lastRenderedPageBreak/>
        <w:t>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r w:rsidR="00511195">
        <w:rPr>
          <w:rFonts w:ascii="Calibri" w:hAnsi="Calibri" w:cs="Calibri"/>
          <w:lang w:val="en-US"/>
        </w:rPr>
        <w:t>compilation</w:t>
      </w:r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</w:rPr>
        <w:t>м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giv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w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R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'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>
        <w:rPr>
          <w:rFonts w:ascii="Calibri" w:hAnsi="Calibri" w:cs="Calibri"/>
          <w:lang w:val="en-US"/>
        </w:rPr>
        <w:t xml:space="preserve"> 201</w:t>
      </w:r>
      <w:r w:rsidR="005154AD">
        <w:rPr>
          <w:rFonts w:ascii="Calibri" w:hAnsi="Calibri" w:cs="Calibri"/>
          <w:lang w:val="en-US"/>
        </w:rPr>
        <w:t>6</w:t>
      </w:r>
      <w:r>
        <w:rPr>
          <w:rFonts w:ascii="Calibri" w:hAnsi="Calibri" w:cs="Calibri"/>
          <w:lang w:val="en-US"/>
        </w:rPr>
        <w:t>-</w:t>
      </w:r>
      <w:r w:rsidR="005154AD">
        <w:rPr>
          <w:rFonts w:ascii="Calibri" w:hAnsi="Calibri" w:cs="Calibri"/>
          <w:lang w:val="en-US"/>
        </w:rPr>
        <w:t>2020</w:t>
      </w:r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behavior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, giv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w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y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e.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Sy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N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s international management (1993 SNA).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r w:rsidR="00511195">
        <w:rPr>
          <w:rFonts w:ascii="Calibri" w:hAnsi="Calibri" w:cs="Calibri"/>
          <w:lang w:val="en-US"/>
        </w:rPr>
        <w:t>compilation</w:t>
      </w:r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three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lastRenderedPageBreak/>
        <w:t>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general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Sy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N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.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r>
        <w:rPr>
          <w:rFonts w:ascii="Calibri" w:hAnsi="Calibri" w:cs="Calibri"/>
          <w:lang w:val="en-US"/>
        </w:rPr>
        <w:t xml:space="preserve">1993 </w:t>
      </w:r>
      <w:r w:rsidRPr="006A422E">
        <w:rPr>
          <w:rFonts w:ascii="Calibri" w:hAnsi="Calibri" w:cs="Calibri"/>
          <w:lang w:val="en-US"/>
        </w:rPr>
        <w:t xml:space="preserve">SNA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giv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in terms of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d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iled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y branches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omy.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qu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approach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>
        <w:rPr>
          <w:rFonts w:ascii="Calibri" w:hAnsi="Calibri" w:cs="Calibri"/>
          <w:lang w:val="en-US"/>
        </w:rPr>
        <w:t xml:space="preserve"> expenditure approach for 201</w:t>
      </w:r>
      <w:r w:rsidR="005154AD">
        <w:rPr>
          <w:rFonts w:ascii="Calibri" w:hAnsi="Calibri" w:cs="Calibri"/>
          <w:lang w:val="en-US"/>
        </w:rPr>
        <w:t>6</w:t>
      </w:r>
      <w:r>
        <w:rPr>
          <w:rFonts w:ascii="Calibri" w:hAnsi="Calibri" w:cs="Calibri"/>
          <w:lang w:val="en-US"/>
        </w:rPr>
        <w:t>-</w:t>
      </w:r>
      <w:r w:rsidRPr="006A422E">
        <w:rPr>
          <w:rFonts w:ascii="Calibri" w:hAnsi="Calibri" w:cs="Calibri"/>
          <w:lang w:val="en-US"/>
        </w:rPr>
        <w:t>20</w:t>
      </w:r>
      <w:r w:rsidR="005154AD">
        <w:rPr>
          <w:rFonts w:ascii="Calibri" w:hAnsi="Calibri" w:cs="Calibri"/>
          <w:lang w:val="en-US"/>
        </w:rPr>
        <w:t>20</w:t>
      </w:r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kk-KZ"/>
        </w:rPr>
      </w:pPr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gio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t statistics are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r w:rsidR="00511195">
        <w:rPr>
          <w:rFonts w:ascii="Calibri" w:hAnsi="Calibri" w:cs="Calibri"/>
          <w:lang w:val="en-US"/>
        </w:rPr>
        <w:t>compilation</w:t>
      </w:r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2"/>
        <w:pageBreakBefore/>
        <w:pBdr>
          <w:bottom w:val="single" w:sz="18" w:space="1" w:color="BFBFBF"/>
        </w:pBdr>
        <w:spacing w:before="0"/>
        <w:ind w:left="0" w:firstLine="0"/>
        <w:jc w:val="left"/>
        <w:rPr>
          <w:rFonts w:ascii="Calibri" w:hAnsi="Calibri"/>
          <w:sz w:val="20"/>
          <w:lang w:val="en-US"/>
        </w:rPr>
        <w:sectPr w:rsidR="002B4B10" w:rsidRPr="006A422E" w:rsidSect="00312000">
          <w:type w:val="continuous"/>
          <w:pgSz w:w="11907" w:h="16840"/>
          <w:pgMar w:top="1134" w:right="1134" w:bottom="1418" w:left="1418" w:header="720" w:footer="1134" w:gutter="0"/>
          <w:cols w:num="2" w:space="720"/>
          <w:docGrid w:linePitch="272"/>
        </w:sectPr>
      </w:pPr>
    </w:p>
    <w:p w:rsidR="00675842" w:rsidRPr="006A422E" w:rsidRDefault="0052597A" w:rsidP="00CB16F7">
      <w:pPr>
        <w:pStyle w:val="10"/>
        <w:pBdr>
          <w:bottom w:val="none" w:sz="0" w:space="0" w:color="auto"/>
        </w:pBdr>
        <w:spacing w:before="240" w:after="0"/>
        <w:jc w:val="center"/>
        <w:rPr>
          <w:rFonts w:ascii="Calibri" w:hAnsi="Calibri" w:cs="Calibri"/>
          <w:sz w:val="20"/>
          <w:lang w:val="en-US"/>
        </w:rPr>
      </w:pPr>
      <w:r w:rsidRPr="006A422E">
        <w:rPr>
          <w:rFonts w:ascii="Calibri" w:hAnsi="Calibri" w:cs="Calibri"/>
          <w:sz w:val="20"/>
          <w:lang w:val="en-US"/>
        </w:rPr>
        <w:lastRenderedPageBreak/>
        <w:t>C</w:t>
      </w:r>
      <w:bookmarkEnd w:id="2"/>
      <w:r w:rsidR="00634DA8" w:rsidRPr="006A422E">
        <w:rPr>
          <w:rFonts w:ascii="Calibri" w:hAnsi="Calibri" w:cs="Calibri"/>
          <w:sz w:val="20"/>
          <w:lang w:val="en-US"/>
        </w:rPr>
        <w:t>ontents</w:t>
      </w:r>
      <w:bookmarkEnd w:id="3"/>
    </w:p>
    <w:p w:rsidR="007734E9" w:rsidRPr="006A422E" w:rsidRDefault="007734E9" w:rsidP="00D572C4">
      <w:pPr>
        <w:pStyle w:val="12"/>
        <w:rPr>
          <w:b w:val="0"/>
          <w:lang w:val="en-US"/>
        </w:rPr>
      </w:pPr>
    </w:p>
    <w:p w:rsidR="00B80431" w:rsidRPr="006A422E" w:rsidRDefault="00CB6795" w:rsidP="00ED088E">
      <w:pPr>
        <w:pStyle w:val="12"/>
        <w:rPr>
          <w:b w:val="0"/>
          <w:lang w:val="en-US"/>
        </w:rPr>
      </w:pPr>
      <w:r w:rsidRPr="006A422E">
        <w:rPr>
          <w:b w:val="0"/>
        </w:rPr>
        <w:fldChar w:fldCharType="begin"/>
      </w:r>
      <w:r w:rsidR="00634DA8" w:rsidRPr="006A422E">
        <w:rPr>
          <w:b w:val="0"/>
          <w:lang w:val="en-US"/>
        </w:rPr>
        <w:instrText xml:space="preserve"> TOC \o "1-3" \h \z \u </w:instrText>
      </w:r>
      <w:r w:rsidRPr="006A422E">
        <w:rPr>
          <w:b w:val="0"/>
        </w:rPr>
        <w:fldChar w:fldCharType="separate"/>
      </w:r>
    </w:p>
    <w:p w:rsidR="00B80431" w:rsidRPr="006A422E" w:rsidRDefault="00CB6795" w:rsidP="00ED088E">
      <w:pPr>
        <w:pStyle w:val="21"/>
        <w:rPr>
          <w:b w:val="0"/>
        </w:rPr>
      </w:pPr>
      <w:hyperlink w:anchor="_Toc465247900" w:history="1">
        <w:r w:rsidR="00B80431" w:rsidRPr="006A422E">
          <w:rPr>
            <w:rStyle w:val="aff3"/>
            <w:b w:val="0"/>
            <w:color w:val="auto"/>
          </w:rPr>
          <w:t>1. System of na</w:t>
        </w:r>
        <w:r w:rsidR="008F5BF5" w:rsidRPr="006A422E">
          <w:rPr>
            <w:rStyle w:val="aff3"/>
            <w:b w:val="0"/>
            <w:color w:val="auto"/>
            <w:lang w:val="en-US"/>
          </w:rPr>
          <w:t>ti</w:t>
        </w:r>
        <w:r w:rsidR="00B80431" w:rsidRPr="006A422E">
          <w:rPr>
            <w:rStyle w:val="aff3"/>
            <w:b w:val="0"/>
            <w:color w:val="auto"/>
          </w:rPr>
          <w:t>onal accounts</w:t>
        </w:r>
        <w:r w:rsidR="00B80431" w:rsidRPr="006A422E">
          <w:rPr>
            <w:b w:val="0"/>
            <w:webHidden/>
          </w:rPr>
          <w:tab/>
        </w:r>
        <w:r w:rsidRPr="006A422E">
          <w:rPr>
            <w:b w:val="0"/>
            <w:webHidden/>
          </w:rPr>
          <w:fldChar w:fldCharType="begin"/>
        </w:r>
        <w:r w:rsidR="00B80431" w:rsidRPr="006A422E">
          <w:rPr>
            <w:b w:val="0"/>
            <w:webHidden/>
          </w:rPr>
          <w:instrText xml:space="preserve"> PAGEREF _Toc465247900 \h </w:instrText>
        </w:r>
        <w:r w:rsidRPr="006A422E">
          <w:rPr>
            <w:b w:val="0"/>
            <w:webHidden/>
          </w:rPr>
        </w:r>
        <w:r w:rsidRPr="006A422E">
          <w:rPr>
            <w:b w:val="0"/>
            <w:webHidden/>
          </w:rPr>
          <w:fldChar w:fldCharType="separate"/>
        </w:r>
        <w:r w:rsidR="004F0CC2">
          <w:rPr>
            <w:b w:val="0"/>
            <w:webHidden/>
          </w:rPr>
          <w:t>5</w:t>
        </w:r>
        <w:r w:rsidRPr="006A422E">
          <w:rPr>
            <w:b w:val="0"/>
            <w:webHidden/>
          </w:rPr>
          <w:fldChar w:fldCharType="end"/>
        </w:r>
      </w:hyperlink>
    </w:p>
    <w:p w:rsidR="00B80431" w:rsidRPr="006A422E" w:rsidRDefault="00B80431" w:rsidP="00ED088E">
      <w:pPr>
        <w:pStyle w:val="31"/>
        <w:ind w:firstLine="0"/>
        <w:rPr>
          <w:rFonts w:ascii="Calibri" w:hAnsi="Calibri"/>
          <w:noProof/>
          <w:lang w:val="en-US"/>
        </w:rPr>
      </w:pPr>
    </w:p>
    <w:p w:rsidR="00B80431" w:rsidRPr="00E36CA9" w:rsidRDefault="00CB6795" w:rsidP="00ED088E">
      <w:pPr>
        <w:pStyle w:val="12"/>
        <w:rPr>
          <w:b w:val="0"/>
          <w:lang w:val="en-US"/>
        </w:rPr>
      </w:pPr>
      <w:hyperlink w:anchor="_Toc465247933" w:history="1">
        <w:r w:rsidR="00B80431" w:rsidRPr="00ED088E">
          <w:rPr>
            <w:rStyle w:val="aff3"/>
            <w:b w:val="0"/>
            <w:color w:val="auto"/>
            <w:lang w:val="en-US"/>
          </w:rPr>
          <w:t xml:space="preserve">2. Quarterly </w:t>
        </w:r>
        <w:r w:rsidR="005617F1" w:rsidRPr="00ED088E">
          <w:rPr>
            <w:rStyle w:val="aff3"/>
            <w:b w:val="0"/>
            <w:color w:val="auto"/>
            <w:lang w:val="en-US"/>
          </w:rPr>
          <w:t xml:space="preserve">calculation </w:t>
        </w:r>
        <w:r w:rsidR="00B80431" w:rsidRPr="00ED088E">
          <w:rPr>
            <w:rStyle w:val="aff3"/>
            <w:b w:val="0"/>
            <w:color w:val="auto"/>
            <w:lang w:val="en-US"/>
          </w:rPr>
          <w:t>of gross domestic product</w:t>
        </w:r>
        <w:r w:rsidR="00B80431" w:rsidRPr="00ED088E">
          <w:rPr>
            <w:b w:val="0"/>
            <w:webHidden/>
            <w:lang w:val="en-US"/>
          </w:rPr>
          <w:tab/>
        </w:r>
        <w:r w:rsidRPr="006A422E">
          <w:rPr>
            <w:b w:val="0"/>
            <w:webHidden/>
          </w:rPr>
          <w:fldChar w:fldCharType="begin"/>
        </w:r>
        <w:r w:rsidR="00B80431" w:rsidRPr="00ED088E">
          <w:rPr>
            <w:b w:val="0"/>
            <w:webHidden/>
            <w:lang w:val="en-US"/>
          </w:rPr>
          <w:instrText xml:space="preserve"> PAGEREF _Toc465247933 \h </w:instrText>
        </w:r>
        <w:r w:rsidRPr="006A422E">
          <w:rPr>
            <w:b w:val="0"/>
            <w:webHidden/>
          </w:rPr>
        </w:r>
        <w:r w:rsidRPr="006A422E">
          <w:rPr>
            <w:b w:val="0"/>
            <w:webHidden/>
          </w:rPr>
          <w:fldChar w:fldCharType="separate"/>
        </w:r>
        <w:r w:rsidR="004F0CC2">
          <w:rPr>
            <w:b w:val="0"/>
            <w:webHidden/>
            <w:lang w:val="en-US"/>
          </w:rPr>
          <w:t>40</w:t>
        </w:r>
        <w:r w:rsidRPr="006A422E">
          <w:rPr>
            <w:b w:val="0"/>
            <w:webHidden/>
          </w:rPr>
          <w:fldChar w:fldCharType="end"/>
        </w:r>
      </w:hyperlink>
    </w:p>
    <w:p w:rsidR="00D572C4" w:rsidRPr="006A422E" w:rsidRDefault="00D572C4" w:rsidP="00ED088E">
      <w:pPr>
        <w:pStyle w:val="12"/>
        <w:rPr>
          <w:rStyle w:val="aff3"/>
          <w:b w:val="0"/>
          <w:color w:val="auto"/>
          <w:lang w:val="en-US"/>
        </w:rPr>
      </w:pPr>
    </w:p>
    <w:p w:rsidR="00B80431" w:rsidRPr="00E36CA9" w:rsidRDefault="00CB6795" w:rsidP="00D572C4">
      <w:pPr>
        <w:pStyle w:val="12"/>
        <w:rPr>
          <w:b w:val="0"/>
          <w:lang w:val="en-US"/>
        </w:rPr>
      </w:pPr>
      <w:hyperlink w:anchor="_Toc465247943" w:history="1">
        <w:r w:rsidR="00B80431" w:rsidRPr="0025373E">
          <w:rPr>
            <w:rStyle w:val="aff3"/>
            <w:b w:val="0"/>
            <w:color w:val="auto"/>
            <w:lang w:val="en-US"/>
          </w:rPr>
          <w:t>3. G</w:t>
        </w:r>
        <w:r w:rsidR="00B80431" w:rsidRPr="006A422E">
          <w:rPr>
            <w:rStyle w:val="aff3"/>
            <w:b w:val="0"/>
            <w:color w:val="auto"/>
            <w:lang w:val="en-US"/>
          </w:rPr>
          <w:t>ross regional product</w:t>
        </w:r>
        <w:r w:rsidR="00B80431" w:rsidRPr="0025373E">
          <w:rPr>
            <w:b w:val="0"/>
            <w:webHidden/>
            <w:lang w:val="en-US"/>
          </w:rPr>
          <w:tab/>
        </w:r>
      </w:hyperlink>
      <w:r w:rsidR="005953D1" w:rsidRPr="005953D1">
        <w:rPr>
          <w:rStyle w:val="aff3"/>
          <w:b w:val="0"/>
          <w:color w:val="auto"/>
          <w:u w:val="none"/>
          <w:lang w:val="kk-KZ"/>
        </w:rPr>
        <w:t>5</w:t>
      </w:r>
      <w:r w:rsidR="00E66F22">
        <w:rPr>
          <w:rStyle w:val="aff3"/>
          <w:b w:val="0"/>
          <w:color w:val="auto"/>
          <w:u w:val="none"/>
          <w:lang w:val="kk-KZ"/>
        </w:rPr>
        <w:t>4</w:t>
      </w:r>
    </w:p>
    <w:p w:rsidR="00634DA8" w:rsidRPr="0025373E" w:rsidRDefault="00CB6795" w:rsidP="00D572C4">
      <w:pPr>
        <w:rPr>
          <w:rFonts w:ascii="Calibri" w:hAnsi="Calibri"/>
          <w:lang w:val="en-US"/>
        </w:rPr>
      </w:pPr>
      <w:r w:rsidRPr="006A422E">
        <w:rPr>
          <w:rFonts w:ascii="Calibri" w:hAnsi="Calibri"/>
        </w:rPr>
        <w:fldChar w:fldCharType="end"/>
      </w:r>
    </w:p>
    <w:p w:rsidR="00675842" w:rsidRPr="006A422E" w:rsidRDefault="00675842" w:rsidP="00CB16F7">
      <w:pPr>
        <w:pStyle w:val="2"/>
        <w:pageBreakBefore/>
        <w:spacing w:before="0"/>
        <w:ind w:left="0" w:firstLine="0"/>
        <w:jc w:val="left"/>
        <w:rPr>
          <w:rFonts w:ascii="Calibri" w:hAnsi="Calibri"/>
          <w:sz w:val="28"/>
          <w:szCs w:val="28"/>
          <w:lang w:val="en-US"/>
        </w:rPr>
      </w:pPr>
      <w:bookmarkStart w:id="4" w:name="_Toc465247900"/>
      <w:r w:rsidRPr="006A422E">
        <w:rPr>
          <w:rFonts w:ascii="Calibri" w:hAnsi="Calibri"/>
          <w:sz w:val="28"/>
          <w:szCs w:val="28"/>
          <w:lang w:val="en-US"/>
        </w:rPr>
        <w:lastRenderedPageBreak/>
        <w:t xml:space="preserve">1. </w:t>
      </w:r>
      <w:r w:rsidR="0030054A" w:rsidRPr="006A422E">
        <w:rPr>
          <w:rFonts w:ascii="Calibri" w:hAnsi="Calibri"/>
          <w:sz w:val="28"/>
          <w:szCs w:val="28"/>
          <w:lang w:val="en-US"/>
        </w:rPr>
        <w:t>System of na</w:t>
      </w:r>
      <w:r w:rsidR="008F5BF5" w:rsidRPr="006A422E">
        <w:rPr>
          <w:rFonts w:ascii="Calibri" w:hAnsi="Calibri"/>
          <w:sz w:val="28"/>
          <w:szCs w:val="28"/>
          <w:lang w:val="en-US"/>
        </w:rPr>
        <w:t>ti</w:t>
      </w:r>
      <w:r w:rsidR="0030054A" w:rsidRPr="006A422E">
        <w:rPr>
          <w:rFonts w:ascii="Calibri" w:hAnsi="Calibri"/>
          <w:sz w:val="28"/>
          <w:szCs w:val="28"/>
          <w:lang w:val="en-US"/>
        </w:rPr>
        <w:t>onal accounts</w:t>
      </w:r>
      <w:bookmarkEnd w:id="4"/>
    </w:p>
    <w:p w:rsidR="00A5325B" w:rsidRPr="006A422E" w:rsidRDefault="00A5325B" w:rsidP="00CB16F7">
      <w:pPr>
        <w:pStyle w:val="First"/>
        <w:spacing w:before="0"/>
        <w:ind w:firstLine="709"/>
        <w:rPr>
          <w:rFonts w:ascii="Calibri" w:hAnsi="Calibri" w:cs="Calibri"/>
          <w:b/>
          <w:sz w:val="28"/>
          <w:szCs w:val="28"/>
          <w:lang w:val="en-US"/>
        </w:rPr>
        <w:sectPr w:rsidR="00A5325B" w:rsidRPr="006A422E" w:rsidSect="00312000">
          <w:footerReference w:type="even" r:id="rId13"/>
          <w:footerReference w:type="default" r:id="rId14"/>
          <w:type w:val="continuous"/>
          <w:pgSz w:w="11907" w:h="16840"/>
          <w:pgMar w:top="1134" w:right="1134" w:bottom="1418" w:left="1418" w:header="720" w:footer="1134" w:gutter="0"/>
          <w:cols w:space="720"/>
          <w:docGrid w:linePitch="272"/>
        </w:sectPr>
      </w:pPr>
    </w:p>
    <w:p w:rsidR="002B4B10" w:rsidRPr="006A422E" w:rsidRDefault="002B4B10" w:rsidP="002B4B10">
      <w:pPr>
        <w:pStyle w:val="First"/>
        <w:spacing w:before="0"/>
        <w:rPr>
          <w:rFonts w:ascii="Calibri" w:hAnsi="Calibri" w:cs="Calibri"/>
          <w:lang w:val="en-US"/>
        </w:rPr>
      </w:pPr>
      <w:bookmarkStart w:id="5" w:name="_Toc465247902"/>
      <w:r w:rsidRPr="006A422E">
        <w:rPr>
          <w:rFonts w:ascii="Calibri" w:hAnsi="Calibri" w:cs="Calibri"/>
          <w:lang w:val="en-US"/>
        </w:rPr>
        <w:lastRenderedPageBreak/>
        <w:t>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Sy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R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1993 SNA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formed wi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cou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y’s 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y.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Now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ys, calculation of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t, income determination, primary and secondary distribution and income redistribution in kind, income usage, capital transaction,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ount and fi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t for 1990-20</w:t>
      </w:r>
      <w:r w:rsidR="005154AD">
        <w:rPr>
          <w:rFonts w:ascii="Calibri" w:hAnsi="Calibri" w:cs="Calibri"/>
          <w:lang w:val="en-US"/>
        </w:rPr>
        <w:t>20</w:t>
      </w:r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implemented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R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. 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. Lik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,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wo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: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«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» part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,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s tax,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for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;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«u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» part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(i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), fi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d and working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,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displays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,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corporate index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ic d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t.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qu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.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 includes consumption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(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) by line item. 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a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.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«g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»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.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: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r w:rsidRPr="006A422E">
        <w:rPr>
          <w:rFonts w:ascii="Calibri" w:hAnsi="Calibri" w:cs="Calibri"/>
          <w:lang w:val="en-US"/>
        </w:rPr>
        <w:t xml:space="preserve"> (VAT),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Su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non-recompensable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in case of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type of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(GDP) at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stage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 gross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as per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, i.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.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«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»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presented by deducting respective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Sy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N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z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y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lastRenderedPageBreak/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wi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y if he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y, i.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.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goi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, that is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y treated as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oy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,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/o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ki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oy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wo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k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. 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oy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accured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allowance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e,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x and other payments that should be made by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oy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ive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d other reasons and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authorities,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y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oy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s  imposed on producing unit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wi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ir production or factor use excluding tax on product.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such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s amount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oes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vo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y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: n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(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r w:rsidRPr="006A422E">
        <w:rPr>
          <w:rFonts w:ascii="Calibri" w:hAnsi="Calibri" w:cs="Calibri"/>
          <w:lang w:val="en-US"/>
        </w:rPr>
        <w:t xml:space="preserve">),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(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r w:rsidRPr="006A422E">
        <w:rPr>
          <w:rFonts w:ascii="Calibri" w:hAnsi="Calibri" w:cs="Calibri"/>
          <w:lang w:val="en-US"/>
        </w:rPr>
        <w:t xml:space="preserve">),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s rate,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charges levied  from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(o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)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forms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wi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the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oy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.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«g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»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«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»,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e, denote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s.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Su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at the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y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«G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»,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payment for wo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k permormed by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kk-KZ"/>
        </w:rPr>
        <w:t>means deduction of fixed capital value</w:t>
      </w:r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 and moral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y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wi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assignment of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-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s for use (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lastRenderedPageBreak/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.)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B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originated from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s -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 xml:space="preserve">residents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ion, and from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y.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a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ived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paid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s -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>residents.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wider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, i.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.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,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qu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.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i.e.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l 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,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qu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S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s’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at the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effecting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a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(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-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)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with no liability of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y goods,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es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t. There are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s.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y can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ki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Cu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e the following main types: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,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.;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insurance 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; voluntary contribution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gi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-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Di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’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g.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qu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minus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implemented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us received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s.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-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ts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qu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,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a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,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fo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(after deduction of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) 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s.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ow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,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gov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-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(NPISH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)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g.</w:t>
      </w:r>
    </w:p>
    <w:p w:rsidR="002B4B10" w:rsidRPr="006A422E" w:rsidRDefault="002B4B10" w:rsidP="002B4B10">
      <w:pPr>
        <w:pStyle w:val="a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Fi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,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gov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-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Su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finance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ion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Fi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uming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at the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oug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-o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(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),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s of pu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e, consumer </w:t>
      </w:r>
      <w:r w:rsidRPr="006A422E">
        <w:rPr>
          <w:rFonts w:ascii="Calibri" w:hAnsi="Calibri" w:cs="Calibri"/>
          <w:lang w:val="en-US"/>
        </w:rPr>
        <w:lastRenderedPageBreak/>
        <w:t>service, passenger transport, 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s,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ki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ow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(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farm household,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on ow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-o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),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gov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gov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individual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. Su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S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non-budgetary fund.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gov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s,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s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a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y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s, financed by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S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.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index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, general public administration as well as non-market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ce, communal services,  ag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e institution services. 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Fi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-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for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ely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to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as well as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oy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the field of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-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qui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by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-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in the course of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of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capital value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institutional unit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>-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>r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t’s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w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a use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C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include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ks, unfinished goods,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s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c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of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y value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giv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calculated as a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ue for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for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gi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price influence.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Fi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wi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wo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.  Th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r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mi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s r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t on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mi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us repayment of obligations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. </w:t>
      </w:r>
    </w:p>
    <w:p w:rsidR="002B4B10" w:rsidRPr="00F01CEA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F01CEA">
        <w:rPr>
          <w:rFonts w:ascii="Calibri" w:hAnsi="Calibri" w:cs="Calibri"/>
          <w:lang w:val="en-US"/>
        </w:rPr>
        <w:t>Monetary gold is gold to which the monetary authorities (or others who are subject to the effective control of the monetary authorities) have title and is held as a reserve asset.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SDR (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wi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)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 xml:space="preserve">y IMF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r w:rsidRPr="006A422E">
        <w:rPr>
          <w:rFonts w:ascii="Calibri" w:hAnsi="Calibri" w:cs="Calibri"/>
          <w:lang w:val="en-US"/>
        </w:rPr>
        <w:lastRenderedPageBreak/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. SDR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au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wo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. SDR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gu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,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r,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y.   </w:t>
      </w:r>
    </w:p>
    <w:p w:rsidR="002B4B10" w:rsidRPr="00334E0B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334E0B">
        <w:rPr>
          <w:rFonts w:ascii="Calibri" w:hAnsi="Calibri" w:cs="Calibri"/>
          <w:lang w:val="en-US"/>
        </w:rPr>
        <w:t>Debt securities are negotiable instruments serving as evidence of a debt.</w:t>
      </w:r>
    </w:p>
    <w:p w:rsidR="002B4B10" w:rsidRPr="00334E0B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334E0B">
        <w:rPr>
          <w:rFonts w:ascii="Calibri" w:hAnsi="Calibri" w:cs="Calibri"/>
          <w:lang w:val="en-US"/>
        </w:rPr>
        <w:t>Equity comprises all instruments and records acknowledging claims on the residual value of a corporation or quasi-corporation after the claims of all creditors have been met.</w:t>
      </w:r>
    </w:p>
    <w:p w:rsidR="002B4B10" w:rsidRPr="00334E0B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334E0B">
        <w:rPr>
          <w:rFonts w:ascii="Calibri" w:hAnsi="Calibri" w:cs="Calibri"/>
          <w:lang w:val="en-US"/>
        </w:rPr>
        <w:t>Non-life insurance technical reserves consist of prepayments of net non-life insurance premiums and reserves to meet outstanding non-life insurance claims.</w:t>
      </w:r>
    </w:p>
    <w:p w:rsidR="002B4B10" w:rsidRPr="00334E0B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334E0B">
        <w:rPr>
          <w:rFonts w:ascii="Calibri" w:hAnsi="Calibri" w:cs="Calibri"/>
          <w:lang w:val="en-US"/>
        </w:rPr>
        <w:t>Life insurance and annuities entitlements show the extent of financial claims policyholders have against an enterprise offering life insurance or providing annuities.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go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: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</w:rPr>
        <w:t>с</w:t>
      </w:r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kk-KZ"/>
        </w:rPr>
        <w:t xml:space="preserve">deliverable </w:t>
      </w:r>
      <w:r w:rsidRPr="006A422E">
        <w:rPr>
          <w:rFonts w:ascii="Calibri" w:hAnsi="Calibri" w:cs="Calibri"/>
          <w:lang w:val="en-US"/>
        </w:rPr>
        <w:t xml:space="preserve">to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,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gov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-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wo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;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adv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wo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(i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)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wo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.  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C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title to assets  (except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)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qui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f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. C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y non-recurrent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prominent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value 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wi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qui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l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y transactors.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y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,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,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N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 (+)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owi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 (–)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an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compared to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qui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-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wider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y,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owi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amount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that is provided by a country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wo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and vice versa.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N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calculated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a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wi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,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CIS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.   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lastRenderedPageBreak/>
        <w:t>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.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system, cu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ev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implemented in price actually used in 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GDP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C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indexes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No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-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if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,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(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y,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gov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-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y).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“Ou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ut”, “i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ion”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“i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e”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(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),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presents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of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s for it 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y rates into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e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y,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B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t of money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iv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.  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R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(o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viou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)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wo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: 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kk-KZ"/>
        </w:rPr>
      </w:pP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kk-KZ"/>
        </w:rPr>
        <w:t>;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 xml:space="preserve">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ic 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b</w:t>
        </w:r>
      </w:smartTag>
      <w:r w:rsidRPr="006A422E">
        <w:rPr>
          <w:rFonts w:ascii="Calibri" w:hAnsi="Calibri" w:cs="Calibri"/>
          <w:lang w:val="en-US"/>
        </w:rPr>
        <w:t>y vo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2B4B10" w:rsidRPr="006A422E" w:rsidRDefault="002B4B10" w:rsidP="002B4B10">
      <w:pPr>
        <w:pStyle w:val="ae"/>
        <w:spacing w:after="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 xml:space="preserve">To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GDP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(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v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 xml:space="preserve">.)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. </w:t>
      </w:r>
    </w:p>
    <w:p w:rsidR="00A5325B" w:rsidRPr="00BC0C38" w:rsidRDefault="002B4B10" w:rsidP="002B4B10">
      <w:pPr>
        <w:pStyle w:val="ae"/>
        <w:spacing w:after="0"/>
        <w:ind w:firstLine="567"/>
        <w:rPr>
          <w:rFonts w:ascii="Calibri" w:hAnsi="Calibri"/>
          <w:lang w:val="en-US"/>
        </w:rPr>
      </w:pPr>
      <w:r w:rsidRPr="006A422E">
        <w:rPr>
          <w:rFonts w:ascii="Calibri" w:hAnsi="Calibri" w:cs="Calibri"/>
          <w:lang w:val="en-US"/>
        </w:rPr>
        <w:t xml:space="preserve">GDP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GDP caculated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o GDP volume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viou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. 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ik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goo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vi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r w:rsidRPr="006A422E">
        <w:rPr>
          <w:rFonts w:ascii="Calibri" w:hAnsi="Calibri" w:cs="Calibri"/>
          <w:lang w:val="en-US"/>
        </w:rPr>
        <w:t xml:space="preserve">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GDP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characterizes c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oy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, profits (i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 xml:space="preserve">),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g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s.</w:t>
      </w:r>
    </w:p>
    <w:p w:rsidR="002B4B10" w:rsidRPr="00BC0C38" w:rsidRDefault="002B4B10" w:rsidP="00152A0E">
      <w:pPr>
        <w:pStyle w:val="3"/>
        <w:pageBreakBefore/>
        <w:numPr>
          <w:ilvl w:val="1"/>
          <w:numId w:val="2"/>
        </w:numPr>
        <w:spacing w:before="120" w:after="120"/>
        <w:jc w:val="center"/>
        <w:rPr>
          <w:rFonts w:ascii="Calibri" w:hAnsi="Calibri"/>
          <w:sz w:val="20"/>
          <w:lang w:val="en-US"/>
        </w:rPr>
        <w:sectPr w:rsidR="002B4B10" w:rsidRPr="00BC0C38" w:rsidSect="00511195">
          <w:type w:val="continuous"/>
          <w:pgSz w:w="11907" w:h="16840"/>
          <w:pgMar w:top="1134" w:right="1134" w:bottom="1418" w:left="1418" w:header="720" w:footer="1134" w:gutter="0"/>
          <w:cols w:num="2" w:space="283"/>
          <w:docGrid w:linePitch="272"/>
        </w:sectPr>
      </w:pPr>
    </w:p>
    <w:p w:rsidR="004C2E54" w:rsidRDefault="004C2E54" w:rsidP="00152A0E">
      <w:pPr>
        <w:pStyle w:val="3"/>
        <w:pageBreakBefore/>
        <w:numPr>
          <w:ilvl w:val="1"/>
          <w:numId w:val="2"/>
        </w:numPr>
        <w:spacing w:before="120" w:after="120"/>
        <w:jc w:val="center"/>
        <w:rPr>
          <w:rFonts w:ascii="Calibri" w:hAnsi="Calibri"/>
          <w:sz w:val="20"/>
        </w:rPr>
      </w:pPr>
      <w:r w:rsidRPr="006A422E">
        <w:rPr>
          <w:rFonts w:ascii="Calibri" w:hAnsi="Calibri"/>
          <w:sz w:val="20"/>
        </w:rPr>
        <w:lastRenderedPageBreak/>
        <w:t>E</w:t>
      </w:r>
      <w:smartTag w:uri="urn:schemas-microsoft-com:office:smarttags" w:element="PersonName">
        <w:r w:rsidRPr="006A422E">
          <w:rPr>
            <w:rFonts w:ascii="Calibri" w:hAnsi="Calibri"/>
            <w:sz w:val="20"/>
          </w:rPr>
          <w:t>c</w:t>
        </w:r>
      </w:smartTag>
      <w:r w:rsidRPr="006A422E">
        <w:rPr>
          <w:rFonts w:ascii="Calibri" w:hAnsi="Calibri"/>
          <w:sz w:val="20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</w:rPr>
          <w:t>n</w:t>
        </w:r>
      </w:smartTag>
      <w:r w:rsidRPr="006A422E">
        <w:rPr>
          <w:rFonts w:ascii="Calibri" w:hAnsi="Calibri"/>
          <w:sz w:val="20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</w:rPr>
          <w:t>m</w:t>
        </w:r>
      </w:smartTag>
      <w:r w:rsidRPr="006A422E">
        <w:rPr>
          <w:rFonts w:ascii="Calibri" w:hAnsi="Calibri"/>
          <w:sz w:val="20"/>
        </w:rPr>
        <w:t>ic</w:t>
      </w:r>
      <w:bookmarkEnd w:id="5"/>
      <w:r w:rsidR="002B4B10">
        <w:rPr>
          <w:rFonts w:ascii="Calibri" w:hAnsi="Calibri"/>
          <w:sz w:val="20"/>
        </w:rPr>
        <w:t xml:space="preserve"> </w:t>
      </w:r>
      <w:r w:rsidR="00490683" w:rsidRPr="006A422E">
        <w:rPr>
          <w:rFonts w:ascii="Calibri" w:hAnsi="Calibri"/>
          <w:sz w:val="20"/>
          <w:lang w:val="en-US"/>
        </w:rPr>
        <w:t>ind</w:t>
      </w:r>
      <w:r w:rsidR="00310164">
        <w:rPr>
          <w:rFonts w:ascii="Calibri" w:hAnsi="Calibri"/>
          <w:sz w:val="20"/>
          <w:lang w:val="en-US"/>
        </w:rPr>
        <w:t>icators</w:t>
      </w:r>
    </w:p>
    <w:tbl>
      <w:tblPr>
        <w:tblW w:w="9852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688"/>
        <w:gridCol w:w="1194"/>
        <w:gridCol w:w="1194"/>
        <w:gridCol w:w="1194"/>
        <w:gridCol w:w="1194"/>
        <w:gridCol w:w="1194"/>
        <w:gridCol w:w="1194"/>
      </w:tblGrid>
      <w:tr w:rsidR="00215C84" w:rsidRPr="006A422E" w:rsidTr="00B66CD3">
        <w:trPr>
          <w:cantSplit/>
          <w:trHeight w:val="96"/>
        </w:trPr>
        <w:tc>
          <w:tcPr>
            <w:tcW w:w="26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84" w:rsidRPr="00152A0E" w:rsidRDefault="00215C84" w:rsidP="00375BBF">
            <w:pPr>
              <w:pStyle w:val="a9"/>
              <w:jc w:val="center"/>
              <w:rPr>
                <w:rFonts w:ascii="Calibri" w:hAnsi="Calibri" w:cs="Calibri"/>
                <w:szCs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84" w:rsidRPr="006A422E" w:rsidRDefault="00215C84" w:rsidP="00A5325B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Cs w:val="16"/>
                <w:lang w:val="kk-KZ"/>
              </w:rPr>
              <w:t>1991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84" w:rsidRPr="006A422E" w:rsidRDefault="00215C84" w:rsidP="00A5325B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Cs w:val="16"/>
                <w:lang w:val="kk-KZ"/>
              </w:rPr>
              <w:t>1992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84" w:rsidRPr="006A422E" w:rsidRDefault="00215C84" w:rsidP="003D336D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Cs w:val="16"/>
                <w:lang w:val="kk-KZ"/>
              </w:rPr>
              <w:t>1993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84" w:rsidRPr="006A422E" w:rsidRDefault="00215C84" w:rsidP="003D336D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Cs w:val="16"/>
                <w:lang w:val="kk-KZ"/>
              </w:rPr>
              <w:t>1994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84" w:rsidRPr="006A422E" w:rsidRDefault="00215C84" w:rsidP="003D336D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Cs w:val="16"/>
                <w:lang w:val="kk-KZ"/>
              </w:rPr>
              <w:t>1995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C84" w:rsidRPr="006A422E" w:rsidRDefault="00215C84" w:rsidP="00375BBF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Cs w:val="16"/>
                <w:lang w:val="kk-KZ"/>
              </w:rPr>
              <w:t>1996</w:t>
            </w:r>
          </w:p>
        </w:tc>
      </w:tr>
      <w:tr w:rsidR="00496345" w:rsidRPr="006A422E" w:rsidTr="00976606">
        <w:trPr>
          <w:cantSplit/>
          <w:trHeight w:val="65"/>
        </w:trPr>
        <w:tc>
          <w:tcPr>
            <w:tcW w:w="2688" w:type="dxa"/>
            <w:vAlign w:val="bottom"/>
          </w:tcPr>
          <w:p w:rsidR="00496345" w:rsidRPr="006A422E" w:rsidRDefault="00496345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2B4B10" w:rsidRPr="002B4B10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ic</w:t>
            </w:r>
            <w:r w:rsidR="002B4B10" w:rsidRPr="002B4B10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(GDP), </w:t>
            </w:r>
            <w:r w:rsidR="00692328">
              <w:rPr>
                <w:rFonts w:ascii="Calibri" w:hAnsi="Calibri" w:cs="Calibri"/>
                <w:szCs w:val="16"/>
                <w:lang w:val="en-US"/>
              </w:rPr>
              <w:t>million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194" w:type="dxa"/>
            <w:vAlign w:val="bottom"/>
          </w:tcPr>
          <w:p w:rsidR="00496345" w:rsidRPr="006A422E" w:rsidRDefault="00496345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85 863,1</w:t>
            </w:r>
            <w:r w:rsidR="00A5325B" w:rsidRPr="006A422E">
              <w:rPr>
                <w:rFonts w:ascii="Calibri" w:hAnsi="Calibri" w:cs="Calibri"/>
                <w:sz w:val="16"/>
                <w:szCs w:val="16"/>
                <w:vertAlign w:val="superscript"/>
                <w:lang w:val="kk-KZ"/>
              </w:rPr>
              <w:t>1)</w:t>
            </w:r>
          </w:p>
        </w:tc>
        <w:tc>
          <w:tcPr>
            <w:tcW w:w="1194" w:type="dxa"/>
            <w:vAlign w:val="bottom"/>
          </w:tcPr>
          <w:p w:rsidR="00496345" w:rsidRPr="006A422E" w:rsidRDefault="00496345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1 217 689,2</w:t>
            </w:r>
            <w:r w:rsidR="00A5325B" w:rsidRPr="006A422E">
              <w:rPr>
                <w:rFonts w:ascii="Calibri" w:hAnsi="Calibri" w:cs="Calibri"/>
                <w:sz w:val="16"/>
                <w:szCs w:val="16"/>
                <w:vertAlign w:val="superscript"/>
                <w:lang w:val="kk-KZ"/>
              </w:rPr>
              <w:t>1)</w:t>
            </w:r>
          </w:p>
        </w:tc>
        <w:tc>
          <w:tcPr>
            <w:tcW w:w="1194" w:type="dxa"/>
            <w:vAlign w:val="bottom"/>
          </w:tcPr>
          <w:p w:rsidR="00496345" w:rsidRPr="006A422E" w:rsidRDefault="00496345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29 423,1</w:t>
            </w:r>
          </w:p>
        </w:tc>
        <w:tc>
          <w:tcPr>
            <w:tcW w:w="1194" w:type="dxa"/>
            <w:vAlign w:val="bottom"/>
          </w:tcPr>
          <w:p w:rsidR="00496345" w:rsidRPr="006A422E" w:rsidRDefault="00496345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423 468,8</w:t>
            </w:r>
          </w:p>
        </w:tc>
        <w:tc>
          <w:tcPr>
            <w:tcW w:w="1194" w:type="dxa"/>
            <w:vAlign w:val="bottom"/>
          </w:tcPr>
          <w:p w:rsidR="00496345" w:rsidRPr="006A422E" w:rsidRDefault="00496345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1 014 190,0</w:t>
            </w:r>
          </w:p>
        </w:tc>
        <w:tc>
          <w:tcPr>
            <w:tcW w:w="1194" w:type="dxa"/>
            <w:vAlign w:val="bottom"/>
          </w:tcPr>
          <w:p w:rsidR="00496345" w:rsidRPr="006A422E" w:rsidRDefault="00496345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1 415 749,7</w:t>
            </w:r>
          </w:p>
        </w:tc>
      </w:tr>
      <w:tr w:rsidR="00496345" w:rsidRPr="006A422E" w:rsidTr="00976606">
        <w:trPr>
          <w:cantSplit/>
          <w:trHeight w:val="65"/>
        </w:trPr>
        <w:tc>
          <w:tcPr>
            <w:tcW w:w="2688" w:type="dxa"/>
            <w:vAlign w:val="bottom"/>
          </w:tcPr>
          <w:p w:rsidR="00496345" w:rsidRPr="006A422E" w:rsidRDefault="00496345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GDP, </w:t>
            </w:r>
            <w:r w:rsidR="00692328">
              <w:rPr>
                <w:rFonts w:ascii="Calibri" w:hAnsi="Calibri" w:cs="Calibri"/>
                <w:szCs w:val="16"/>
                <w:lang w:val="en-US"/>
              </w:rPr>
              <w:t>million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US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y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194" w:type="dxa"/>
            <w:vAlign w:val="bottom"/>
          </w:tcPr>
          <w:p w:rsidR="00496345" w:rsidRPr="006A422E" w:rsidRDefault="00496345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bottom"/>
          </w:tcPr>
          <w:p w:rsidR="00496345" w:rsidRPr="006A422E" w:rsidRDefault="00496345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bottom"/>
          </w:tcPr>
          <w:p w:rsidR="00496345" w:rsidRPr="006A422E" w:rsidRDefault="00496345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11 404,3</w:t>
            </w:r>
          </w:p>
        </w:tc>
        <w:tc>
          <w:tcPr>
            <w:tcW w:w="1194" w:type="dxa"/>
            <w:vAlign w:val="bottom"/>
          </w:tcPr>
          <w:p w:rsidR="00496345" w:rsidRPr="006A422E" w:rsidRDefault="00496345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11 881,8</w:t>
            </w:r>
          </w:p>
        </w:tc>
        <w:tc>
          <w:tcPr>
            <w:tcW w:w="1194" w:type="dxa"/>
            <w:vAlign w:val="bottom"/>
          </w:tcPr>
          <w:p w:rsidR="00496345" w:rsidRPr="006A422E" w:rsidRDefault="00496345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16 639,7</w:t>
            </w:r>
          </w:p>
        </w:tc>
        <w:tc>
          <w:tcPr>
            <w:tcW w:w="1194" w:type="dxa"/>
            <w:vAlign w:val="bottom"/>
          </w:tcPr>
          <w:p w:rsidR="00496345" w:rsidRPr="006A422E" w:rsidRDefault="00496345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21 036,4</w:t>
            </w:r>
          </w:p>
        </w:tc>
      </w:tr>
      <w:tr w:rsidR="00490683" w:rsidRPr="006A422E" w:rsidTr="00976606">
        <w:trPr>
          <w:cantSplit/>
          <w:trHeight w:val="65"/>
        </w:trPr>
        <w:tc>
          <w:tcPr>
            <w:tcW w:w="2688" w:type="dxa"/>
            <w:vAlign w:val="bottom"/>
          </w:tcPr>
          <w:p w:rsidR="00490683" w:rsidRPr="006A422E" w:rsidRDefault="00490683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Vo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xas a percentage over the previous year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89,0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94,7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90,8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87,4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91,8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100,5</w:t>
            </w:r>
          </w:p>
        </w:tc>
      </w:tr>
      <w:tr w:rsidR="00490683" w:rsidRPr="006A422E" w:rsidTr="00976606">
        <w:trPr>
          <w:cantSplit/>
          <w:trHeight w:val="65"/>
        </w:trPr>
        <w:tc>
          <w:tcPr>
            <w:tcW w:w="2688" w:type="dxa"/>
            <w:vAlign w:val="bottom"/>
          </w:tcPr>
          <w:p w:rsidR="00490683" w:rsidRPr="006A422E" w:rsidRDefault="00490683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201,5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1 497,5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1 330,6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1 646,7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260,9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138,9</w:t>
            </w:r>
          </w:p>
        </w:tc>
      </w:tr>
      <w:tr w:rsidR="00490683" w:rsidRPr="006A422E" w:rsidTr="00976606">
        <w:trPr>
          <w:cantSplit/>
          <w:trHeight w:val="65"/>
        </w:trPr>
        <w:tc>
          <w:tcPr>
            <w:tcW w:w="2688" w:type="dxa"/>
            <w:vAlign w:val="bottom"/>
          </w:tcPr>
          <w:p w:rsidR="00490683" w:rsidRPr="006A422E" w:rsidRDefault="00490683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GDP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ge 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5 234,0</w:t>
            </w:r>
            <w:r w:rsidRPr="006A422E">
              <w:rPr>
                <w:rFonts w:ascii="Calibri" w:hAnsi="Calibri" w:cs="Calibri"/>
                <w:sz w:val="16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74 072,8</w:t>
            </w:r>
            <w:r w:rsidRPr="006A422E">
              <w:rPr>
                <w:rFonts w:ascii="Calibri" w:hAnsi="Calibri" w:cs="Calibri"/>
                <w:sz w:val="16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1 796,2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26 227,9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64 123,3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90 880,0</w:t>
            </w:r>
          </w:p>
        </w:tc>
      </w:tr>
      <w:tr w:rsidR="00490683" w:rsidRPr="006A422E" w:rsidTr="00976606">
        <w:trPr>
          <w:cantSplit/>
          <w:trHeight w:val="65"/>
        </w:trPr>
        <w:tc>
          <w:tcPr>
            <w:tcW w:w="2688" w:type="dxa"/>
            <w:vAlign w:val="bottom"/>
          </w:tcPr>
          <w:p w:rsidR="00490683" w:rsidRPr="006A422E" w:rsidRDefault="00490683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GDP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US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by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696,2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735,9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1 052,1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1 350,4</w:t>
            </w:r>
          </w:p>
        </w:tc>
      </w:tr>
      <w:tr w:rsidR="00490683" w:rsidRPr="006A422E" w:rsidTr="00976606">
        <w:trPr>
          <w:cantSplit/>
          <w:trHeight w:val="65"/>
        </w:trPr>
        <w:tc>
          <w:tcPr>
            <w:tcW w:w="2688" w:type="dxa"/>
            <w:vAlign w:val="bottom"/>
          </w:tcPr>
          <w:p w:rsidR="00490683" w:rsidRPr="006A422E" w:rsidRDefault="00490683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Vo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GDP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88,6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94,5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91,1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88,7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93,7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</w:tr>
      <w:tr w:rsidR="00490683" w:rsidRPr="006A422E" w:rsidTr="00976606">
        <w:trPr>
          <w:cantSplit/>
          <w:trHeight w:val="65"/>
        </w:trPr>
        <w:tc>
          <w:tcPr>
            <w:tcW w:w="2688" w:type="dxa"/>
            <w:vAlign w:val="bottom"/>
          </w:tcPr>
          <w:p w:rsidR="00490683" w:rsidRPr="006A422E" w:rsidRDefault="00490683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ge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ge to 1 US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r 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2,58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35,64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60,95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67,30</w:t>
            </w:r>
          </w:p>
        </w:tc>
      </w:tr>
      <w:tr w:rsidR="00490683" w:rsidRPr="006A422E" w:rsidTr="00976606">
        <w:trPr>
          <w:cantSplit/>
          <w:trHeight w:val="65"/>
        </w:trPr>
        <w:tc>
          <w:tcPr>
            <w:tcW w:w="2688" w:type="dxa"/>
            <w:vAlign w:val="bottom"/>
          </w:tcPr>
          <w:p w:rsidR="00490683" w:rsidRPr="006A422E" w:rsidRDefault="00490683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av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r w:rsidR="00692328">
              <w:rPr>
                <w:rFonts w:ascii="Calibri" w:hAnsi="Calibri" w:cs="Calibri"/>
                <w:szCs w:val="16"/>
                <w:lang w:val="en-US"/>
              </w:rPr>
              <w:t>million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pe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6A422E">
              <w:rPr>
                <w:rFonts w:ascii="Calibri" w:hAnsi="Calibri" w:cs="Calibri"/>
                <w:szCs w:val="16"/>
                <w:vertAlign w:val="superscript"/>
                <w:lang w:val="en-US"/>
              </w:rPr>
              <w:t>3</w:t>
            </w:r>
            <w:r w:rsidRPr="006A422E">
              <w:rPr>
                <w:rFonts w:ascii="Calibri" w:hAnsi="Calibri" w:cs="Calibri"/>
                <w:szCs w:val="16"/>
                <w:vertAlign w:val="superscript"/>
                <w:lang w:val="kk-KZ"/>
              </w:rPr>
              <w:t>)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16,404967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16,439095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16,380672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16,145766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15,816243</w:t>
            </w:r>
          </w:p>
        </w:tc>
        <w:tc>
          <w:tcPr>
            <w:tcW w:w="1194" w:type="dxa"/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15,578227</w:t>
            </w:r>
          </w:p>
        </w:tc>
      </w:tr>
      <w:tr w:rsidR="00490683" w:rsidRPr="006A422E" w:rsidTr="00976606">
        <w:trPr>
          <w:cantSplit/>
          <w:trHeight w:val="65"/>
        </w:trPr>
        <w:tc>
          <w:tcPr>
            <w:tcW w:w="2688" w:type="dxa"/>
            <w:tcBorders>
              <w:bottom w:val="single" w:sz="4" w:space="0" w:color="auto"/>
            </w:tcBorders>
            <w:vAlign w:val="bottom"/>
          </w:tcPr>
          <w:p w:rsidR="00490683" w:rsidRPr="006A422E" w:rsidRDefault="00490683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190,9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1614,8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175</w:t>
            </w: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1977,4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276,2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:rsidR="00490683" w:rsidRPr="006A422E" w:rsidRDefault="00490683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139,3</w:t>
            </w:r>
          </w:p>
        </w:tc>
      </w:tr>
    </w:tbl>
    <w:p w:rsidR="00F46C00" w:rsidRPr="006A422E" w:rsidRDefault="00D27197" w:rsidP="00102091">
      <w:pPr>
        <w:pStyle w:val="a6"/>
        <w:spacing w:after="60"/>
        <w:ind w:right="-426"/>
        <w:rPr>
          <w:rFonts w:ascii="Calibri" w:hAnsi="Calibri" w:cs="Calibri"/>
          <w:szCs w:val="16"/>
        </w:rPr>
      </w:pPr>
      <w:r w:rsidRPr="006A422E">
        <w:rPr>
          <w:rFonts w:ascii="Calibri" w:hAnsi="Calibri" w:cs="Calibri"/>
          <w:szCs w:val="16"/>
        </w:rPr>
        <w:t>С</w:t>
      </w:r>
      <w:r w:rsidR="00F46C00" w:rsidRPr="006A422E">
        <w:rPr>
          <w:rFonts w:ascii="Calibri" w:hAnsi="Calibri" w:cs="Calibri"/>
          <w:szCs w:val="16"/>
          <w:lang w:val="en-US"/>
        </w:rPr>
        <w:t>ontinuation</w:t>
      </w:r>
    </w:p>
    <w:tbl>
      <w:tblPr>
        <w:tblW w:w="5215" w:type="pct"/>
        <w:tblCellMar>
          <w:left w:w="42" w:type="dxa"/>
          <w:right w:w="42" w:type="dxa"/>
        </w:tblCellMar>
        <w:tblLook w:val="0000"/>
      </w:tblPr>
      <w:tblGrid>
        <w:gridCol w:w="2769"/>
        <w:gridCol w:w="1137"/>
        <w:gridCol w:w="1191"/>
        <w:gridCol w:w="1191"/>
        <w:gridCol w:w="1187"/>
        <w:gridCol w:w="1187"/>
        <w:gridCol w:w="1183"/>
      </w:tblGrid>
      <w:tr w:rsidR="0040018E" w:rsidRPr="006A422E" w:rsidTr="00B66CD3">
        <w:trPr>
          <w:cantSplit/>
          <w:trHeight w:val="95"/>
        </w:trPr>
        <w:tc>
          <w:tcPr>
            <w:tcW w:w="1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8E" w:rsidRPr="006A422E" w:rsidRDefault="0040018E" w:rsidP="00375BBF">
            <w:pPr>
              <w:pStyle w:val="a9"/>
              <w:jc w:val="center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8E" w:rsidRPr="006A422E" w:rsidRDefault="0040018E" w:rsidP="003D336D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Cs w:val="16"/>
                <w:lang w:val="kk-KZ"/>
              </w:rPr>
              <w:t>1997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8E" w:rsidRPr="006A422E" w:rsidRDefault="0040018E" w:rsidP="003D336D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Cs w:val="16"/>
                <w:lang w:val="kk-KZ"/>
              </w:rPr>
              <w:t>1998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8E" w:rsidRPr="006A422E" w:rsidRDefault="0040018E" w:rsidP="003D336D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Cs w:val="16"/>
                <w:lang w:val="kk-KZ"/>
              </w:rPr>
              <w:t>1999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8E" w:rsidRPr="006A422E" w:rsidRDefault="0040018E" w:rsidP="000F39F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Cs w:val="16"/>
                <w:lang w:val="kk-KZ"/>
              </w:rPr>
              <w:t>2000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8E" w:rsidRPr="00270E3E" w:rsidRDefault="0040018E" w:rsidP="000F39F3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kk-KZ"/>
              </w:rPr>
              <w:t>2001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18E" w:rsidRPr="00270E3E" w:rsidRDefault="0040018E" w:rsidP="000B65B8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2002</w:t>
            </w:r>
          </w:p>
        </w:tc>
      </w:tr>
      <w:tr w:rsidR="00DA3F66" w:rsidRPr="006A422E" w:rsidTr="00976606">
        <w:trPr>
          <w:cantSplit/>
          <w:trHeight w:val="64"/>
        </w:trPr>
        <w:tc>
          <w:tcPr>
            <w:tcW w:w="1406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2B4B10" w:rsidRPr="002B4B10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ic</w:t>
            </w:r>
            <w:r w:rsidR="002B4B10" w:rsidRPr="002B4B10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(GDP), </w:t>
            </w:r>
            <w:r>
              <w:rPr>
                <w:rFonts w:ascii="Calibri" w:hAnsi="Calibri" w:cs="Calibri"/>
                <w:szCs w:val="16"/>
                <w:lang w:val="en-US"/>
              </w:rPr>
              <w:t>million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1 672 142,5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1 733 263,5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2 016 456,3</w:t>
            </w:r>
          </w:p>
        </w:tc>
        <w:tc>
          <w:tcPr>
            <w:tcW w:w="603" w:type="pct"/>
            <w:vAlign w:val="bottom"/>
          </w:tcPr>
          <w:p w:rsidR="00DA3F66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2 599 901,6</w:t>
            </w: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3 250 593,3</w:t>
            </w:r>
          </w:p>
        </w:tc>
        <w:tc>
          <w:tcPr>
            <w:tcW w:w="601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3 776 277,3</w:t>
            </w:r>
          </w:p>
        </w:tc>
      </w:tr>
      <w:tr w:rsidR="00DA3F66" w:rsidRPr="006A422E" w:rsidTr="00976606">
        <w:trPr>
          <w:cantSplit/>
          <w:trHeight w:val="64"/>
        </w:trPr>
        <w:tc>
          <w:tcPr>
            <w:tcW w:w="1406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GDP, </w:t>
            </w:r>
            <w:r>
              <w:rPr>
                <w:rFonts w:ascii="Calibri" w:hAnsi="Calibri" w:cs="Calibri"/>
                <w:szCs w:val="16"/>
                <w:lang w:val="en-US"/>
              </w:rPr>
              <w:t>million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US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y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22 165,2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22 136,2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16 871,3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18 292,4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22 152,1</w:t>
            </w:r>
          </w:p>
        </w:tc>
        <w:tc>
          <w:tcPr>
            <w:tcW w:w="601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24 636,5</w:t>
            </w:r>
          </w:p>
        </w:tc>
      </w:tr>
      <w:tr w:rsidR="00DA3F66" w:rsidRPr="006A422E" w:rsidTr="00976606">
        <w:trPr>
          <w:cantSplit/>
          <w:trHeight w:val="64"/>
        </w:trPr>
        <w:tc>
          <w:tcPr>
            <w:tcW w:w="1406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Vo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xas a percentage over the previous year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98,1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102,7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109,8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113,5</w:t>
            </w:r>
          </w:p>
        </w:tc>
        <w:tc>
          <w:tcPr>
            <w:tcW w:w="601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109,8</w:t>
            </w:r>
          </w:p>
        </w:tc>
      </w:tr>
      <w:tr w:rsidR="00DA3F66" w:rsidRPr="006A422E" w:rsidTr="00976606">
        <w:trPr>
          <w:cantSplit/>
          <w:trHeight w:val="64"/>
        </w:trPr>
        <w:tc>
          <w:tcPr>
            <w:tcW w:w="1406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116,1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113,3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117,4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110,1</w:t>
            </w:r>
          </w:p>
        </w:tc>
        <w:tc>
          <w:tcPr>
            <w:tcW w:w="601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105,9</w:t>
            </w:r>
          </w:p>
        </w:tc>
      </w:tr>
      <w:tr w:rsidR="00DA3F66" w:rsidRPr="006A422E" w:rsidTr="00976606">
        <w:trPr>
          <w:cantSplit/>
          <w:trHeight w:val="64"/>
        </w:trPr>
        <w:tc>
          <w:tcPr>
            <w:tcW w:w="1406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GDP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ge 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109 045,2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115 001,7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135 075,4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174 682,0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218 772,4</w:t>
            </w:r>
          </w:p>
        </w:tc>
        <w:tc>
          <w:tcPr>
            <w:tcW w:w="601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254 141,6</w:t>
            </w:r>
          </w:p>
        </w:tc>
      </w:tr>
      <w:tr w:rsidR="00DA3F66" w:rsidRPr="006A422E" w:rsidTr="00976606">
        <w:trPr>
          <w:cantSplit/>
          <w:trHeight w:val="64"/>
        </w:trPr>
        <w:tc>
          <w:tcPr>
            <w:tcW w:w="1406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GDP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US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by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1 445,5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1 468,7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1 130,1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1 229,0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1 490,9</w:t>
            </w:r>
          </w:p>
        </w:tc>
        <w:tc>
          <w:tcPr>
            <w:tcW w:w="601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1 658,0</w:t>
            </w:r>
          </w:p>
        </w:tc>
      </w:tr>
      <w:tr w:rsidR="00DA3F66" w:rsidRPr="006A422E" w:rsidTr="00976606">
        <w:trPr>
          <w:cantSplit/>
          <w:trHeight w:val="64"/>
        </w:trPr>
        <w:tc>
          <w:tcPr>
            <w:tcW w:w="1406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Vo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GDP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110,2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113,7</w:t>
            </w:r>
          </w:p>
        </w:tc>
        <w:tc>
          <w:tcPr>
            <w:tcW w:w="601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109,8</w:t>
            </w:r>
          </w:p>
        </w:tc>
      </w:tr>
      <w:tr w:rsidR="00DA3F66" w:rsidRPr="006A422E" w:rsidTr="00976606">
        <w:trPr>
          <w:cantSplit/>
          <w:trHeight w:val="64"/>
        </w:trPr>
        <w:tc>
          <w:tcPr>
            <w:tcW w:w="1406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ge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ge to 1 US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r 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75,44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78,30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119,52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142,13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146,74</w:t>
            </w:r>
          </w:p>
        </w:tc>
        <w:tc>
          <w:tcPr>
            <w:tcW w:w="601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153,28</w:t>
            </w:r>
          </w:p>
        </w:tc>
      </w:tr>
      <w:tr w:rsidR="00DA3F66" w:rsidRPr="006A422E" w:rsidTr="00976606">
        <w:trPr>
          <w:cantSplit/>
          <w:trHeight w:val="64"/>
        </w:trPr>
        <w:tc>
          <w:tcPr>
            <w:tcW w:w="1406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av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r>
              <w:rPr>
                <w:rFonts w:ascii="Calibri" w:hAnsi="Calibri" w:cs="Calibri"/>
                <w:szCs w:val="16"/>
                <w:lang w:val="en-US"/>
              </w:rPr>
              <w:t>million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pe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6A422E">
              <w:rPr>
                <w:rFonts w:ascii="Calibri" w:hAnsi="Calibri" w:cs="Calibri"/>
                <w:szCs w:val="16"/>
                <w:vertAlign w:val="superscript"/>
                <w:lang w:val="en-US"/>
              </w:rPr>
              <w:t>3</w:t>
            </w:r>
            <w:r w:rsidRPr="006A422E">
              <w:rPr>
                <w:rFonts w:ascii="Calibri" w:hAnsi="Calibri" w:cs="Calibri"/>
                <w:szCs w:val="16"/>
                <w:vertAlign w:val="superscript"/>
                <w:lang w:val="kk-KZ"/>
              </w:rPr>
              <w:t>)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15,334405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15,071640</w:t>
            </w:r>
          </w:p>
        </w:tc>
        <w:tc>
          <w:tcPr>
            <w:tcW w:w="605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14,928374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14,883626</w:t>
            </w:r>
          </w:p>
        </w:tc>
        <w:tc>
          <w:tcPr>
            <w:tcW w:w="603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14,858335</w:t>
            </w:r>
          </w:p>
        </w:tc>
        <w:tc>
          <w:tcPr>
            <w:tcW w:w="601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14,858948</w:t>
            </w:r>
          </w:p>
        </w:tc>
      </w:tr>
      <w:tr w:rsidR="00DA3F66" w:rsidRPr="006A422E" w:rsidTr="00976606">
        <w:trPr>
          <w:cantSplit/>
          <w:trHeight w:val="64"/>
        </w:trPr>
        <w:tc>
          <w:tcPr>
            <w:tcW w:w="1406" w:type="pct"/>
            <w:tcBorders>
              <w:bottom w:val="single" w:sz="4" w:space="0" w:color="auto"/>
            </w:tcBorders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7C34F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117,4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107,1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108,</w:t>
            </w: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113,2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108,4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105,9</w:t>
            </w:r>
          </w:p>
        </w:tc>
      </w:tr>
    </w:tbl>
    <w:p w:rsidR="00F46C00" w:rsidRPr="006A422E" w:rsidRDefault="00D27197" w:rsidP="007D7637">
      <w:pPr>
        <w:pStyle w:val="a6"/>
        <w:spacing w:after="60"/>
        <w:ind w:right="-426"/>
        <w:rPr>
          <w:rFonts w:ascii="Calibri" w:hAnsi="Calibri" w:cs="Calibri"/>
          <w:szCs w:val="16"/>
        </w:rPr>
      </w:pPr>
      <w:r w:rsidRPr="006A422E">
        <w:rPr>
          <w:rFonts w:ascii="Calibri" w:hAnsi="Calibri" w:cs="Calibri"/>
          <w:szCs w:val="16"/>
        </w:rPr>
        <w:t>С</w:t>
      </w:r>
      <w:r w:rsidR="00F46C00" w:rsidRPr="006A422E">
        <w:rPr>
          <w:rFonts w:ascii="Calibri" w:hAnsi="Calibri" w:cs="Calibri"/>
          <w:szCs w:val="16"/>
        </w:rPr>
        <w:t>ontinuation</w:t>
      </w:r>
    </w:p>
    <w:tbl>
      <w:tblPr>
        <w:tblW w:w="5199" w:type="pct"/>
        <w:tblCellMar>
          <w:left w:w="42" w:type="dxa"/>
          <w:right w:w="42" w:type="dxa"/>
        </w:tblCellMar>
        <w:tblLook w:val="0000"/>
      </w:tblPr>
      <w:tblGrid>
        <w:gridCol w:w="2449"/>
        <w:gridCol w:w="1421"/>
        <w:gridCol w:w="1274"/>
        <w:gridCol w:w="1135"/>
        <w:gridCol w:w="1276"/>
        <w:gridCol w:w="1133"/>
        <w:gridCol w:w="1127"/>
      </w:tblGrid>
      <w:tr w:rsidR="0087444B" w:rsidRPr="006A422E" w:rsidTr="00B66CD3">
        <w:trPr>
          <w:cantSplit/>
          <w:trHeight w:val="96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4B" w:rsidRPr="006A422E" w:rsidRDefault="0087444B" w:rsidP="00A2453C">
            <w:pPr>
              <w:pStyle w:val="a9"/>
              <w:jc w:val="center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4B" w:rsidRPr="00270E3E" w:rsidRDefault="00DA3F66" w:rsidP="0050737E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2003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4B" w:rsidRPr="00270E3E" w:rsidRDefault="00DA3F66" w:rsidP="0050737E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2004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4B" w:rsidRPr="00270E3E" w:rsidRDefault="00DA3F66" w:rsidP="0050737E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2005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4B" w:rsidRPr="006A422E" w:rsidRDefault="0087444B" w:rsidP="0050737E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270E3E">
              <w:rPr>
                <w:rFonts w:ascii="Calibri" w:hAnsi="Calibri" w:cs="Calibri"/>
                <w:szCs w:val="16"/>
              </w:rPr>
              <w:t>200</w:t>
            </w:r>
            <w:r w:rsidR="00DA3F66" w:rsidRPr="00270E3E">
              <w:rPr>
                <w:rFonts w:ascii="Calibri" w:hAnsi="Calibri" w:cs="Calibri"/>
                <w:szCs w:val="16"/>
              </w:rPr>
              <w:t>6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4B" w:rsidRPr="00270E3E" w:rsidRDefault="0087444B" w:rsidP="0050737E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kk-KZ"/>
              </w:rPr>
              <w:t>200</w:t>
            </w:r>
            <w:r w:rsidR="00DA3F66">
              <w:rPr>
                <w:rFonts w:ascii="Calibri" w:hAnsi="Calibri" w:cs="Calibri"/>
                <w:szCs w:val="16"/>
                <w:lang w:val="kk-KZ"/>
              </w:rPr>
              <w:t>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44B" w:rsidRPr="00270E3E" w:rsidRDefault="0087444B" w:rsidP="0050737E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20</w:t>
            </w:r>
            <w:r w:rsidR="00DA3F66" w:rsidRPr="00270E3E">
              <w:rPr>
                <w:rFonts w:ascii="Calibri" w:hAnsi="Calibri" w:cs="Calibri"/>
                <w:szCs w:val="16"/>
              </w:rPr>
              <w:t>08</w:t>
            </w:r>
          </w:p>
        </w:tc>
      </w:tr>
      <w:tr w:rsidR="00DA3F66" w:rsidRPr="006A422E" w:rsidTr="00976606">
        <w:trPr>
          <w:cantSplit/>
          <w:trHeight w:val="65"/>
        </w:trPr>
        <w:tc>
          <w:tcPr>
            <w:tcW w:w="1248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2B4B10" w:rsidRPr="002B4B10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ic</w:t>
            </w:r>
            <w:r w:rsidR="002B4B10" w:rsidRPr="002B4B10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(GDP), </w:t>
            </w:r>
            <w:r>
              <w:rPr>
                <w:rFonts w:ascii="Calibri" w:hAnsi="Calibri" w:cs="Calibri"/>
                <w:szCs w:val="16"/>
                <w:lang w:val="en-US"/>
              </w:rPr>
              <w:t>million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4 611 975,3</w:t>
            </w: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5 870 134,3</w:t>
            </w: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7 590 593,5</w:t>
            </w: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10 213 731,2</w:t>
            </w: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12 849 794,0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DA3F66" w:rsidRPr="00672AFD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16 052 919,2</w:t>
            </w:r>
          </w:p>
        </w:tc>
      </w:tr>
      <w:tr w:rsidR="00DA3F66" w:rsidRPr="006A422E" w:rsidTr="00976606">
        <w:trPr>
          <w:cantSplit/>
          <w:trHeight w:val="65"/>
        </w:trPr>
        <w:tc>
          <w:tcPr>
            <w:tcW w:w="1248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GDP, </w:t>
            </w:r>
            <w:r>
              <w:rPr>
                <w:rFonts w:ascii="Calibri" w:hAnsi="Calibri" w:cs="Calibri"/>
                <w:szCs w:val="16"/>
                <w:lang w:val="en-US"/>
              </w:rPr>
              <w:t>million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US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y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724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30 832,8</w:t>
            </w:r>
          </w:p>
        </w:tc>
        <w:tc>
          <w:tcPr>
            <w:tcW w:w="649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43 150,1</w:t>
            </w:r>
          </w:p>
        </w:tc>
        <w:tc>
          <w:tcPr>
            <w:tcW w:w="578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57 123,7</w:t>
            </w:r>
          </w:p>
        </w:tc>
        <w:tc>
          <w:tcPr>
            <w:tcW w:w="650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81 003,5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104 853,5</w:t>
            </w:r>
          </w:p>
        </w:tc>
        <w:tc>
          <w:tcPr>
            <w:tcW w:w="574" w:type="pct"/>
            <w:vAlign w:val="bottom"/>
          </w:tcPr>
          <w:p w:rsidR="00DA3F66" w:rsidRPr="00672AFD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133 440,7</w:t>
            </w:r>
          </w:p>
        </w:tc>
      </w:tr>
      <w:tr w:rsidR="00DA3F66" w:rsidRPr="006A422E" w:rsidTr="00976606">
        <w:trPr>
          <w:cantSplit/>
          <w:trHeight w:val="65"/>
        </w:trPr>
        <w:tc>
          <w:tcPr>
            <w:tcW w:w="1248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Vo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xas a percentage over the previous year</w:t>
            </w:r>
          </w:p>
        </w:tc>
        <w:tc>
          <w:tcPr>
            <w:tcW w:w="724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109,3</w:t>
            </w:r>
          </w:p>
        </w:tc>
        <w:tc>
          <w:tcPr>
            <w:tcW w:w="649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109,6</w:t>
            </w:r>
          </w:p>
        </w:tc>
        <w:tc>
          <w:tcPr>
            <w:tcW w:w="578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109,7</w:t>
            </w:r>
          </w:p>
        </w:tc>
        <w:tc>
          <w:tcPr>
            <w:tcW w:w="650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110,7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108,9</w:t>
            </w:r>
          </w:p>
        </w:tc>
        <w:tc>
          <w:tcPr>
            <w:tcW w:w="574" w:type="pct"/>
            <w:vAlign w:val="bottom"/>
          </w:tcPr>
          <w:p w:rsidR="00DA3F66" w:rsidRPr="00672AFD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103,3</w:t>
            </w:r>
          </w:p>
        </w:tc>
      </w:tr>
      <w:tr w:rsidR="00DA3F66" w:rsidRPr="006A422E" w:rsidTr="00976606">
        <w:trPr>
          <w:cantSplit/>
          <w:trHeight w:val="65"/>
        </w:trPr>
        <w:tc>
          <w:tcPr>
            <w:tcW w:w="1248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724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111,7</w:t>
            </w:r>
          </w:p>
        </w:tc>
        <w:tc>
          <w:tcPr>
            <w:tcW w:w="649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116,1</w:t>
            </w:r>
          </w:p>
        </w:tc>
        <w:tc>
          <w:tcPr>
            <w:tcW w:w="578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117,9</w:t>
            </w:r>
          </w:p>
        </w:tc>
        <w:tc>
          <w:tcPr>
            <w:tcW w:w="650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121,5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115,5</w:t>
            </w:r>
          </w:p>
        </w:tc>
        <w:tc>
          <w:tcPr>
            <w:tcW w:w="574" w:type="pct"/>
            <w:vAlign w:val="bottom"/>
          </w:tcPr>
          <w:p w:rsidR="00DA3F66" w:rsidRPr="00672AFD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121,0</w:t>
            </w:r>
          </w:p>
        </w:tc>
      </w:tr>
      <w:tr w:rsidR="00DA3F66" w:rsidRPr="006A422E" w:rsidTr="00976606">
        <w:trPr>
          <w:cantSplit/>
          <w:trHeight w:val="65"/>
        </w:trPr>
        <w:tc>
          <w:tcPr>
            <w:tcW w:w="1248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GDP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ge </w:t>
            </w:r>
          </w:p>
        </w:tc>
        <w:tc>
          <w:tcPr>
            <w:tcW w:w="724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309 341,3</w:t>
            </w:r>
          </w:p>
        </w:tc>
        <w:tc>
          <w:tcPr>
            <w:tcW w:w="649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391 003,8</w:t>
            </w:r>
          </w:p>
        </w:tc>
        <w:tc>
          <w:tcPr>
            <w:tcW w:w="578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501 127,5</w:t>
            </w:r>
          </w:p>
        </w:tc>
        <w:tc>
          <w:tcPr>
            <w:tcW w:w="650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667 211,6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829 865,3</w:t>
            </w:r>
          </w:p>
        </w:tc>
        <w:tc>
          <w:tcPr>
            <w:tcW w:w="574" w:type="pct"/>
            <w:vAlign w:val="bottom"/>
          </w:tcPr>
          <w:p w:rsidR="00DA3F66" w:rsidRPr="00672AFD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1 024 175,0</w:t>
            </w:r>
          </w:p>
        </w:tc>
      </w:tr>
      <w:tr w:rsidR="00DA3F66" w:rsidRPr="006A422E" w:rsidTr="00976606">
        <w:trPr>
          <w:cantSplit/>
          <w:trHeight w:val="65"/>
        </w:trPr>
        <w:tc>
          <w:tcPr>
            <w:tcW w:w="1248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GDP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US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by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724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2 068,1</w:t>
            </w:r>
          </w:p>
        </w:tc>
        <w:tc>
          <w:tcPr>
            <w:tcW w:w="649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2 874,2</w:t>
            </w:r>
          </w:p>
        </w:tc>
        <w:tc>
          <w:tcPr>
            <w:tcW w:w="578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3 771,3</w:t>
            </w:r>
          </w:p>
        </w:tc>
        <w:tc>
          <w:tcPr>
            <w:tcW w:w="650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5 291,6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6 771,6</w:t>
            </w:r>
          </w:p>
        </w:tc>
        <w:tc>
          <w:tcPr>
            <w:tcW w:w="574" w:type="pct"/>
            <w:vAlign w:val="bottom"/>
          </w:tcPr>
          <w:p w:rsidR="00DA3F66" w:rsidRPr="00672AFD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8 513,5</w:t>
            </w:r>
          </w:p>
        </w:tc>
      </w:tr>
      <w:tr w:rsidR="00DA3F66" w:rsidRPr="006A422E" w:rsidTr="00976606">
        <w:trPr>
          <w:cantSplit/>
          <w:trHeight w:val="65"/>
        </w:trPr>
        <w:tc>
          <w:tcPr>
            <w:tcW w:w="1248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Vo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GDP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724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108,9</w:t>
            </w:r>
          </w:p>
        </w:tc>
        <w:tc>
          <w:tcPr>
            <w:tcW w:w="649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108,8</w:t>
            </w:r>
          </w:p>
        </w:tc>
        <w:tc>
          <w:tcPr>
            <w:tcW w:w="578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108,7</w:t>
            </w:r>
          </w:p>
        </w:tc>
        <w:tc>
          <w:tcPr>
            <w:tcW w:w="650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107,7</w:t>
            </w:r>
          </w:p>
        </w:tc>
        <w:tc>
          <w:tcPr>
            <w:tcW w:w="574" w:type="pct"/>
            <w:vAlign w:val="bottom"/>
          </w:tcPr>
          <w:p w:rsidR="00DA3F66" w:rsidRPr="00672AFD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</w:tr>
      <w:tr w:rsidR="00DA3F66" w:rsidRPr="006A422E" w:rsidTr="00976606">
        <w:trPr>
          <w:cantSplit/>
          <w:trHeight w:val="65"/>
        </w:trPr>
        <w:tc>
          <w:tcPr>
            <w:tcW w:w="1248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ge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ge to 1 US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r </w:t>
            </w:r>
          </w:p>
        </w:tc>
        <w:tc>
          <w:tcPr>
            <w:tcW w:w="724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149,58</w:t>
            </w:r>
          </w:p>
        </w:tc>
        <w:tc>
          <w:tcPr>
            <w:tcW w:w="649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136,04</w:t>
            </w:r>
          </w:p>
        </w:tc>
        <w:tc>
          <w:tcPr>
            <w:tcW w:w="578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132,88</w:t>
            </w:r>
          </w:p>
        </w:tc>
        <w:tc>
          <w:tcPr>
            <w:tcW w:w="650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126,09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122,55</w:t>
            </w:r>
          </w:p>
        </w:tc>
        <w:tc>
          <w:tcPr>
            <w:tcW w:w="574" w:type="pct"/>
            <w:vAlign w:val="bottom"/>
          </w:tcPr>
          <w:p w:rsidR="00DA3F66" w:rsidRPr="00672AFD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120,30</w:t>
            </w:r>
          </w:p>
        </w:tc>
      </w:tr>
      <w:tr w:rsidR="00DA3F66" w:rsidRPr="006A422E" w:rsidTr="00976606">
        <w:trPr>
          <w:cantSplit/>
          <w:trHeight w:val="65"/>
        </w:trPr>
        <w:tc>
          <w:tcPr>
            <w:tcW w:w="1248" w:type="pct"/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av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r>
              <w:rPr>
                <w:rFonts w:ascii="Calibri" w:hAnsi="Calibri" w:cs="Calibri"/>
                <w:szCs w:val="16"/>
                <w:lang w:val="en-US"/>
              </w:rPr>
              <w:t>million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pe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6A422E">
              <w:rPr>
                <w:rFonts w:ascii="Calibri" w:hAnsi="Calibri" w:cs="Calibri"/>
                <w:szCs w:val="16"/>
                <w:vertAlign w:val="superscript"/>
                <w:lang w:val="en-US"/>
              </w:rPr>
              <w:t>3</w:t>
            </w:r>
            <w:r w:rsidRPr="006A422E">
              <w:rPr>
                <w:rFonts w:ascii="Calibri" w:hAnsi="Calibri" w:cs="Calibri"/>
                <w:szCs w:val="16"/>
                <w:vertAlign w:val="superscript"/>
                <w:lang w:val="kk-KZ"/>
              </w:rPr>
              <w:t>)</w:t>
            </w:r>
          </w:p>
        </w:tc>
        <w:tc>
          <w:tcPr>
            <w:tcW w:w="724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14,909018</w:t>
            </w:r>
          </w:p>
        </w:tc>
        <w:tc>
          <w:tcPr>
            <w:tcW w:w="649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15,012985</w:t>
            </w:r>
          </w:p>
        </w:tc>
        <w:tc>
          <w:tcPr>
            <w:tcW w:w="578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15,147029</w:t>
            </w:r>
          </w:p>
        </w:tc>
        <w:tc>
          <w:tcPr>
            <w:tcW w:w="650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15,308084</w:t>
            </w:r>
          </w:p>
        </w:tc>
        <w:tc>
          <w:tcPr>
            <w:tcW w:w="577" w:type="pct"/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15,484192</w:t>
            </w:r>
          </w:p>
        </w:tc>
        <w:tc>
          <w:tcPr>
            <w:tcW w:w="574" w:type="pct"/>
            <w:vAlign w:val="bottom"/>
          </w:tcPr>
          <w:p w:rsidR="00DA3F66" w:rsidRPr="00672AFD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15,674000</w:t>
            </w:r>
          </w:p>
        </w:tc>
      </w:tr>
      <w:tr w:rsidR="00DA3F66" w:rsidRPr="006A422E" w:rsidTr="00976606">
        <w:trPr>
          <w:cantSplit/>
          <w:trHeight w:val="65"/>
        </w:trPr>
        <w:tc>
          <w:tcPr>
            <w:tcW w:w="1248" w:type="pct"/>
            <w:tcBorders>
              <w:bottom w:val="single" w:sz="4" w:space="0" w:color="auto"/>
            </w:tcBorders>
            <w:vAlign w:val="bottom"/>
          </w:tcPr>
          <w:p w:rsidR="00DA3F66" w:rsidRPr="006A422E" w:rsidRDefault="00DA3F66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106,4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106,9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107,</w:t>
            </w: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108,6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:rsidR="00DA3F66" w:rsidRPr="006A422E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110,8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DA3F66" w:rsidRPr="00672AFD" w:rsidRDefault="00DA3F66" w:rsidP="0097660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117,0</w:t>
            </w:r>
          </w:p>
        </w:tc>
      </w:tr>
    </w:tbl>
    <w:p w:rsidR="003B412E" w:rsidRPr="006A422E" w:rsidRDefault="00D27197" w:rsidP="007D7637">
      <w:pPr>
        <w:pStyle w:val="a6"/>
        <w:spacing w:before="0" w:after="60"/>
        <w:ind w:right="-426"/>
        <w:rPr>
          <w:rFonts w:ascii="Calibri" w:hAnsi="Calibri" w:cs="Calibri"/>
          <w:szCs w:val="16"/>
          <w:lang w:val="en-US"/>
        </w:rPr>
      </w:pPr>
      <w:r w:rsidRPr="006A422E">
        <w:rPr>
          <w:rFonts w:ascii="Calibri" w:hAnsi="Calibri" w:cs="Calibri"/>
          <w:szCs w:val="16"/>
        </w:rPr>
        <w:t>С</w:t>
      </w:r>
      <w:r w:rsidR="00EA1640" w:rsidRPr="006A422E">
        <w:rPr>
          <w:rFonts w:ascii="Calibri" w:hAnsi="Calibri" w:cs="Calibri"/>
          <w:szCs w:val="16"/>
          <w:lang w:val="en-US"/>
        </w:rPr>
        <w:t>ontinuation</w:t>
      </w:r>
    </w:p>
    <w:tbl>
      <w:tblPr>
        <w:tblStyle w:val="aff4"/>
        <w:tblW w:w="51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517"/>
        <w:gridCol w:w="1418"/>
        <w:gridCol w:w="1276"/>
        <w:gridCol w:w="1133"/>
        <w:gridCol w:w="1278"/>
        <w:gridCol w:w="1133"/>
        <w:gridCol w:w="1133"/>
        <w:gridCol w:w="16"/>
      </w:tblGrid>
      <w:tr w:rsidR="00102091" w:rsidRPr="00672AFD" w:rsidTr="007D7637">
        <w:trPr>
          <w:gridAfter w:val="1"/>
          <w:wAfter w:w="8" w:type="pct"/>
          <w:trHeight w:val="95"/>
        </w:trPr>
        <w:tc>
          <w:tcPr>
            <w:tcW w:w="1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3D" w:rsidRPr="00672AFD" w:rsidRDefault="00093E3D" w:rsidP="00672AFD">
            <w:pPr>
              <w:pStyle w:val="a9"/>
              <w:jc w:val="center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3D" w:rsidRPr="00270E3E" w:rsidRDefault="00093E3D" w:rsidP="0050737E">
            <w:pPr>
              <w:pStyle w:val="a7"/>
              <w:rPr>
                <w:rFonts w:ascii="Calibri" w:hAnsi="Calibri" w:cs="Calibri"/>
                <w:szCs w:val="16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20</w:t>
            </w:r>
            <w:r w:rsidRPr="00270E3E">
              <w:rPr>
                <w:rFonts w:ascii="Calibri" w:hAnsi="Calibri" w:cs="Calibri"/>
                <w:szCs w:val="16"/>
              </w:rPr>
              <w:t>09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3D" w:rsidRPr="00270E3E" w:rsidRDefault="00093E3D" w:rsidP="0050737E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3D" w:rsidRPr="00672AFD" w:rsidRDefault="00093E3D" w:rsidP="0050737E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270E3E">
              <w:rPr>
                <w:rFonts w:ascii="Calibri" w:hAnsi="Calibri" w:cs="Calibri"/>
                <w:szCs w:val="16"/>
              </w:rPr>
              <w:t>2011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3D" w:rsidRPr="00270E3E" w:rsidRDefault="00093E3D" w:rsidP="0050737E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3D" w:rsidRPr="00270E3E" w:rsidRDefault="00093E3D" w:rsidP="0050737E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E3D" w:rsidRPr="00672AFD" w:rsidRDefault="00093E3D" w:rsidP="00DE79B8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2014</w:t>
            </w:r>
          </w:p>
        </w:tc>
      </w:tr>
      <w:tr w:rsidR="00102091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  <w:tcBorders>
              <w:top w:val="single" w:sz="4" w:space="0" w:color="auto"/>
            </w:tcBorders>
          </w:tcPr>
          <w:p w:rsidR="000E2A21" w:rsidRPr="00672AFD" w:rsidRDefault="000E2A21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s</w:t>
            </w:r>
            <w:r w:rsidR="002B4B10" w:rsidRPr="002B4B10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ic</w:t>
            </w:r>
            <w:r w:rsidR="002B4B10" w:rsidRPr="002B4B10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(GDP), million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17 007 647,0</w:t>
            </w:r>
          </w:p>
        </w:tc>
        <w:tc>
          <w:tcPr>
            <w:tcW w:w="644" w:type="pct"/>
            <w:tcBorders>
              <w:top w:val="single" w:sz="4" w:space="0" w:color="auto"/>
            </w:tcBorders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21 815 517,0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28 243 052,7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31 015 186,6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35 999 025,1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39 675 832,9</w:t>
            </w:r>
          </w:p>
        </w:tc>
      </w:tr>
      <w:tr w:rsidR="00102091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0E2A21" w:rsidRPr="00672AFD" w:rsidRDefault="000E2A21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GDP, million US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y 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l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716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115 306,1</w:t>
            </w:r>
          </w:p>
        </w:tc>
        <w:tc>
          <w:tcPr>
            <w:tcW w:w="644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148 052,4</w:t>
            </w:r>
          </w:p>
        </w:tc>
        <w:tc>
          <w:tcPr>
            <w:tcW w:w="572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192 627,6</w:t>
            </w:r>
          </w:p>
        </w:tc>
        <w:tc>
          <w:tcPr>
            <w:tcW w:w="645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208 002,1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236 633,3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221 417,7</w:t>
            </w:r>
          </w:p>
        </w:tc>
      </w:tr>
      <w:tr w:rsidR="00102091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0E2A21" w:rsidRPr="00672AFD" w:rsidRDefault="000E2A21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Vo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xas a percentage over the previous year</w:t>
            </w:r>
          </w:p>
        </w:tc>
        <w:tc>
          <w:tcPr>
            <w:tcW w:w="716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644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572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645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104,2</w:t>
            </w:r>
          </w:p>
        </w:tc>
      </w:tr>
      <w:tr w:rsidR="00102091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0E2A21" w:rsidRPr="00672AFD" w:rsidRDefault="000E2A21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D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716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644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119,6</w:t>
            </w:r>
          </w:p>
        </w:tc>
        <w:tc>
          <w:tcPr>
            <w:tcW w:w="572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118,9</w:t>
            </w:r>
          </w:p>
        </w:tc>
        <w:tc>
          <w:tcPr>
            <w:tcW w:w="645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105,8</w:t>
            </w:r>
          </w:p>
        </w:tc>
      </w:tr>
      <w:tr w:rsidR="00102091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0E2A21" w:rsidRPr="00672AFD" w:rsidRDefault="000E2A21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lastRenderedPageBreak/>
              <w:t xml:space="preserve">GDP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ge </w:t>
            </w:r>
          </w:p>
        </w:tc>
        <w:tc>
          <w:tcPr>
            <w:tcW w:w="716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1 056 854,7</w:t>
            </w:r>
          </w:p>
        </w:tc>
        <w:tc>
          <w:tcPr>
            <w:tcW w:w="644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1 336 605,6</w:t>
            </w:r>
          </w:p>
        </w:tc>
        <w:tc>
          <w:tcPr>
            <w:tcW w:w="572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1 705 848,6</w:t>
            </w:r>
          </w:p>
        </w:tc>
        <w:tc>
          <w:tcPr>
            <w:tcW w:w="645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1 847 084,8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2 113 204,8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2 294 830,2</w:t>
            </w:r>
          </w:p>
        </w:tc>
      </w:tr>
      <w:tr w:rsidR="00102091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0E2A21" w:rsidRPr="00672AFD" w:rsidRDefault="000E2A21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GDP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, US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by 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l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716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7 165,1</w:t>
            </w:r>
          </w:p>
        </w:tc>
        <w:tc>
          <w:tcPr>
            <w:tcW w:w="644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9 071,0</w:t>
            </w:r>
          </w:p>
        </w:tc>
        <w:tc>
          <w:tcPr>
            <w:tcW w:w="572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11 634,5</w:t>
            </w:r>
          </w:p>
        </w:tc>
        <w:tc>
          <w:tcPr>
            <w:tcW w:w="645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12 387,4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13 890,8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12 806,7</w:t>
            </w:r>
          </w:p>
        </w:tc>
      </w:tr>
      <w:tr w:rsidR="00102091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0E2A21" w:rsidRPr="00672AFD" w:rsidRDefault="000E2A21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Vo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GDP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716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98,6</w:t>
            </w:r>
          </w:p>
        </w:tc>
        <w:tc>
          <w:tcPr>
            <w:tcW w:w="644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572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645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102,7</w:t>
            </w:r>
          </w:p>
        </w:tc>
      </w:tr>
      <w:tr w:rsidR="00102091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0E2A21" w:rsidRPr="00672AFD" w:rsidRDefault="000E2A21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ge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ge to 1 US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r </w:t>
            </w:r>
          </w:p>
        </w:tc>
        <w:tc>
          <w:tcPr>
            <w:tcW w:w="716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147,50</w:t>
            </w:r>
          </w:p>
        </w:tc>
        <w:tc>
          <w:tcPr>
            <w:tcW w:w="644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147,35</w:t>
            </w:r>
          </w:p>
        </w:tc>
        <w:tc>
          <w:tcPr>
            <w:tcW w:w="572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146,62</w:t>
            </w:r>
          </w:p>
        </w:tc>
        <w:tc>
          <w:tcPr>
            <w:tcW w:w="645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149,11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152,13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179,19</w:t>
            </w:r>
          </w:p>
        </w:tc>
      </w:tr>
      <w:tr w:rsidR="00102091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0E2A21" w:rsidRPr="00672AFD" w:rsidRDefault="000E2A21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An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av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e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, million pe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672AFD">
              <w:rPr>
                <w:rFonts w:ascii="Calibri" w:hAnsi="Calibri" w:cs="Calibri"/>
                <w:szCs w:val="16"/>
                <w:vertAlign w:val="superscript"/>
                <w:lang w:val="en-US"/>
              </w:rPr>
              <w:t>3</w:t>
            </w:r>
            <w:r w:rsidRPr="00672AFD">
              <w:rPr>
                <w:rFonts w:ascii="Calibri" w:hAnsi="Calibri" w:cs="Calibri"/>
                <w:szCs w:val="16"/>
                <w:vertAlign w:val="superscript"/>
                <w:lang w:val="kk-KZ"/>
              </w:rPr>
              <w:t>)</w:t>
            </w:r>
          </w:p>
        </w:tc>
        <w:tc>
          <w:tcPr>
            <w:tcW w:w="716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16,092701</w:t>
            </w:r>
          </w:p>
        </w:tc>
        <w:tc>
          <w:tcPr>
            <w:tcW w:w="644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16,321581</w:t>
            </w:r>
          </w:p>
        </w:tc>
        <w:tc>
          <w:tcPr>
            <w:tcW w:w="572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16,556600</w:t>
            </w:r>
          </w:p>
        </w:tc>
        <w:tc>
          <w:tcPr>
            <w:tcW w:w="645" w:type="pct"/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16,791425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17,035275</w:t>
            </w:r>
          </w:p>
        </w:tc>
        <w:tc>
          <w:tcPr>
            <w:tcW w:w="572" w:type="pct"/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17,289224</w:t>
            </w:r>
          </w:p>
        </w:tc>
      </w:tr>
      <w:tr w:rsidR="00102091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  <w:tcBorders>
              <w:bottom w:val="single" w:sz="4" w:space="0" w:color="auto"/>
            </w:tcBorders>
          </w:tcPr>
          <w:p w:rsidR="000E2A21" w:rsidRPr="00672AFD" w:rsidRDefault="000E2A21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108,3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:rsidR="000E2A21" w:rsidRPr="00672AFD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:rsidR="000E2A21" w:rsidRPr="000E2A21" w:rsidRDefault="000E2A21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106,7</w:t>
            </w:r>
          </w:p>
        </w:tc>
      </w:tr>
      <w:tr w:rsidR="00511195" w:rsidRPr="00672AFD" w:rsidTr="00511195">
        <w:trPr>
          <w:trHeight w:val="64"/>
        </w:trPr>
        <w:tc>
          <w:tcPr>
            <w:tcW w:w="5000" w:type="pct"/>
            <w:gridSpan w:val="8"/>
          </w:tcPr>
          <w:p w:rsidR="00511195" w:rsidRPr="00270E3E" w:rsidRDefault="00511195" w:rsidP="00D641D9">
            <w:pPr>
              <w:pStyle w:val="a6"/>
              <w:spacing w:after="60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С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ontinuation</w:t>
            </w:r>
          </w:p>
        </w:tc>
      </w:tr>
      <w:tr w:rsidR="00102091" w:rsidRPr="00672AFD" w:rsidTr="007D7637">
        <w:trPr>
          <w:gridAfter w:val="1"/>
          <w:wAfter w:w="8" w:type="pct"/>
          <w:trHeight w:val="133"/>
        </w:trPr>
        <w:tc>
          <w:tcPr>
            <w:tcW w:w="1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91" w:rsidRPr="00672AFD" w:rsidRDefault="00102091" w:rsidP="00672AFD">
            <w:pPr>
              <w:pStyle w:val="a9"/>
              <w:jc w:val="center"/>
              <w:rPr>
                <w:rFonts w:ascii="Calibri" w:hAnsi="Calibri" w:cs="Calibri"/>
                <w:szCs w:val="16"/>
                <w:lang w:val="kk-KZ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91" w:rsidRPr="00093E3D" w:rsidRDefault="00102091" w:rsidP="006A486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201</w:t>
            </w:r>
            <w:r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91" w:rsidRPr="00093E3D" w:rsidRDefault="00102091" w:rsidP="006A486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2016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91" w:rsidRPr="00093E3D" w:rsidRDefault="00102091" w:rsidP="006A486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201</w:t>
            </w:r>
            <w:r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91" w:rsidRPr="00093E3D" w:rsidRDefault="00102091" w:rsidP="006A486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2018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91" w:rsidRDefault="00102091" w:rsidP="00672AFD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2019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91" w:rsidRPr="00102091" w:rsidRDefault="00102091" w:rsidP="00672AFD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2020</w:t>
            </w:r>
          </w:p>
        </w:tc>
      </w:tr>
      <w:tr w:rsidR="007250AF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  <w:tcBorders>
              <w:top w:val="single" w:sz="4" w:space="0" w:color="auto"/>
            </w:tcBorders>
          </w:tcPr>
          <w:p w:rsidR="007250AF" w:rsidRPr="00672AFD" w:rsidRDefault="007250AF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s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ic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(GDP), million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40 884 133,6</w:t>
            </w:r>
          </w:p>
        </w:tc>
        <w:tc>
          <w:tcPr>
            <w:tcW w:w="644" w:type="pct"/>
            <w:tcBorders>
              <w:top w:val="single" w:sz="4" w:space="0" w:color="auto"/>
            </w:tcBorders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46 971 150,0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8B4958">
              <w:rPr>
                <w:rFonts w:ascii="Calibri" w:hAnsi="Calibri"/>
                <w:color w:val="000000"/>
                <w:sz w:val="16"/>
                <w:szCs w:val="16"/>
              </w:rPr>
              <w:t>54 378 857,8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8B4958">
              <w:rPr>
                <w:rFonts w:ascii="Calibri" w:hAnsi="Calibri"/>
                <w:color w:val="000000"/>
                <w:sz w:val="16"/>
                <w:szCs w:val="16"/>
              </w:rPr>
              <w:t>61 819 536,4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:rsidR="007250AF" w:rsidRPr="00E6439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69 532 626,5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:rsidR="007250AF" w:rsidRPr="005352AA" w:rsidRDefault="007250AF" w:rsidP="007250AF">
            <w:pPr>
              <w:ind w:left="-108"/>
              <w:jc w:val="right"/>
              <w:rPr>
                <w:rFonts w:ascii="Calibri" w:hAnsi="Calibri"/>
                <w:sz w:val="16"/>
                <w:szCs w:val="16"/>
              </w:rPr>
            </w:pPr>
            <w:r w:rsidRPr="005352AA">
              <w:rPr>
                <w:rFonts w:ascii="Calibri" w:hAnsi="Calibri"/>
                <w:sz w:val="16"/>
                <w:szCs w:val="16"/>
              </w:rPr>
              <w:t>70 649 033,2</w:t>
            </w:r>
          </w:p>
        </w:tc>
      </w:tr>
      <w:tr w:rsidR="007250AF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7250AF" w:rsidRPr="00672AFD" w:rsidRDefault="007250AF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GDP, million US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y 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l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716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184 387,0</w:t>
            </w:r>
          </w:p>
        </w:tc>
        <w:tc>
          <w:tcPr>
            <w:tcW w:w="644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137 278,3</w:t>
            </w:r>
          </w:p>
        </w:tc>
        <w:tc>
          <w:tcPr>
            <w:tcW w:w="572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8B4958">
              <w:rPr>
                <w:rFonts w:ascii="Calibri" w:hAnsi="Calibri"/>
                <w:color w:val="000000"/>
                <w:sz w:val="16"/>
                <w:szCs w:val="16"/>
              </w:rPr>
              <w:t>166 806,3</w:t>
            </w:r>
          </w:p>
        </w:tc>
        <w:tc>
          <w:tcPr>
            <w:tcW w:w="645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8B4958">
              <w:rPr>
                <w:rFonts w:ascii="Calibri" w:hAnsi="Calibri"/>
                <w:color w:val="000000"/>
                <w:sz w:val="16"/>
                <w:szCs w:val="16"/>
              </w:rPr>
              <w:t>179 337,8</w:t>
            </w:r>
          </w:p>
        </w:tc>
        <w:tc>
          <w:tcPr>
            <w:tcW w:w="572" w:type="pct"/>
            <w:vAlign w:val="bottom"/>
          </w:tcPr>
          <w:p w:rsidR="007250AF" w:rsidRPr="00E6439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181 665,9</w:t>
            </w:r>
          </w:p>
        </w:tc>
        <w:tc>
          <w:tcPr>
            <w:tcW w:w="572" w:type="pct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352AA">
              <w:rPr>
                <w:rFonts w:ascii="Calibri" w:hAnsi="Calibri"/>
                <w:sz w:val="16"/>
                <w:szCs w:val="16"/>
              </w:rPr>
              <w:t>171 083,7</w:t>
            </w:r>
          </w:p>
        </w:tc>
      </w:tr>
      <w:tr w:rsidR="007250AF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7250AF" w:rsidRPr="00672AFD" w:rsidRDefault="007250AF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Vo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xas a percentage over the previous year</w:t>
            </w:r>
          </w:p>
        </w:tc>
        <w:tc>
          <w:tcPr>
            <w:tcW w:w="716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644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572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645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8B4958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572" w:type="pct"/>
            <w:vAlign w:val="bottom"/>
          </w:tcPr>
          <w:p w:rsidR="007250AF" w:rsidRPr="00E6439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572" w:type="pct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352AA">
              <w:rPr>
                <w:rFonts w:ascii="Calibri" w:hAnsi="Calibri"/>
                <w:sz w:val="16"/>
                <w:szCs w:val="16"/>
              </w:rPr>
              <w:t>97,5</w:t>
            </w:r>
          </w:p>
        </w:tc>
      </w:tr>
      <w:tr w:rsidR="007250AF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7250AF" w:rsidRPr="00672AFD" w:rsidRDefault="007250AF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D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716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644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113,6</w:t>
            </w:r>
          </w:p>
        </w:tc>
        <w:tc>
          <w:tcPr>
            <w:tcW w:w="572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F13BF">
              <w:rPr>
                <w:rFonts w:ascii="Calibri" w:hAnsi="Calibri"/>
                <w:color w:val="000000"/>
                <w:sz w:val="16"/>
                <w:szCs w:val="16"/>
              </w:rPr>
              <w:t>108,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45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8B4958">
              <w:rPr>
                <w:rFonts w:ascii="Calibri" w:hAnsi="Calibri"/>
                <w:color w:val="000000"/>
                <w:sz w:val="16"/>
                <w:szCs w:val="16"/>
              </w:rPr>
              <w:t>109,2</w:t>
            </w:r>
          </w:p>
        </w:tc>
        <w:tc>
          <w:tcPr>
            <w:tcW w:w="572" w:type="pct"/>
            <w:vAlign w:val="bottom"/>
          </w:tcPr>
          <w:p w:rsidR="007250AF" w:rsidRPr="00E6439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572" w:type="pct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352AA">
              <w:rPr>
                <w:rFonts w:ascii="Calibri" w:hAnsi="Calibri"/>
                <w:sz w:val="16"/>
                <w:szCs w:val="16"/>
              </w:rPr>
              <w:t>104,2</w:t>
            </w:r>
          </w:p>
        </w:tc>
      </w:tr>
      <w:tr w:rsidR="007250AF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7250AF" w:rsidRPr="00672AFD" w:rsidRDefault="007250AF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GDP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ge </w:t>
            </w:r>
          </w:p>
        </w:tc>
        <w:tc>
          <w:tcPr>
            <w:tcW w:w="716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2 330 360,2</w:t>
            </w:r>
          </w:p>
        </w:tc>
        <w:tc>
          <w:tcPr>
            <w:tcW w:w="644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2 639 710,3</w:t>
            </w:r>
          </w:p>
        </w:tc>
        <w:tc>
          <w:tcPr>
            <w:tcW w:w="572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4F86">
              <w:rPr>
                <w:rFonts w:ascii="Calibri" w:hAnsi="Calibri"/>
                <w:color w:val="000000"/>
                <w:sz w:val="16"/>
                <w:szCs w:val="16"/>
              </w:rPr>
              <w:t>3 014 720,8</w:t>
            </w:r>
          </w:p>
        </w:tc>
        <w:tc>
          <w:tcPr>
            <w:tcW w:w="645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8B4958">
              <w:rPr>
                <w:rFonts w:ascii="Calibri" w:hAnsi="Calibri"/>
                <w:color w:val="000000"/>
                <w:sz w:val="16"/>
                <w:szCs w:val="16"/>
              </w:rPr>
              <w:t>3 382 469,2</w:t>
            </w:r>
          </w:p>
        </w:tc>
        <w:tc>
          <w:tcPr>
            <w:tcW w:w="572" w:type="pct"/>
            <w:vAlign w:val="bottom"/>
          </w:tcPr>
          <w:p w:rsidR="007250AF" w:rsidRPr="00E6439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3 755 744,6</w:t>
            </w:r>
          </w:p>
        </w:tc>
        <w:tc>
          <w:tcPr>
            <w:tcW w:w="572" w:type="pct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352AA">
              <w:rPr>
                <w:rFonts w:ascii="Calibri" w:hAnsi="Calibri"/>
                <w:sz w:val="16"/>
                <w:szCs w:val="16"/>
              </w:rPr>
              <w:t>3 766 810,2</w:t>
            </w:r>
          </w:p>
        </w:tc>
      </w:tr>
      <w:tr w:rsidR="007250AF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7250AF" w:rsidRPr="00672AFD" w:rsidRDefault="007250AF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GDP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, US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by 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l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716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10 509,9</w:t>
            </w:r>
          </w:p>
        </w:tc>
        <w:tc>
          <w:tcPr>
            <w:tcW w:w="644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7 714,8</w:t>
            </w:r>
          </w:p>
        </w:tc>
        <w:tc>
          <w:tcPr>
            <w:tcW w:w="572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8B4958">
              <w:rPr>
                <w:rFonts w:ascii="Calibri" w:hAnsi="Calibri"/>
                <w:color w:val="000000"/>
                <w:sz w:val="16"/>
                <w:szCs w:val="16"/>
              </w:rPr>
              <w:t>9 247,6</w:t>
            </w:r>
          </w:p>
        </w:tc>
        <w:tc>
          <w:tcPr>
            <w:tcW w:w="645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8B4958">
              <w:rPr>
                <w:rFonts w:ascii="Calibri" w:hAnsi="Calibri"/>
                <w:color w:val="000000"/>
                <w:sz w:val="16"/>
                <w:szCs w:val="16"/>
              </w:rPr>
              <w:t>9 812,5</w:t>
            </w:r>
          </w:p>
        </w:tc>
        <w:tc>
          <w:tcPr>
            <w:tcW w:w="572" w:type="pct"/>
            <w:vAlign w:val="bottom"/>
          </w:tcPr>
          <w:p w:rsidR="007250AF" w:rsidRPr="00E6439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9 812,5</w:t>
            </w:r>
          </w:p>
        </w:tc>
        <w:tc>
          <w:tcPr>
            <w:tcW w:w="572" w:type="pct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352AA">
              <w:rPr>
                <w:rFonts w:ascii="Calibri" w:hAnsi="Calibri"/>
                <w:sz w:val="16"/>
                <w:szCs w:val="16"/>
              </w:rPr>
              <w:t>9 121,7</w:t>
            </w:r>
          </w:p>
        </w:tc>
      </w:tr>
      <w:tr w:rsidR="007250AF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7250AF" w:rsidRPr="00672AFD" w:rsidRDefault="007250AF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Vo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GDP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716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644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572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102,7</w:t>
            </w:r>
          </w:p>
        </w:tc>
        <w:tc>
          <w:tcPr>
            <w:tcW w:w="645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8B4958">
              <w:rPr>
                <w:rFonts w:ascii="Calibri" w:hAnsi="Calibri"/>
                <w:color w:val="000000"/>
                <w:sz w:val="16"/>
                <w:szCs w:val="16"/>
              </w:rPr>
              <w:t>102,7</w:t>
            </w:r>
          </w:p>
        </w:tc>
        <w:tc>
          <w:tcPr>
            <w:tcW w:w="572" w:type="pct"/>
            <w:vAlign w:val="bottom"/>
          </w:tcPr>
          <w:p w:rsidR="007250AF" w:rsidRPr="00E6439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572" w:type="pct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352AA">
              <w:rPr>
                <w:rFonts w:ascii="Calibri" w:hAnsi="Calibri"/>
                <w:sz w:val="16"/>
                <w:szCs w:val="16"/>
              </w:rPr>
              <w:t>96,2</w:t>
            </w:r>
          </w:p>
        </w:tc>
      </w:tr>
      <w:tr w:rsidR="007250AF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7250AF" w:rsidRPr="00672AFD" w:rsidRDefault="007250AF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ge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ge to 1 US 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r </w:t>
            </w:r>
          </w:p>
        </w:tc>
        <w:tc>
          <w:tcPr>
            <w:tcW w:w="716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221,73</w:t>
            </w:r>
          </w:p>
        </w:tc>
        <w:tc>
          <w:tcPr>
            <w:tcW w:w="644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342,16</w:t>
            </w:r>
          </w:p>
        </w:tc>
        <w:tc>
          <w:tcPr>
            <w:tcW w:w="572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326,0</w:t>
            </w:r>
          </w:p>
        </w:tc>
        <w:tc>
          <w:tcPr>
            <w:tcW w:w="645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8B4958">
              <w:rPr>
                <w:rFonts w:ascii="Calibri" w:hAnsi="Calibri"/>
                <w:color w:val="000000"/>
                <w:sz w:val="16"/>
                <w:szCs w:val="16"/>
              </w:rPr>
              <w:t>344,71</w:t>
            </w:r>
          </w:p>
        </w:tc>
        <w:tc>
          <w:tcPr>
            <w:tcW w:w="572" w:type="pct"/>
            <w:vAlign w:val="bottom"/>
          </w:tcPr>
          <w:p w:rsidR="007250AF" w:rsidRPr="00E6439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382,75</w:t>
            </w:r>
          </w:p>
        </w:tc>
        <w:tc>
          <w:tcPr>
            <w:tcW w:w="572" w:type="pct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352AA">
              <w:rPr>
                <w:rFonts w:ascii="Calibri" w:hAnsi="Calibri"/>
                <w:sz w:val="16"/>
                <w:szCs w:val="16"/>
              </w:rPr>
              <w:t>412,95</w:t>
            </w:r>
          </w:p>
        </w:tc>
      </w:tr>
      <w:tr w:rsidR="007250AF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</w:tcPr>
          <w:p w:rsidR="007250AF" w:rsidRPr="00672AFD" w:rsidRDefault="007250AF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An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av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e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, million pe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672AFD">
              <w:rPr>
                <w:rFonts w:ascii="Calibri" w:hAnsi="Calibri" w:cs="Calibri"/>
                <w:szCs w:val="16"/>
                <w:vertAlign w:val="superscript"/>
                <w:lang w:val="en-US"/>
              </w:rPr>
              <w:t>3</w:t>
            </w:r>
            <w:r w:rsidRPr="00672AFD">
              <w:rPr>
                <w:rFonts w:ascii="Calibri" w:hAnsi="Calibri" w:cs="Calibri"/>
                <w:szCs w:val="16"/>
                <w:vertAlign w:val="superscript"/>
                <w:lang w:val="kk-KZ"/>
              </w:rPr>
              <w:t>)</w:t>
            </w:r>
          </w:p>
        </w:tc>
        <w:tc>
          <w:tcPr>
            <w:tcW w:w="716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17,544126</w:t>
            </w:r>
          </w:p>
        </w:tc>
        <w:tc>
          <w:tcPr>
            <w:tcW w:w="644" w:type="pct"/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17,794055</w:t>
            </w:r>
          </w:p>
        </w:tc>
        <w:tc>
          <w:tcPr>
            <w:tcW w:w="572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18,037776</w:t>
            </w:r>
          </w:p>
        </w:tc>
        <w:tc>
          <w:tcPr>
            <w:tcW w:w="645" w:type="pct"/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8B4958">
              <w:rPr>
                <w:rFonts w:ascii="Calibri" w:hAnsi="Calibri"/>
                <w:color w:val="000000"/>
                <w:sz w:val="16"/>
                <w:szCs w:val="16"/>
              </w:rPr>
              <w:t>18,276452</w:t>
            </w:r>
          </w:p>
        </w:tc>
        <w:tc>
          <w:tcPr>
            <w:tcW w:w="572" w:type="pct"/>
            <w:vAlign w:val="bottom"/>
          </w:tcPr>
          <w:p w:rsidR="007250AF" w:rsidRPr="0010209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18,513673</w:t>
            </w:r>
          </w:p>
        </w:tc>
        <w:tc>
          <w:tcPr>
            <w:tcW w:w="572" w:type="pct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352AA">
              <w:rPr>
                <w:rFonts w:ascii="Calibri" w:hAnsi="Calibri"/>
                <w:sz w:val="16"/>
                <w:szCs w:val="16"/>
              </w:rPr>
              <w:t>18,755666</w:t>
            </w:r>
          </w:p>
        </w:tc>
      </w:tr>
      <w:tr w:rsidR="007250AF" w:rsidRPr="00672AFD" w:rsidTr="007D7637">
        <w:trPr>
          <w:gridAfter w:val="1"/>
          <w:wAfter w:w="8" w:type="pct"/>
          <w:trHeight w:val="64"/>
        </w:trPr>
        <w:tc>
          <w:tcPr>
            <w:tcW w:w="1271" w:type="pct"/>
            <w:tcBorders>
              <w:bottom w:val="single" w:sz="4" w:space="0" w:color="auto"/>
            </w:tcBorders>
          </w:tcPr>
          <w:p w:rsidR="007250AF" w:rsidRPr="00672AFD" w:rsidRDefault="007250AF" w:rsidP="00B41D5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72AFD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r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72AFD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72AFD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r w:rsidRPr="00672AFD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106,6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:rsidR="007250AF" w:rsidRPr="000E2A21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114,6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2AFD">
              <w:rPr>
                <w:rFonts w:ascii="Calibri" w:hAnsi="Calibri"/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:rsidR="007250AF" w:rsidRPr="00672AF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8B4958">
              <w:rPr>
                <w:rFonts w:ascii="Calibri" w:hAnsi="Calibri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:rsidR="007250AF" w:rsidRPr="00E6439D" w:rsidRDefault="007250AF" w:rsidP="0010209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352AA">
              <w:rPr>
                <w:rFonts w:ascii="Calibri" w:hAnsi="Calibri"/>
                <w:sz w:val="16"/>
                <w:szCs w:val="16"/>
              </w:rPr>
              <w:t>106,8</w:t>
            </w:r>
          </w:p>
        </w:tc>
      </w:tr>
    </w:tbl>
    <w:p w:rsidR="00390CF4" w:rsidRPr="001470D7" w:rsidRDefault="0030054A" w:rsidP="00CB16F7">
      <w:pPr>
        <w:spacing w:before="60"/>
        <w:ind w:left="284"/>
        <w:rPr>
          <w:rFonts w:ascii="Calibri" w:hAnsi="Calibri" w:cs="Calibri"/>
          <w:i/>
          <w:sz w:val="16"/>
          <w:szCs w:val="16"/>
          <w:lang w:val="en-US"/>
        </w:rPr>
      </w:pPr>
      <w:r w:rsidRPr="001470D7">
        <w:rPr>
          <w:rFonts w:ascii="Calibri" w:hAnsi="Calibri" w:cs="Calibri"/>
          <w:i/>
          <w:sz w:val="16"/>
          <w:szCs w:val="16"/>
          <w:vertAlign w:val="superscript"/>
          <w:lang w:val="en-US"/>
        </w:rPr>
        <w:t>1</w:t>
      </w:r>
      <w:r w:rsidRPr="001470D7">
        <w:rPr>
          <w:rFonts w:ascii="Calibri" w:hAnsi="Calibri" w:cs="Calibri"/>
          <w:i/>
          <w:sz w:val="16"/>
          <w:szCs w:val="16"/>
          <w:vertAlign w:val="superscript"/>
          <w:lang w:val="kk-KZ"/>
        </w:rPr>
        <w:t>)</w:t>
      </w:r>
      <w:r w:rsidR="004D7FAE" w:rsidRPr="001470D7">
        <w:rPr>
          <w:rFonts w:ascii="Calibri" w:hAnsi="Calibri" w:cs="Calibri"/>
          <w:i/>
          <w:sz w:val="16"/>
          <w:szCs w:val="16"/>
          <w:lang w:val="kk-KZ"/>
        </w:rPr>
        <w:t>1991-1992</w:t>
      </w:r>
      <w:r w:rsidR="00390CF4" w:rsidRPr="001470D7">
        <w:rPr>
          <w:rFonts w:ascii="Calibri" w:hAnsi="Calibri" w:cs="Calibri"/>
          <w:i/>
          <w:sz w:val="16"/>
          <w:szCs w:val="16"/>
          <w:lang w:val="en-US"/>
        </w:rPr>
        <w:t xml:space="preserve"> years</w:t>
      </w:r>
      <w:r w:rsidR="00390CF4" w:rsidRPr="001470D7">
        <w:rPr>
          <w:rFonts w:ascii="Calibri" w:hAnsi="Calibri" w:cs="Calibri"/>
          <w:i/>
          <w:sz w:val="16"/>
          <w:szCs w:val="16"/>
          <w:lang w:val="kk-KZ"/>
        </w:rPr>
        <w:t xml:space="preserve"> – </w:t>
      </w:r>
      <w:r w:rsidR="00692328" w:rsidRPr="001470D7">
        <w:rPr>
          <w:rFonts w:ascii="Calibri" w:hAnsi="Calibri" w:cs="Calibri"/>
          <w:i/>
          <w:sz w:val="16"/>
          <w:szCs w:val="16"/>
          <w:lang w:val="en-US"/>
        </w:rPr>
        <w:t>million</w:t>
      </w:r>
      <w:r w:rsidR="00390CF4" w:rsidRPr="001470D7">
        <w:rPr>
          <w:rFonts w:ascii="Calibri" w:hAnsi="Calibri" w:cs="Calibri"/>
          <w:i/>
          <w:sz w:val="16"/>
          <w:szCs w:val="16"/>
          <w:lang w:val="en-US"/>
        </w:rPr>
        <w:t xml:space="preserve"> roubles</w:t>
      </w:r>
      <w:r w:rsidR="00390CF4" w:rsidRPr="001470D7">
        <w:rPr>
          <w:rFonts w:ascii="Calibri" w:hAnsi="Calibri" w:cs="Calibri"/>
          <w:i/>
          <w:sz w:val="16"/>
          <w:szCs w:val="16"/>
          <w:lang w:val="kk-KZ"/>
        </w:rPr>
        <w:t xml:space="preserve">, </w:t>
      </w:r>
      <w:r w:rsidR="00390CF4" w:rsidRPr="001470D7">
        <w:rPr>
          <w:rFonts w:ascii="Calibri" w:hAnsi="Calibri" w:cs="Calibri"/>
          <w:i/>
          <w:sz w:val="16"/>
          <w:szCs w:val="16"/>
          <w:lang w:val="en-US"/>
        </w:rPr>
        <w:t xml:space="preserve">since </w:t>
      </w:r>
      <w:r w:rsidR="00390CF4" w:rsidRPr="001470D7">
        <w:rPr>
          <w:rFonts w:ascii="Calibri" w:hAnsi="Calibri" w:cs="Calibri"/>
          <w:i/>
          <w:sz w:val="16"/>
          <w:szCs w:val="16"/>
          <w:lang w:val="kk-KZ"/>
        </w:rPr>
        <w:t xml:space="preserve">1993 </w:t>
      </w:r>
      <w:r w:rsidR="00390CF4" w:rsidRPr="001470D7">
        <w:rPr>
          <w:rFonts w:ascii="Calibri" w:hAnsi="Calibri" w:cs="Calibri"/>
          <w:i/>
          <w:sz w:val="16"/>
          <w:szCs w:val="16"/>
          <w:lang w:val="en-US"/>
        </w:rPr>
        <w:t>year</w:t>
      </w:r>
      <w:r w:rsidR="00390CF4" w:rsidRPr="001470D7">
        <w:rPr>
          <w:rFonts w:ascii="Calibri" w:hAnsi="Calibri" w:cs="Calibri"/>
          <w:i/>
          <w:sz w:val="16"/>
          <w:szCs w:val="16"/>
          <w:lang w:val="kk-KZ"/>
        </w:rPr>
        <w:t xml:space="preserve"> – </w:t>
      </w:r>
      <w:r w:rsidR="00692328" w:rsidRPr="001470D7">
        <w:rPr>
          <w:rFonts w:ascii="Calibri" w:hAnsi="Calibri" w:cs="Calibri"/>
          <w:i/>
          <w:sz w:val="16"/>
          <w:szCs w:val="16"/>
          <w:lang w:val="en-US"/>
        </w:rPr>
        <w:t>million</w:t>
      </w:r>
      <w:r w:rsidR="009B6EEF">
        <w:rPr>
          <w:rFonts w:ascii="Calibri" w:hAnsi="Calibri" w:cs="Calibri"/>
          <w:i/>
          <w:sz w:val="16"/>
          <w:szCs w:val="16"/>
          <w:lang w:val="en-US"/>
        </w:rPr>
        <w:t xml:space="preserve"> </w:t>
      </w:r>
      <w:r w:rsidRPr="001470D7">
        <w:rPr>
          <w:rFonts w:ascii="Calibri" w:hAnsi="Calibri" w:cs="Calibri"/>
          <w:i/>
          <w:sz w:val="16"/>
          <w:szCs w:val="16"/>
          <w:lang w:val="en-US"/>
        </w:rPr>
        <w:t>t</w:t>
      </w:r>
      <w:r w:rsidR="00390CF4" w:rsidRPr="001470D7">
        <w:rPr>
          <w:rFonts w:ascii="Calibri" w:hAnsi="Calibri" w:cs="Calibri"/>
          <w:i/>
          <w:sz w:val="16"/>
          <w:szCs w:val="16"/>
          <w:lang w:val="en-US"/>
        </w:rPr>
        <w:t>eng</w:t>
      </w:r>
      <w:r w:rsidR="00390CF4" w:rsidRPr="001470D7">
        <w:rPr>
          <w:rFonts w:ascii="Calibri" w:hAnsi="Calibri" w:cs="Calibri"/>
          <w:i/>
          <w:sz w:val="16"/>
          <w:szCs w:val="16"/>
          <w:lang w:val="kk-KZ"/>
        </w:rPr>
        <w:t>е</w:t>
      </w:r>
      <w:r w:rsidRPr="001470D7">
        <w:rPr>
          <w:rFonts w:ascii="Calibri" w:hAnsi="Calibri" w:cs="Calibri"/>
          <w:i/>
          <w:sz w:val="16"/>
          <w:szCs w:val="16"/>
          <w:lang w:val="en-US"/>
        </w:rPr>
        <w:t>.</w:t>
      </w:r>
    </w:p>
    <w:p w:rsidR="00A5325B" w:rsidRPr="001470D7" w:rsidRDefault="00A5325B" w:rsidP="00CB16F7">
      <w:pPr>
        <w:ind w:left="284"/>
        <w:rPr>
          <w:rFonts w:ascii="Calibri" w:hAnsi="Calibri" w:cs="Calibri"/>
          <w:i/>
          <w:sz w:val="16"/>
          <w:szCs w:val="16"/>
          <w:lang w:val="en-US"/>
        </w:rPr>
      </w:pPr>
      <w:r w:rsidRPr="001470D7">
        <w:rPr>
          <w:rFonts w:ascii="Calibri" w:hAnsi="Calibri" w:cs="Calibri"/>
          <w:i/>
          <w:sz w:val="16"/>
          <w:szCs w:val="16"/>
          <w:vertAlign w:val="superscript"/>
          <w:lang w:val="en-US"/>
        </w:rPr>
        <w:t>2</w:t>
      </w:r>
      <w:r w:rsidRPr="001470D7">
        <w:rPr>
          <w:rFonts w:ascii="Calibri" w:hAnsi="Calibri" w:cs="Calibri"/>
          <w:i/>
          <w:sz w:val="16"/>
          <w:szCs w:val="16"/>
          <w:vertAlign w:val="superscript"/>
          <w:lang w:val="kk-KZ"/>
        </w:rPr>
        <w:t>)</w:t>
      </w:r>
      <w:r w:rsidR="00D56F27" w:rsidRPr="001470D7">
        <w:rPr>
          <w:rFonts w:ascii="Calibri" w:hAnsi="Calibri" w:cs="Calibri"/>
          <w:i/>
          <w:sz w:val="16"/>
          <w:szCs w:val="16"/>
          <w:lang w:val="en-US"/>
        </w:rPr>
        <w:t>In</w:t>
      </w:r>
      <w:r w:rsidRPr="001470D7">
        <w:rPr>
          <w:rFonts w:ascii="Calibri" w:hAnsi="Calibri" w:cs="Calibri"/>
          <w:i/>
          <w:sz w:val="16"/>
          <w:szCs w:val="16"/>
          <w:lang w:val="en-US"/>
        </w:rPr>
        <w:t xml:space="preserve"> roubles.</w:t>
      </w:r>
    </w:p>
    <w:p w:rsidR="00390CF4" w:rsidRPr="001470D7" w:rsidRDefault="00A5325B" w:rsidP="00CB16F7">
      <w:pPr>
        <w:autoSpaceDE w:val="0"/>
        <w:autoSpaceDN w:val="0"/>
        <w:adjustRightInd w:val="0"/>
        <w:ind w:left="397" w:hanging="113"/>
        <w:rPr>
          <w:rFonts w:ascii="Calibri" w:hAnsi="Calibri" w:cs="Calibri"/>
          <w:i/>
          <w:sz w:val="16"/>
          <w:szCs w:val="16"/>
          <w:lang w:val="en-US"/>
        </w:rPr>
      </w:pPr>
      <w:r w:rsidRPr="001470D7">
        <w:rPr>
          <w:rFonts w:ascii="Calibri" w:hAnsi="Calibri" w:cs="Calibri"/>
          <w:i/>
          <w:sz w:val="16"/>
          <w:szCs w:val="16"/>
          <w:vertAlign w:val="superscript"/>
          <w:lang w:val="en-US"/>
        </w:rPr>
        <w:t>3</w:t>
      </w:r>
      <w:r w:rsidR="0030054A" w:rsidRPr="001470D7">
        <w:rPr>
          <w:rFonts w:ascii="Calibri" w:hAnsi="Calibri" w:cs="Calibri"/>
          <w:i/>
          <w:sz w:val="16"/>
          <w:szCs w:val="16"/>
          <w:vertAlign w:val="superscript"/>
          <w:lang w:val="kk-KZ"/>
        </w:rPr>
        <w:t>)</w:t>
      </w:r>
      <w:r w:rsidR="00FC7364" w:rsidRPr="001470D7">
        <w:rPr>
          <w:rFonts w:ascii="Calibri" w:hAnsi="Calibri" w:cs="Calibri"/>
          <w:i/>
          <w:sz w:val="16"/>
          <w:szCs w:val="16"/>
          <w:lang w:val="en-US"/>
        </w:rPr>
        <w:t>R</w:t>
      </w:r>
      <w:r w:rsidR="00EB5B05" w:rsidRPr="001470D7">
        <w:rPr>
          <w:rFonts w:ascii="Calibri" w:hAnsi="Calibri" w:cs="Calibri"/>
          <w:i/>
          <w:sz w:val="16"/>
          <w:szCs w:val="16"/>
          <w:lang w:val="en-US"/>
        </w:rPr>
        <w:t>ecalculation of population was done on basis of administrative-territorial transformations and in accordance with data on demographic events of late registration</w:t>
      </w:r>
      <w:r w:rsidR="0030054A" w:rsidRPr="001470D7">
        <w:rPr>
          <w:rFonts w:ascii="Calibri" w:hAnsi="Calibri" w:cs="Calibri"/>
          <w:i/>
          <w:sz w:val="16"/>
          <w:szCs w:val="16"/>
          <w:lang w:val="en-US"/>
        </w:rPr>
        <w:t>.</w:t>
      </w:r>
    </w:p>
    <w:p w:rsidR="00675842" w:rsidRPr="006A422E" w:rsidRDefault="004C2E54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6" w:name="_Toc465247903"/>
      <w:r w:rsidRPr="006A422E">
        <w:rPr>
          <w:rFonts w:ascii="Calibri" w:hAnsi="Calibri"/>
          <w:sz w:val="20"/>
          <w:lang w:val="en-US"/>
        </w:rPr>
        <w:t>1.2</w:t>
      </w:r>
      <w:r w:rsidR="00A005EA" w:rsidRPr="00167885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ion</w:t>
      </w:r>
      <w:r w:rsidR="00A005EA" w:rsidRPr="00167885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r w:rsidR="00675842" w:rsidRPr="006A422E">
        <w:rPr>
          <w:rFonts w:ascii="Calibri" w:hAnsi="Calibri"/>
          <w:sz w:val="20"/>
          <w:lang w:val="en-US"/>
        </w:rPr>
        <w:t>t</w:t>
      </w:r>
      <w:bookmarkEnd w:id="6"/>
    </w:p>
    <w:p w:rsidR="00EA1640" w:rsidRPr="006A422E" w:rsidRDefault="009141C9" w:rsidP="00FC7364">
      <w:pPr>
        <w:pStyle w:val="a6"/>
        <w:spacing w:before="0" w:after="60"/>
        <w:rPr>
          <w:rFonts w:ascii="Calibri" w:hAnsi="Calibri" w:cs="Calibri"/>
          <w:szCs w:val="16"/>
          <w:lang w:val="kk-KZ"/>
        </w:rPr>
      </w:pPr>
      <w:r>
        <w:rPr>
          <w:rFonts w:ascii="Calibri" w:hAnsi="Calibri" w:cs="Calibri"/>
          <w:szCs w:val="16"/>
          <w:lang w:val="en-US"/>
        </w:rPr>
        <w:t>in</w:t>
      </w:r>
      <w:r w:rsidRPr="00167885">
        <w:rPr>
          <w:rFonts w:ascii="Calibri" w:hAnsi="Calibri" w:cs="Calibri"/>
          <w:szCs w:val="16"/>
          <w:lang w:val="en-US"/>
        </w:rPr>
        <w:t xml:space="preserve"> </w:t>
      </w:r>
      <w:r w:rsidR="00675842" w:rsidRPr="006A422E">
        <w:rPr>
          <w:rFonts w:ascii="Calibri" w:hAnsi="Calibri" w:cs="Calibri"/>
          <w:szCs w:val="16"/>
          <w:lang w:val="en-US"/>
        </w:rPr>
        <w:t>cu</w:t>
      </w:r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675842" w:rsidRPr="006A422E">
        <w:rPr>
          <w:rFonts w:ascii="Calibri" w:hAnsi="Calibri" w:cs="Calibri"/>
          <w:szCs w:val="16"/>
          <w:lang w:val="en-US"/>
        </w:rPr>
        <w:t>t</w:t>
      </w:r>
      <w:r w:rsidRPr="00167885">
        <w:rPr>
          <w:rFonts w:ascii="Calibri" w:hAnsi="Calibri" w:cs="Calibri"/>
          <w:szCs w:val="16"/>
          <w:lang w:val="en-US"/>
        </w:rPr>
        <w:t xml:space="preserve"> </w:t>
      </w:r>
      <w:r w:rsidR="00675842" w:rsidRPr="006A422E">
        <w:rPr>
          <w:rFonts w:ascii="Calibri" w:hAnsi="Calibri" w:cs="Calibri"/>
          <w:szCs w:val="16"/>
          <w:lang w:val="en-US"/>
        </w:rPr>
        <w:t>p</w:t>
      </w:r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F46C00"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="00F46C00" w:rsidRPr="006A422E">
        <w:rPr>
          <w:rFonts w:ascii="Calibri" w:hAnsi="Calibri" w:cs="Calibri"/>
          <w:szCs w:val="16"/>
          <w:lang w:val="en-US"/>
        </w:rPr>
        <w:t xml:space="preserve">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Pr="00167885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F46C00" w:rsidRPr="006A422E">
        <w:rPr>
          <w:rFonts w:ascii="Calibri" w:hAnsi="Calibri" w:cs="Calibri"/>
          <w:szCs w:val="16"/>
          <w:lang w:val="en-US"/>
        </w:rPr>
        <w:t>ge</w:t>
      </w:r>
    </w:p>
    <w:tbl>
      <w:tblPr>
        <w:tblW w:w="9354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3119"/>
        <w:gridCol w:w="1247"/>
        <w:gridCol w:w="1247"/>
        <w:gridCol w:w="1247"/>
        <w:gridCol w:w="1247"/>
        <w:gridCol w:w="1247"/>
      </w:tblGrid>
      <w:tr w:rsidR="000A3E25" w:rsidRPr="006A422E" w:rsidTr="004236B2">
        <w:trPr>
          <w:cantSplit/>
          <w:trHeight w:val="126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6A422E" w:rsidRDefault="000A3E25" w:rsidP="00390CF4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270E3E" w:rsidRDefault="000A3E25" w:rsidP="000A3E2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6A4869" w:rsidRDefault="000A3E25" w:rsidP="000A3E2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25" w:rsidRPr="006A4869" w:rsidRDefault="000A3E25" w:rsidP="00A2453C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</w:tr>
      <w:tr w:rsidR="000A3E25" w:rsidRPr="006A422E" w:rsidTr="00003565">
        <w:trPr>
          <w:cantSplit/>
          <w:trHeight w:val="260"/>
        </w:trPr>
        <w:tc>
          <w:tcPr>
            <w:tcW w:w="3119" w:type="dxa"/>
            <w:vAlign w:val="bottom"/>
          </w:tcPr>
          <w:p w:rsidR="000A3E25" w:rsidRPr="006A422E" w:rsidRDefault="000A3E25" w:rsidP="00390CF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Resources</w:t>
            </w:r>
          </w:p>
        </w:tc>
        <w:tc>
          <w:tcPr>
            <w:tcW w:w="1247" w:type="dxa"/>
          </w:tcPr>
          <w:p w:rsidR="000A3E25" w:rsidRPr="006A422E" w:rsidRDefault="000A3E25" w:rsidP="0000356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47" w:type="dxa"/>
          </w:tcPr>
          <w:p w:rsidR="000A3E25" w:rsidRPr="006A422E" w:rsidRDefault="000A3E25" w:rsidP="0000356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47" w:type="dxa"/>
            <w:vAlign w:val="bottom"/>
          </w:tcPr>
          <w:p w:rsidR="000A3E25" w:rsidRPr="006A422E" w:rsidRDefault="000A3E25" w:rsidP="0000356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47" w:type="dxa"/>
            <w:vAlign w:val="bottom"/>
          </w:tcPr>
          <w:p w:rsidR="000A3E25" w:rsidRPr="006A422E" w:rsidRDefault="000A3E25" w:rsidP="0000356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47" w:type="dxa"/>
          </w:tcPr>
          <w:p w:rsidR="000A3E25" w:rsidRPr="006A422E" w:rsidRDefault="000A3E25" w:rsidP="00A245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250AF" w:rsidRPr="006A422E" w:rsidTr="00003565">
        <w:trPr>
          <w:cantSplit/>
          <w:trHeight w:val="244"/>
        </w:trPr>
        <w:tc>
          <w:tcPr>
            <w:tcW w:w="3119" w:type="dxa"/>
            <w:vAlign w:val="bottom"/>
          </w:tcPr>
          <w:p w:rsidR="007250AF" w:rsidRPr="006A422E" w:rsidRDefault="007250AF" w:rsidP="008B495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ut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at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b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ic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247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74 731 304,6</w:t>
            </w:r>
          </w:p>
        </w:tc>
        <w:tc>
          <w:tcPr>
            <w:tcW w:w="1247" w:type="dxa"/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A44ED4">
              <w:rPr>
                <w:rFonts w:ascii="Calibri" w:hAnsi="Calibri"/>
                <w:color w:val="000000"/>
                <w:sz w:val="16"/>
                <w:szCs w:val="16"/>
              </w:rPr>
              <w:t>95 418 867,6</w:t>
            </w:r>
          </w:p>
        </w:tc>
        <w:tc>
          <w:tcPr>
            <w:tcW w:w="1247" w:type="dxa"/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A44ED4">
              <w:rPr>
                <w:rFonts w:ascii="Calibri" w:hAnsi="Calibri"/>
                <w:color w:val="000000"/>
                <w:sz w:val="16"/>
                <w:szCs w:val="16"/>
              </w:rPr>
              <w:t>102 753 424,6</w:t>
            </w:r>
          </w:p>
        </w:tc>
        <w:tc>
          <w:tcPr>
            <w:tcW w:w="1247" w:type="dxa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111 674 103,0</w:t>
            </w:r>
          </w:p>
        </w:tc>
        <w:tc>
          <w:tcPr>
            <w:tcW w:w="1247" w:type="dxa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352AA">
              <w:rPr>
                <w:rFonts w:ascii="Calibri" w:hAnsi="Calibri"/>
                <w:color w:val="000000"/>
                <w:sz w:val="16"/>
                <w:szCs w:val="16"/>
              </w:rPr>
              <w:t>109 694 845,8</w:t>
            </w:r>
          </w:p>
        </w:tc>
      </w:tr>
      <w:tr w:rsidR="007250AF" w:rsidRPr="006A422E" w:rsidTr="00003565">
        <w:trPr>
          <w:cantSplit/>
          <w:trHeight w:val="260"/>
        </w:trPr>
        <w:tc>
          <w:tcPr>
            <w:tcW w:w="3119" w:type="dxa"/>
            <w:vAlign w:val="bottom"/>
          </w:tcPr>
          <w:p w:rsidR="007250AF" w:rsidRPr="006A422E" w:rsidRDefault="007250AF" w:rsidP="008B495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247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2 777 016,3</w:t>
            </w:r>
          </w:p>
        </w:tc>
        <w:tc>
          <w:tcPr>
            <w:tcW w:w="1247" w:type="dxa"/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A44ED4">
              <w:rPr>
                <w:rFonts w:ascii="Calibri" w:hAnsi="Calibri"/>
                <w:color w:val="000000"/>
                <w:sz w:val="16"/>
                <w:szCs w:val="16"/>
              </w:rPr>
              <w:t>3 371 983,4</w:t>
            </w:r>
          </w:p>
        </w:tc>
        <w:tc>
          <w:tcPr>
            <w:tcW w:w="1247" w:type="dxa"/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A44ED4">
              <w:rPr>
                <w:rFonts w:ascii="Calibri" w:hAnsi="Calibri"/>
                <w:color w:val="000000"/>
                <w:sz w:val="16"/>
                <w:szCs w:val="16"/>
              </w:rPr>
              <w:t>4 277 352,3</w:t>
            </w:r>
          </w:p>
        </w:tc>
        <w:tc>
          <w:tcPr>
            <w:tcW w:w="1247" w:type="dxa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5 057 371,0</w:t>
            </w:r>
          </w:p>
        </w:tc>
        <w:tc>
          <w:tcPr>
            <w:tcW w:w="1247" w:type="dxa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352AA">
              <w:rPr>
                <w:rFonts w:ascii="Calibri" w:hAnsi="Calibri"/>
                <w:color w:val="000000"/>
                <w:sz w:val="16"/>
                <w:szCs w:val="16"/>
              </w:rPr>
              <w:t>4 069 079,9</w:t>
            </w:r>
          </w:p>
        </w:tc>
      </w:tr>
      <w:tr w:rsidR="007250AF" w:rsidRPr="006A422E" w:rsidTr="00003565">
        <w:trPr>
          <w:cantSplit/>
          <w:trHeight w:val="260"/>
        </w:trPr>
        <w:tc>
          <w:tcPr>
            <w:tcW w:w="3119" w:type="dxa"/>
            <w:vAlign w:val="bottom"/>
          </w:tcPr>
          <w:p w:rsidR="007250AF" w:rsidRPr="006A422E" w:rsidRDefault="007250AF" w:rsidP="008B495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247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143 451,8</w:t>
            </w:r>
          </w:p>
        </w:tc>
        <w:tc>
          <w:tcPr>
            <w:tcW w:w="1247" w:type="dxa"/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A44ED4">
              <w:rPr>
                <w:rFonts w:ascii="Calibri" w:hAnsi="Calibri"/>
                <w:color w:val="000000"/>
                <w:sz w:val="16"/>
                <w:szCs w:val="16"/>
              </w:rPr>
              <w:t>188 984,9</w:t>
            </w:r>
          </w:p>
        </w:tc>
        <w:tc>
          <w:tcPr>
            <w:tcW w:w="1247" w:type="dxa"/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A44ED4">
              <w:rPr>
                <w:rFonts w:ascii="Calibri" w:hAnsi="Calibri"/>
                <w:color w:val="000000"/>
                <w:sz w:val="16"/>
                <w:szCs w:val="16"/>
              </w:rPr>
              <w:t>164 369,2</w:t>
            </w:r>
          </w:p>
        </w:tc>
        <w:tc>
          <w:tcPr>
            <w:tcW w:w="1247" w:type="dxa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206 349,3</w:t>
            </w:r>
          </w:p>
        </w:tc>
        <w:tc>
          <w:tcPr>
            <w:tcW w:w="1247" w:type="dxa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352AA">
              <w:rPr>
                <w:rFonts w:ascii="Calibri" w:hAnsi="Calibri"/>
                <w:color w:val="000000"/>
                <w:sz w:val="16"/>
                <w:szCs w:val="16"/>
              </w:rPr>
              <w:t>248 281,8</w:t>
            </w:r>
          </w:p>
        </w:tc>
      </w:tr>
      <w:tr w:rsidR="007250AF" w:rsidRPr="006A422E" w:rsidTr="00003565">
        <w:trPr>
          <w:cantSplit/>
          <w:trHeight w:val="85"/>
        </w:trPr>
        <w:tc>
          <w:tcPr>
            <w:tcW w:w="3119" w:type="dxa"/>
            <w:vAlign w:val="bottom"/>
          </w:tcPr>
          <w:p w:rsidR="007250AF" w:rsidRPr="006A422E" w:rsidRDefault="007250AF" w:rsidP="008B495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247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77 364 869,1</w:t>
            </w:r>
          </w:p>
        </w:tc>
        <w:tc>
          <w:tcPr>
            <w:tcW w:w="1247" w:type="dxa"/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A44ED4">
              <w:rPr>
                <w:rFonts w:ascii="Calibri" w:hAnsi="Calibri"/>
                <w:color w:val="000000"/>
                <w:sz w:val="16"/>
                <w:szCs w:val="16"/>
              </w:rPr>
              <w:t>98 601 866,1</w:t>
            </w:r>
          </w:p>
        </w:tc>
        <w:tc>
          <w:tcPr>
            <w:tcW w:w="1247" w:type="dxa"/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A44ED4">
              <w:rPr>
                <w:rFonts w:ascii="Calibri" w:hAnsi="Calibri"/>
                <w:color w:val="000000"/>
                <w:sz w:val="16"/>
                <w:szCs w:val="16"/>
              </w:rPr>
              <w:t>106 866 407,7</w:t>
            </w:r>
          </w:p>
        </w:tc>
        <w:tc>
          <w:tcPr>
            <w:tcW w:w="1247" w:type="dxa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116 525 124,7</w:t>
            </w:r>
          </w:p>
        </w:tc>
        <w:tc>
          <w:tcPr>
            <w:tcW w:w="1247" w:type="dxa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352AA">
              <w:rPr>
                <w:rFonts w:ascii="Calibri" w:hAnsi="Calibri"/>
                <w:color w:val="000000"/>
                <w:sz w:val="16"/>
                <w:szCs w:val="16"/>
              </w:rPr>
              <w:t>113 515 643,9</w:t>
            </w:r>
          </w:p>
        </w:tc>
      </w:tr>
      <w:tr w:rsidR="007250AF" w:rsidRPr="006A422E" w:rsidTr="00003565">
        <w:trPr>
          <w:cantSplit/>
          <w:trHeight w:val="85"/>
        </w:trPr>
        <w:tc>
          <w:tcPr>
            <w:tcW w:w="3119" w:type="dxa"/>
            <w:vAlign w:val="bottom"/>
          </w:tcPr>
          <w:p w:rsidR="007250AF" w:rsidRPr="006A422E" w:rsidRDefault="007250AF" w:rsidP="008B495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Uses</w:t>
            </w:r>
          </w:p>
        </w:tc>
        <w:tc>
          <w:tcPr>
            <w:tcW w:w="1247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7" w:type="dxa"/>
            <w:vAlign w:val="bottom"/>
          </w:tcPr>
          <w:p w:rsidR="007250AF" w:rsidRPr="00616D23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247" w:type="dxa"/>
            <w:vAlign w:val="bottom"/>
          </w:tcPr>
          <w:p w:rsidR="007250AF" w:rsidRPr="00616D23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247" w:type="dxa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7" w:type="dxa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352A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7250AF" w:rsidRPr="006A422E" w:rsidTr="00003565">
        <w:trPr>
          <w:cantSplit/>
          <w:trHeight w:val="85"/>
        </w:trPr>
        <w:tc>
          <w:tcPr>
            <w:tcW w:w="3119" w:type="dxa"/>
            <w:vAlign w:val="bottom"/>
          </w:tcPr>
          <w:p w:rsidR="007250AF" w:rsidRPr="006A422E" w:rsidRDefault="007250AF" w:rsidP="008B495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</w:p>
        </w:tc>
        <w:tc>
          <w:tcPr>
            <w:tcW w:w="1247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30 393 719,1</w:t>
            </w:r>
          </w:p>
        </w:tc>
        <w:tc>
          <w:tcPr>
            <w:tcW w:w="1247" w:type="dxa"/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4ED4">
              <w:rPr>
                <w:rFonts w:ascii="Calibri" w:hAnsi="Calibri"/>
                <w:sz w:val="16"/>
                <w:szCs w:val="16"/>
              </w:rPr>
              <w:t>44 223 008,3</w:t>
            </w:r>
          </w:p>
        </w:tc>
        <w:tc>
          <w:tcPr>
            <w:tcW w:w="1247" w:type="dxa"/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4ED4">
              <w:rPr>
                <w:rFonts w:ascii="Calibri" w:hAnsi="Calibri"/>
                <w:sz w:val="16"/>
                <w:szCs w:val="16"/>
              </w:rPr>
              <w:t>45 046 871,3</w:t>
            </w:r>
          </w:p>
        </w:tc>
        <w:tc>
          <w:tcPr>
            <w:tcW w:w="1247" w:type="dxa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46 992 498,2</w:t>
            </w:r>
          </w:p>
        </w:tc>
        <w:tc>
          <w:tcPr>
            <w:tcW w:w="1247" w:type="dxa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352AA">
              <w:rPr>
                <w:rFonts w:ascii="Calibri" w:hAnsi="Calibri"/>
                <w:color w:val="000000"/>
                <w:sz w:val="16"/>
                <w:szCs w:val="16"/>
              </w:rPr>
              <w:t>42 866 610,7</w:t>
            </w:r>
          </w:p>
        </w:tc>
      </w:tr>
      <w:tr w:rsidR="007250AF" w:rsidRPr="006A422E" w:rsidTr="00003565">
        <w:trPr>
          <w:cantSplit/>
          <w:trHeight w:val="106"/>
        </w:trPr>
        <w:tc>
          <w:tcPr>
            <w:tcW w:w="3119" w:type="dxa"/>
            <w:vAlign w:val="bottom"/>
          </w:tcPr>
          <w:p w:rsidR="007250AF" w:rsidRPr="006A422E" w:rsidRDefault="007250AF" w:rsidP="008B495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ic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in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k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247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46 971 150,0</w:t>
            </w:r>
          </w:p>
        </w:tc>
        <w:tc>
          <w:tcPr>
            <w:tcW w:w="1247" w:type="dxa"/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4ED4">
              <w:rPr>
                <w:rFonts w:ascii="Calibri" w:hAnsi="Calibri"/>
                <w:sz w:val="16"/>
                <w:szCs w:val="16"/>
              </w:rPr>
              <w:t>54 378 857,8</w:t>
            </w:r>
          </w:p>
        </w:tc>
        <w:tc>
          <w:tcPr>
            <w:tcW w:w="1247" w:type="dxa"/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4ED4">
              <w:rPr>
                <w:rFonts w:ascii="Calibri" w:hAnsi="Calibri"/>
                <w:sz w:val="16"/>
                <w:szCs w:val="16"/>
              </w:rPr>
              <w:t>61 819 536,4</w:t>
            </w:r>
          </w:p>
        </w:tc>
        <w:tc>
          <w:tcPr>
            <w:tcW w:w="1247" w:type="dxa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69 532 626,5</w:t>
            </w:r>
          </w:p>
        </w:tc>
        <w:tc>
          <w:tcPr>
            <w:tcW w:w="1247" w:type="dxa"/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352AA">
              <w:rPr>
                <w:rFonts w:ascii="Calibri" w:hAnsi="Calibri"/>
                <w:color w:val="000000"/>
                <w:sz w:val="16"/>
                <w:szCs w:val="16"/>
              </w:rPr>
              <w:t>70 649 033,2</w:t>
            </w:r>
          </w:p>
        </w:tc>
      </w:tr>
      <w:tr w:rsidR="007250AF" w:rsidRPr="006A422E" w:rsidTr="00003565">
        <w:trPr>
          <w:cantSplit/>
          <w:trHeight w:val="260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7250AF" w:rsidRPr="006A422E" w:rsidRDefault="007250AF" w:rsidP="008B495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77 364 869,1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4ED4">
              <w:rPr>
                <w:rFonts w:ascii="Calibri" w:hAnsi="Calibri"/>
                <w:sz w:val="16"/>
                <w:szCs w:val="16"/>
              </w:rPr>
              <w:t>98 601 866,1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7250AF" w:rsidRPr="00A44ED4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4ED4">
              <w:rPr>
                <w:rFonts w:ascii="Calibri" w:hAnsi="Calibri"/>
                <w:sz w:val="16"/>
                <w:szCs w:val="16"/>
              </w:rPr>
              <w:t>106 866 407,7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E6439D">
              <w:rPr>
                <w:rFonts w:ascii="Calibri" w:hAnsi="Calibri"/>
                <w:color w:val="000000"/>
                <w:sz w:val="16"/>
                <w:szCs w:val="16"/>
              </w:rPr>
              <w:t>116 525 124,7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7250AF" w:rsidRPr="005352AA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352AA">
              <w:rPr>
                <w:rFonts w:ascii="Calibri" w:hAnsi="Calibri"/>
                <w:color w:val="000000"/>
                <w:sz w:val="16"/>
                <w:szCs w:val="16"/>
              </w:rPr>
              <w:t>113 515 643,9</w:t>
            </w:r>
          </w:p>
        </w:tc>
      </w:tr>
    </w:tbl>
    <w:p w:rsidR="00675842" w:rsidRPr="00DE0069" w:rsidRDefault="004C2E54" w:rsidP="00ED088E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7" w:name="_Toc465247904"/>
      <w:r w:rsidRPr="00DE0069">
        <w:rPr>
          <w:rFonts w:ascii="Calibri" w:hAnsi="Calibri"/>
          <w:sz w:val="20"/>
          <w:lang w:val="en-US"/>
        </w:rPr>
        <w:t>1.3</w:t>
      </w:r>
      <w:r w:rsidR="00A005EA">
        <w:rPr>
          <w:rFonts w:ascii="Calibri" w:hAnsi="Calibri"/>
          <w:sz w:val="20"/>
        </w:rPr>
        <w:t xml:space="preserve"> </w:t>
      </w:r>
      <w:r w:rsidR="00675842" w:rsidRPr="00DE0069">
        <w:rPr>
          <w:rFonts w:ascii="Calibri" w:hAnsi="Calibri"/>
          <w:sz w:val="20"/>
          <w:lang w:val="en-US"/>
        </w:rPr>
        <w:t>G</w:t>
      </w:r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t</w:t>
        </w:r>
      </w:smartTag>
      <w:r w:rsidR="00675842" w:rsidRPr="00DE0069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n</w:t>
        </w:r>
      </w:smartTag>
      <w:r w:rsidR="00675842" w:rsidRPr="00DE0069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f</w:t>
        </w:r>
      </w:smartTag>
      <w:r w:rsidR="00675842" w:rsidRPr="00DE0069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c</w:t>
        </w:r>
      </w:smartTag>
      <w:r w:rsidR="00675842" w:rsidRPr="00DE0069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m</w:t>
        </w:r>
      </w:smartTag>
      <w:r w:rsidR="00675842" w:rsidRPr="00DE0069">
        <w:rPr>
          <w:rFonts w:ascii="Calibri" w:hAnsi="Calibri"/>
          <w:sz w:val="20"/>
          <w:lang w:val="en-US"/>
        </w:rPr>
        <w:t>e</w:t>
      </w:r>
      <w:r w:rsidR="00A005EA">
        <w:rPr>
          <w:rFonts w:ascii="Calibri" w:hAnsi="Calibri"/>
          <w:sz w:val="20"/>
        </w:rPr>
        <w:t xml:space="preserve"> </w:t>
      </w:r>
      <w:r w:rsidR="00675842" w:rsidRPr="00DE0069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c</w:t>
        </w:r>
      </w:smartTag>
      <w:r w:rsidR="00675842" w:rsidRPr="00DE0069">
        <w:rPr>
          <w:rFonts w:ascii="Calibri" w:hAnsi="Calibri"/>
          <w:sz w:val="20"/>
          <w:lang w:val="en-US"/>
        </w:rPr>
        <w:t>ou</w:t>
      </w:r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DE0069">
          <w:rPr>
            <w:rFonts w:ascii="Calibri" w:hAnsi="Calibri"/>
            <w:sz w:val="20"/>
            <w:lang w:val="en-US"/>
          </w:rPr>
          <w:t>t</w:t>
        </w:r>
      </w:smartTag>
      <w:bookmarkEnd w:id="7"/>
    </w:p>
    <w:p w:rsidR="00675842" w:rsidRPr="006A422E" w:rsidRDefault="007362FD" w:rsidP="00FC7364">
      <w:pPr>
        <w:pStyle w:val="a6"/>
        <w:spacing w:before="0" w:after="60"/>
        <w:rPr>
          <w:rFonts w:ascii="Calibri" w:hAnsi="Calibri" w:cs="Calibri"/>
          <w:szCs w:val="16"/>
          <w:lang w:val="kk-KZ"/>
        </w:rPr>
      </w:pPr>
      <w:r>
        <w:rPr>
          <w:rFonts w:ascii="Calibri" w:hAnsi="Calibri" w:cs="Calibri"/>
          <w:szCs w:val="16"/>
          <w:lang w:val="en-US"/>
        </w:rPr>
        <w:t>in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="00F46C00" w:rsidRPr="006A422E">
        <w:rPr>
          <w:rFonts w:ascii="Calibri" w:hAnsi="Calibri" w:cs="Calibri"/>
          <w:szCs w:val="16"/>
          <w:lang w:val="en-US"/>
        </w:rPr>
        <w:t>u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F46C00" w:rsidRPr="006A422E">
        <w:rPr>
          <w:rFonts w:ascii="Calibri" w:hAnsi="Calibri" w:cs="Calibri"/>
          <w:szCs w:val="16"/>
          <w:lang w:val="en-US"/>
        </w:rPr>
        <w:t>t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r w:rsidR="00F46C00" w:rsidRPr="006A422E">
        <w:rPr>
          <w:rFonts w:ascii="Calibri" w:hAnsi="Calibri" w:cs="Calibri"/>
          <w:szCs w:val="16"/>
          <w:lang w:val="en-US"/>
        </w:rPr>
        <w:t>p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F46C00"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="00F46C00" w:rsidRPr="006A422E">
        <w:rPr>
          <w:rFonts w:ascii="Calibri" w:hAnsi="Calibri" w:cs="Calibri"/>
          <w:szCs w:val="16"/>
          <w:lang w:val="en-US"/>
        </w:rPr>
        <w:t xml:space="preserve">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="009141C9" w:rsidRPr="007362FD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F46C00"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e</w:t>
        </w:r>
      </w:smartTag>
    </w:p>
    <w:tbl>
      <w:tblPr>
        <w:tblW w:w="940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3119"/>
        <w:gridCol w:w="1190"/>
        <w:gridCol w:w="57"/>
        <w:gridCol w:w="47"/>
        <w:gridCol w:w="1116"/>
        <w:gridCol w:w="84"/>
        <w:gridCol w:w="1247"/>
        <w:gridCol w:w="47"/>
        <w:gridCol w:w="1200"/>
        <w:gridCol w:w="47"/>
        <w:gridCol w:w="1200"/>
        <w:gridCol w:w="47"/>
      </w:tblGrid>
      <w:tr w:rsidR="000A3E25" w:rsidRPr="006A422E" w:rsidTr="009141C9">
        <w:trPr>
          <w:cantSplit/>
          <w:trHeight w:val="119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6A422E" w:rsidRDefault="000A3E25" w:rsidP="00300719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9141C9" w:rsidRDefault="000A3E25" w:rsidP="0000356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9141C9">
              <w:rPr>
                <w:rFonts w:ascii="Calibri" w:hAnsi="Calibri" w:cs="Calibri"/>
                <w:szCs w:val="16"/>
                <w:lang w:val="en-US"/>
              </w:rPr>
              <w:t>2016</w:t>
            </w:r>
          </w:p>
        </w:tc>
        <w:tc>
          <w:tcPr>
            <w:tcW w:w="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25" w:rsidRPr="009141C9" w:rsidRDefault="000A3E25" w:rsidP="00D641D9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9141C9" w:rsidRDefault="000A3E25" w:rsidP="0000356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9141C9">
              <w:rPr>
                <w:rFonts w:ascii="Calibri" w:hAnsi="Calibri" w:cs="Calibri"/>
                <w:szCs w:val="16"/>
                <w:lang w:val="en-US"/>
              </w:rPr>
              <w:t>2017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9141C9" w:rsidRDefault="000A3E25" w:rsidP="000A3E2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9141C9">
              <w:rPr>
                <w:rFonts w:ascii="Calibri" w:hAnsi="Calibri" w:cs="Calibri"/>
                <w:szCs w:val="16"/>
                <w:lang w:val="en-US"/>
              </w:rPr>
              <w:t>2018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9141C9" w:rsidRDefault="000A3E25" w:rsidP="000A3E2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25" w:rsidRPr="000A3E25" w:rsidRDefault="000A3E25" w:rsidP="00A2453C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</w:tr>
      <w:tr w:rsidR="000A3E25" w:rsidRPr="006A422E" w:rsidTr="00D641D9">
        <w:trPr>
          <w:gridAfter w:val="1"/>
          <w:wAfter w:w="47" w:type="dxa"/>
          <w:cantSplit/>
          <w:trHeight w:val="245"/>
        </w:trPr>
        <w:tc>
          <w:tcPr>
            <w:tcW w:w="3119" w:type="dxa"/>
            <w:vAlign w:val="bottom"/>
          </w:tcPr>
          <w:p w:rsidR="000A3E25" w:rsidRPr="006A422E" w:rsidRDefault="000A3E25" w:rsidP="0030071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Resources</w:t>
            </w:r>
          </w:p>
        </w:tc>
        <w:tc>
          <w:tcPr>
            <w:tcW w:w="1247" w:type="dxa"/>
            <w:gridSpan w:val="2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247" w:type="dxa"/>
            <w:gridSpan w:val="3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247" w:type="dxa"/>
            <w:vAlign w:val="bottom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247" w:type="dxa"/>
            <w:gridSpan w:val="2"/>
          </w:tcPr>
          <w:p w:rsidR="000A3E25" w:rsidRPr="00270E3E" w:rsidRDefault="000A3E25" w:rsidP="00A2453C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7250AF" w:rsidRPr="006A422E" w:rsidTr="00D641D9">
        <w:trPr>
          <w:gridAfter w:val="1"/>
          <w:wAfter w:w="47" w:type="dxa"/>
          <w:cantSplit/>
          <w:trHeight w:val="245"/>
        </w:trPr>
        <w:tc>
          <w:tcPr>
            <w:tcW w:w="3119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ic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in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k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247" w:type="dxa"/>
            <w:gridSpan w:val="2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46 971 150,0</w:t>
            </w:r>
          </w:p>
        </w:tc>
        <w:tc>
          <w:tcPr>
            <w:tcW w:w="1247" w:type="dxa"/>
            <w:gridSpan w:val="3"/>
            <w:vAlign w:val="bottom"/>
          </w:tcPr>
          <w:p w:rsidR="007250AF" w:rsidRPr="002635E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54 378 857,8</w:t>
            </w:r>
          </w:p>
        </w:tc>
        <w:tc>
          <w:tcPr>
            <w:tcW w:w="1247" w:type="dxa"/>
            <w:vAlign w:val="bottom"/>
          </w:tcPr>
          <w:p w:rsidR="007250AF" w:rsidRPr="004D3A97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D3A97">
              <w:rPr>
                <w:rFonts w:ascii="Calibri" w:hAnsi="Calibri"/>
                <w:sz w:val="16"/>
                <w:szCs w:val="16"/>
              </w:rPr>
              <w:t>61 819 536,4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6439D">
              <w:rPr>
                <w:rFonts w:ascii="Calibri" w:hAnsi="Calibri"/>
                <w:sz w:val="16"/>
                <w:szCs w:val="16"/>
              </w:rPr>
              <w:t>69 532 626,5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9B6EEF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B6EEF">
              <w:rPr>
                <w:rFonts w:ascii="Calibri" w:hAnsi="Calibri"/>
                <w:sz w:val="16"/>
                <w:szCs w:val="16"/>
              </w:rPr>
              <w:t>70 649 033,2</w:t>
            </w:r>
          </w:p>
        </w:tc>
      </w:tr>
      <w:tr w:rsidR="007250AF" w:rsidRPr="006A422E" w:rsidTr="00D641D9">
        <w:trPr>
          <w:gridAfter w:val="1"/>
          <w:wAfter w:w="47" w:type="dxa"/>
          <w:cantSplit/>
          <w:trHeight w:val="80"/>
        </w:trPr>
        <w:tc>
          <w:tcPr>
            <w:tcW w:w="3119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46 971 150,0</w:t>
            </w:r>
          </w:p>
        </w:tc>
        <w:tc>
          <w:tcPr>
            <w:tcW w:w="1247" w:type="dxa"/>
            <w:gridSpan w:val="3"/>
            <w:vAlign w:val="bottom"/>
          </w:tcPr>
          <w:p w:rsidR="007250AF" w:rsidRPr="002635E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54 378 857,8</w:t>
            </w:r>
          </w:p>
        </w:tc>
        <w:tc>
          <w:tcPr>
            <w:tcW w:w="1247" w:type="dxa"/>
            <w:vAlign w:val="bottom"/>
          </w:tcPr>
          <w:p w:rsidR="007250AF" w:rsidRPr="004D3A97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D3A97">
              <w:rPr>
                <w:rFonts w:ascii="Calibri" w:hAnsi="Calibri"/>
                <w:sz w:val="16"/>
                <w:szCs w:val="16"/>
              </w:rPr>
              <w:t>61 819 536,4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6439D">
              <w:rPr>
                <w:rFonts w:ascii="Calibri" w:hAnsi="Calibri"/>
                <w:sz w:val="16"/>
                <w:szCs w:val="16"/>
              </w:rPr>
              <w:t>69 532 626,5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9B6EEF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B6EEF">
              <w:rPr>
                <w:rFonts w:ascii="Calibri" w:hAnsi="Calibri"/>
                <w:sz w:val="16"/>
                <w:szCs w:val="16"/>
              </w:rPr>
              <w:t>70 649 033,2</w:t>
            </w:r>
          </w:p>
        </w:tc>
      </w:tr>
      <w:tr w:rsidR="007250AF" w:rsidRPr="006A422E" w:rsidTr="00D641D9">
        <w:trPr>
          <w:gridAfter w:val="1"/>
          <w:wAfter w:w="47" w:type="dxa"/>
          <w:cantSplit/>
          <w:trHeight w:val="80"/>
        </w:trPr>
        <w:tc>
          <w:tcPr>
            <w:tcW w:w="3119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Uses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7" w:type="dxa"/>
            <w:gridSpan w:val="3"/>
            <w:vAlign w:val="bottom"/>
          </w:tcPr>
          <w:p w:rsidR="007250AF" w:rsidRPr="002635E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7" w:type="dxa"/>
            <w:vAlign w:val="bottom"/>
          </w:tcPr>
          <w:p w:rsidR="007250AF" w:rsidRPr="002D3D16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6439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9B6EEF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B6EEF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7250AF" w:rsidRPr="006A422E" w:rsidTr="00D641D9">
        <w:trPr>
          <w:gridAfter w:val="1"/>
          <w:wAfter w:w="47" w:type="dxa"/>
          <w:cantSplit/>
          <w:trHeight w:val="80"/>
        </w:trPr>
        <w:tc>
          <w:tcPr>
            <w:tcW w:w="3119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Сo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oy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247" w:type="dxa"/>
            <w:gridSpan w:val="2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14 253 989,5</w:t>
            </w:r>
          </w:p>
        </w:tc>
        <w:tc>
          <w:tcPr>
            <w:tcW w:w="1247" w:type="dxa"/>
            <w:gridSpan w:val="3"/>
            <w:vAlign w:val="bottom"/>
          </w:tcPr>
          <w:p w:rsidR="007250AF" w:rsidRPr="002635E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16 610 443,3</w:t>
            </w:r>
          </w:p>
        </w:tc>
        <w:tc>
          <w:tcPr>
            <w:tcW w:w="1247" w:type="dxa"/>
            <w:vAlign w:val="bottom"/>
          </w:tcPr>
          <w:p w:rsidR="007250AF" w:rsidRPr="004D3A97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D3A97">
              <w:rPr>
                <w:rFonts w:ascii="Calibri" w:hAnsi="Calibri"/>
                <w:sz w:val="16"/>
                <w:szCs w:val="16"/>
              </w:rPr>
              <w:t>18 825 518,4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6439D">
              <w:rPr>
                <w:rFonts w:ascii="Calibri" w:hAnsi="Calibri"/>
                <w:sz w:val="16"/>
                <w:szCs w:val="16"/>
              </w:rPr>
              <w:t>21 199 133,2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9B6EEF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B6EEF">
              <w:rPr>
                <w:rFonts w:ascii="Calibri" w:hAnsi="Calibri"/>
                <w:sz w:val="16"/>
                <w:szCs w:val="16"/>
              </w:rPr>
              <w:t>22 038 361,4</w:t>
            </w:r>
          </w:p>
        </w:tc>
      </w:tr>
      <w:tr w:rsidR="007250AF" w:rsidRPr="006A422E" w:rsidTr="00D641D9">
        <w:trPr>
          <w:gridAfter w:val="1"/>
          <w:wAfter w:w="47" w:type="dxa"/>
          <w:cantSplit/>
          <w:trHeight w:val="245"/>
        </w:trPr>
        <w:tc>
          <w:tcPr>
            <w:tcW w:w="3119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</w:p>
        </w:tc>
        <w:tc>
          <w:tcPr>
            <w:tcW w:w="1247" w:type="dxa"/>
            <w:gridSpan w:val="2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3 465 723,7</w:t>
            </w:r>
          </w:p>
        </w:tc>
        <w:tc>
          <w:tcPr>
            <w:tcW w:w="1247" w:type="dxa"/>
            <w:gridSpan w:val="3"/>
            <w:vAlign w:val="bottom"/>
          </w:tcPr>
          <w:p w:rsidR="007250AF" w:rsidRPr="002635E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3 973 441,9</w:t>
            </w:r>
          </w:p>
        </w:tc>
        <w:tc>
          <w:tcPr>
            <w:tcW w:w="1247" w:type="dxa"/>
            <w:vAlign w:val="bottom"/>
          </w:tcPr>
          <w:p w:rsidR="007250AF" w:rsidRPr="004D3A97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D3A97">
              <w:rPr>
                <w:rFonts w:ascii="Calibri" w:hAnsi="Calibri"/>
                <w:sz w:val="16"/>
                <w:szCs w:val="16"/>
              </w:rPr>
              <w:t>4 890 902,8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6439D">
              <w:rPr>
                <w:rFonts w:ascii="Calibri" w:hAnsi="Calibri"/>
                <w:sz w:val="16"/>
                <w:szCs w:val="16"/>
              </w:rPr>
              <w:t>5 778 552,1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9B6EEF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B6EEF">
              <w:rPr>
                <w:rFonts w:ascii="Calibri" w:hAnsi="Calibri"/>
                <w:sz w:val="16"/>
                <w:szCs w:val="16"/>
              </w:rPr>
              <w:t>5 389 948,0</w:t>
            </w:r>
          </w:p>
        </w:tc>
      </w:tr>
      <w:tr w:rsidR="007250AF" w:rsidRPr="006A422E" w:rsidTr="00D641D9">
        <w:trPr>
          <w:gridAfter w:val="1"/>
          <w:wAfter w:w="47" w:type="dxa"/>
          <w:cantSplit/>
          <w:trHeight w:val="245"/>
        </w:trPr>
        <w:tc>
          <w:tcPr>
            <w:tcW w:w="3119" w:type="dxa"/>
            <w:vAlign w:val="bottom"/>
          </w:tcPr>
          <w:p w:rsidR="007250AF" w:rsidRPr="006A422E" w:rsidRDefault="007250AF" w:rsidP="00763494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247" w:type="dxa"/>
            <w:gridSpan w:val="2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2 777 016,3</w:t>
            </w:r>
          </w:p>
        </w:tc>
        <w:tc>
          <w:tcPr>
            <w:tcW w:w="1247" w:type="dxa"/>
            <w:gridSpan w:val="3"/>
            <w:vAlign w:val="bottom"/>
          </w:tcPr>
          <w:p w:rsidR="007250AF" w:rsidRPr="002635E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3 371 983,4</w:t>
            </w:r>
          </w:p>
        </w:tc>
        <w:tc>
          <w:tcPr>
            <w:tcW w:w="1247" w:type="dxa"/>
            <w:vAlign w:val="bottom"/>
          </w:tcPr>
          <w:p w:rsidR="007250AF" w:rsidRPr="004D3A97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D3A97">
              <w:rPr>
                <w:rFonts w:ascii="Calibri" w:hAnsi="Calibri"/>
                <w:sz w:val="16"/>
                <w:szCs w:val="16"/>
              </w:rPr>
              <w:t>4 277 352,3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6439D">
              <w:rPr>
                <w:rFonts w:ascii="Calibri" w:hAnsi="Calibri"/>
                <w:sz w:val="16"/>
                <w:szCs w:val="16"/>
              </w:rPr>
              <w:t>5 057 371,0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9B6EEF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B6EEF">
              <w:rPr>
                <w:rFonts w:ascii="Calibri" w:hAnsi="Calibri"/>
                <w:sz w:val="16"/>
                <w:szCs w:val="16"/>
              </w:rPr>
              <w:t>4 069 079,9</w:t>
            </w:r>
          </w:p>
        </w:tc>
      </w:tr>
      <w:tr w:rsidR="007250AF" w:rsidRPr="006A422E" w:rsidTr="00D641D9">
        <w:trPr>
          <w:gridAfter w:val="1"/>
          <w:wAfter w:w="47" w:type="dxa"/>
          <w:cantSplit/>
          <w:trHeight w:val="80"/>
        </w:trPr>
        <w:tc>
          <w:tcPr>
            <w:tcW w:w="3119" w:type="dxa"/>
            <w:vAlign w:val="bottom"/>
          </w:tcPr>
          <w:p w:rsidR="007250AF" w:rsidRPr="006A422E" w:rsidRDefault="009B6EEF" w:rsidP="00763494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 xml:space="preserve">other </w:t>
            </w:r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</w:p>
        </w:tc>
        <w:tc>
          <w:tcPr>
            <w:tcW w:w="1247" w:type="dxa"/>
            <w:gridSpan w:val="2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688 707,4</w:t>
            </w:r>
          </w:p>
        </w:tc>
        <w:tc>
          <w:tcPr>
            <w:tcW w:w="1247" w:type="dxa"/>
            <w:gridSpan w:val="3"/>
            <w:vAlign w:val="bottom"/>
          </w:tcPr>
          <w:p w:rsidR="007250AF" w:rsidRPr="002635E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601 458,5</w:t>
            </w:r>
          </w:p>
        </w:tc>
        <w:tc>
          <w:tcPr>
            <w:tcW w:w="1247" w:type="dxa"/>
            <w:vAlign w:val="bottom"/>
          </w:tcPr>
          <w:p w:rsidR="007250AF" w:rsidRPr="004D3A97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D3A97">
              <w:rPr>
                <w:rFonts w:ascii="Calibri" w:hAnsi="Calibri"/>
                <w:sz w:val="16"/>
                <w:szCs w:val="16"/>
              </w:rPr>
              <w:t>613 550,5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6439D">
              <w:rPr>
                <w:rFonts w:ascii="Calibri" w:hAnsi="Calibri"/>
                <w:sz w:val="16"/>
                <w:szCs w:val="16"/>
              </w:rPr>
              <w:t>721 181,1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9B6EEF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B6EEF">
              <w:rPr>
                <w:rFonts w:ascii="Calibri" w:hAnsi="Calibri"/>
                <w:sz w:val="16"/>
                <w:szCs w:val="16"/>
              </w:rPr>
              <w:t>1 320 868,1</w:t>
            </w:r>
          </w:p>
        </w:tc>
      </w:tr>
      <w:tr w:rsidR="007250AF" w:rsidRPr="006A422E" w:rsidTr="00D641D9">
        <w:trPr>
          <w:gridAfter w:val="1"/>
          <w:wAfter w:w="47" w:type="dxa"/>
          <w:cantSplit/>
          <w:trHeight w:val="80"/>
        </w:trPr>
        <w:tc>
          <w:tcPr>
            <w:tcW w:w="3119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</w:p>
        </w:tc>
        <w:tc>
          <w:tcPr>
            <w:tcW w:w="1247" w:type="dxa"/>
            <w:gridSpan w:val="2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143 451,8</w:t>
            </w:r>
          </w:p>
        </w:tc>
        <w:tc>
          <w:tcPr>
            <w:tcW w:w="1247" w:type="dxa"/>
            <w:gridSpan w:val="3"/>
            <w:vAlign w:val="bottom"/>
          </w:tcPr>
          <w:p w:rsidR="007250AF" w:rsidRPr="002635E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188 984,9</w:t>
            </w:r>
          </w:p>
        </w:tc>
        <w:tc>
          <w:tcPr>
            <w:tcW w:w="1247" w:type="dxa"/>
            <w:vAlign w:val="bottom"/>
          </w:tcPr>
          <w:p w:rsidR="007250AF" w:rsidRPr="004D3A97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D3A97">
              <w:rPr>
                <w:rFonts w:ascii="Calibri" w:hAnsi="Calibri"/>
                <w:sz w:val="16"/>
                <w:szCs w:val="16"/>
              </w:rPr>
              <w:t>164 369,2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6439D">
              <w:rPr>
                <w:rFonts w:ascii="Calibri" w:hAnsi="Calibri"/>
                <w:sz w:val="16"/>
                <w:szCs w:val="16"/>
              </w:rPr>
              <w:t>206 349,3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9B6EEF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B6EEF">
              <w:rPr>
                <w:rFonts w:ascii="Calibri" w:hAnsi="Calibri"/>
                <w:sz w:val="16"/>
                <w:szCs w:val="16"/>
              </w:rPr>
              <w:t>248 281,8</w:t>
            </w:r>
          </w:p>
        </w:tc>
      </w:tr>
      <w:tr w:rsidR="007250AF" w:rsidRPr="006A422E" w:rsidTr="00D641D9">
        <w:trPr>
          <w:gridAfter w:val="1"/>
          <w:wAfter w:w="47" w:type="dxa"/>
          <w:cantSplit/>
          <w:trHeight w:val="80"/>
        </w:trPr>
        <w:tc>
          <w:tcPr>
            <w:tcW w:w="3119" w:type="dxa"/>
            <w:vAlign w:val="bottom"/>
          </w:tcPr>
          <w:p w:rsidR="007250AF" w:rsidRPr="006A422E" w:rsidRDefault="007250AF" w:rsidP="00763494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247" w:type="dxa"/>
            <w:gridSpan w:val="2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143 451,8</w:t>
            </w:r>
          </w:p>
        </w:tc>
        <w:tc>
          <w:tcPr>
            <w:tcW w:w="1247" w:type="dxa"/>
            <w:gridSpan w:val="3"/>
            <w:vAlign w:val="bottom"/>
          </w:tcPr>
          <w:p w:rsidR="007250AF" w:rsidRPr="002635E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188 984,9</w:t>
            </w:r>
          </w:p>
        </w:tc>
        <w:tc>
          <w:tcPr>
            <w:tcW w:w="1247" w:type="dxa"/>
            <w:vAlign w:val="bottom"/>
          </w:tcPr>
          <w:p w:rsidR="007250AF" w:rsidRPr="004D3A97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D3A97">
              <w:rPr>
                <w:rFonts w:ascii="Calibri" w:hAnsi="Calibri"/>
                <w:sz w:val="16"/>
                <w:szCs w:val="16"/>
              </w:rPr>
              <w:t>164 369,2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6439D">
              <w:rPr>
                <w:rFonts w:ascii="Calibri" w:hAnsi="Calibri"/>
                <w:sz w:val="16"/>
                <w:szCs w:val="16"/>
              </w:rPr>
              <w:t>206 349,3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9B6EEF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B6EEF">
              <w:rPr>
                <w:rFonts w:ascii="Calibri" w:hAnsi="Calibri"/>
                <w:sz w:val="16"/>
                <w:szCs w:val="16"/>
              </w:rPr>
              <w:t>248 281,8</w:t>
            </w:r>
          </w:p>
        </w:tc>
      </w:tr>
      <w:tr w:rsidR="007250AF" w:rsidRPr="00E6439D" w:rsidTr="00D641D9">
        <w:trPr>
          <w:gridAfter w:val="1"/>
          <w:wAfter w:w="47" w:type="dxa"/>
          <w:cantSplit/>
          <w:trHeight w:val="80"/>
        </w:trPr>
        <w:tc>
          <w:tcPr>
            <w:tcW w:w="3119" w:type="dxa"/>
            <w:vAlign w:val="bottom"/>
          </w:tcPr>
          <w:p w:rsidR="007250AF" w:rsidRPr="006A422E" w:rsidRDefault="009B6EEF" w:rsidP="00763494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 xml:space="preserve">other </w:t>
            </w:r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su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</w:p>
        </w:tc>
        <w:tc>
          <w:tcPr>
            <w:tcW w:w="1247" w:type="dxa"/>
            <w:gridSpan w:val="2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247" w:type="dxa"/>
            <w:gridSpan w:val="3"/>
            <w:vAlign w:val="bottom"/>
          </w:tcPr>
          <w:p w:rsidR="007250AF" w:rsidRPr="007C34FC" w:rsidRDefault="007C34FC" w:rsidP="000A3E2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247" w:type="dxa"/>
            <w:vAlign w:val="bottom"/>
          </w:tcPr>
          <w:p w:rsidR="007250AF" w:rsidRPr="002D3D16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  <w:r w:rsidRPr="00E6439D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9B6EEF" w:rsidRDefault="007C34FC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B6EEF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  <w:r w:rsidR="007250AF" w:rsidRPr="009B6EEF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7250AF" w:rsidRPr="00E6439D" w:rsidTr="00D641D9">
        <w:trPr>
          <w:gridAfter w:val="1"/>
          <w:wAfter w:w="47" w:type="dxa"/>
          <w:cantSplit/>
          <w:trHeight w:val="80"/>
        </w:trPr>
        <w:tc>
          <w:tcPr>
            <w:tcW w:w="3119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lastRenderedPageBreak/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, 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mi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247" w:type="dxa"/>
            <w:gridSpan w:val="2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E6439D">
              <w:rPr>
                <w:rFonts w:ascii="Calibri" w:hAnsi="Calibri"/>
                <w:sz w:val="16"/>
                <w:szCs w:val="16"/>
                <w:lang w:val="en-US"/>
              </w:rPr>
              <w:t>29 394 888,6</w:t>
            </w:r>
          </w:p>
        </w:tc>
        <w:tc>
          <w:tcPr>
            <w:tcW w:w="1247" w:type="dxa"/>
            <w:gridSpan w:val="3"/>
            <w:vAlign w:val="bottom"/>
          </w:tcPr>
          <w:p w:rsidR="007250AF" w:rsidRPr="002635E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33 983 957,5</w:t>
            </w:r>
          </w:p>
        </w:tc>
        <w:tc>
          <w:tcPr>
            <w:tcW w:w="1247" w:type="dxa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E6439D">
              <w:rPr>
                <w:rFonts w:ascii="Calibri" w:hAnsi="Calibri"/>
                <w:sz w:val="16"/>
                <w:szCs w:val="16"/>
                <w:lang w:val="en-US"/>
              </w:rPr>
              <w:t>38 267 484,4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E6439D">
              <w:rPr>
                <w:rFonts w:ascii="Calibri" w:hAnsi="Calibri"/>
                <w:sz w:val="16"/>
                <w:szCs w:val="16"/>
                <w:lang w:val="en-US"/>
              </w:rPr>
              <w:t>42 761 290,5</w:t>
            </w:r>
          </w:p>
        </w:tc>
        <w:tc>
          <w:tcPr>
            <w:tcW w:w="1247" w:type="dxa"/>
            <w:gridSpan w:val="2"/>
            <w:vAlign w:val="bottom"/>
          </w:tcPr>
          <w:p w:rsidR="007250AF" w:rsidRPr="009B6EEF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B6EEF">
              <w:rPr>
                <w:rFonts w:ascii="Calibri" w:hAnsi="Calibri"/>
                <w:sz w:val="16"/>
                <w:szCs w:val="16"/>
              </w:rPr>
              <w:t>43 469 005,6</w:t>
            </w:r>
          </w:p>
        </w:tc>
      </w:tr>
      <w:tr w:rsidR="007250AF" w:rsidRPr="006A422E" w:rsidTr="00D641D9">
        <w:trPr>
          <w:gridAfter w:val="1"/>
          <w:wAfter w:w="47" w:type="dxa"/>
          <w:cantSplit/>
          <w:trHeight w:val="258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46 971 150,0</w:t>
            </w:r>
          </w:p>
        </w:tc>
        <w:tc>
          <w:tcPr>
            <w:tcW w:w="1247" w:type="dxa"/>
            <w:gridSpan w:val="3"/>
            <w:tcBorders>
              <w:bottom w:val="single" w:sz="4" w:space="0" w:color="auto"/>
            </w:tcBorders>
            <w:vAlign w:val="bottom"/>
          </w:tcPr>
          <w:p w:rsidR="007250AF" w:rsidRPr="002635E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54 378 857,8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7250AF" w:rsidRPr="004D3A97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D3A97">
              <w:rPr>
                <w:rFonts w:ascii="Calibri" w:hAnsi="Calibri"/>
                <w:sz w:val="16"/>
                <w:szCs w:val="16"/>
              </w:rPr>
              <w:t>61 819 536,4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bottom"/>
          </w:tcPr>
          <w:p w:rsidR="007250AF" w:rsidRPr="00E6439D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6439D">
              <w:rPr>
                <w:rFonts w:ascii="Calibri" w:hAnsi="Calibri"/>
                <w:sz w:val="16"/>
                <w:szCs w:val="16"/>
              </w:rPr>
              <w:t>69 532 626,5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bottom"/>
          </w:tcPr>
          <w:p w:rsidR="007250AF" w:rsidRPr="009B6EEF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B6EEF">
              <w:rPr>
                <w:rFonts w:ascii="Calibri" w:hAnsi="Calibri"/>
                <w:sz w:val="16"/>
                <w:szCs w:val="16"/>
              </w:rPr>
              <w:t>70 649 033,2</w:t>
            </w:r>
          </w:p>
        </w:tc>
      </w:tr>
    </w:tbl>
    <w:p w:rsidR="00675842" w:rsidRPr="006A422E" w:rsidRDefault="004C2E54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8" w:name="_Toc465247905"/>
      <w:r w:rsidRPr="006A422E">
        <w:rPr>
          <w:rFonts w:ascii="Calibri" w:hAnsi="Calibri"/>
          <w:sz w:val="20"/>
          <w:lang w:val="en-US"/>
        </w:rPr>
        <w:t>1.4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l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l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of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y 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r w:rsidR="00675842" w:rsidRPr="006A422E">
        <w:rPr>
          <w:rFonts w:ascii="Calibri" w:hAnsi="Calibri"/>
          <w:sz w:val="20"/>
          <w:lang w:val="en-US"/>
        </w:rPr>
        <w:t>e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bookmarkEnd w:id="8"/>
    </w:p>
    <w:p w:rsidR="00675842" w:rsidRPr="006A422E" w:rsidRDefault="007362FD" w:rsidP="00FC7364">
      <w:pPr>
        <w:pStyle w:val="a6"/>
        <w:spacing w:before="0" w:after="60"/>
        <w:rPr>
          <w:rFonts w:ascii="Calibri" w:hAnsi="Calibri" w:cs="Calibri"/>
          <w:szCs w:val="16"/>
          <w:lang w:val="kk-KZ"/>
        </w:rPr>
      </w:pPr>
      <w:r>
        <w:rPr>
          <w:rFonts w:ascii="Calibri" w:hAnsi="Calibri" w:cs="Calibri"/>
          <w:szCs w:val="16"/>
          <w:lang w:val="en-US"/>
        </w:rPr>
        <w:t>in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="00F46C00" w:rsidRPr="006A422E">
        <w:rPr>
          <w:rFonts w:ascii="Calibri" w:hAnsi="Calibri" w:cs="Calibri"/>
          <w:szCs w:val="16"/>
          <w:lang w:val="en-US"/>
        </w:rPr>
        <w:t>u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F46C00" w:rsidRPr="006A422E">
        <w:rPr>
          <w:rFonts w:ascii="Calibri" w:hAnsi="Calibri" w:cs="Calibri"/>
          <w:szCs w:val="16"/>
          <w:lang w:val="en-US"/>
        </w:rPr>
        <w:t>t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r w:rsidR="00F46C00" w:rsidRPr="006A422E">
        <w:rPr>
          <w:rFonts w:ascii="Calibri" w:hAnsi="Calibri" w:cs="Calibri"/>
          <w:szCs w:val="16"/>
          <w:lang w:val="en-US"/>
        </w:rPr>
        <w:t>p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F46C00"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="00F46C00" w:rsidRPr="006A422E">
        <w:rPr>
          <w:rFonts w:ascii="Calibri" w:hAnsi="Calibri" w:cs="Calibri"/>
          <w:szCs w:val="16"/>
          <w:lang w:val="en-US"/>
        </w:rPr>
        <w:t xml:space="preserve">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F46C00"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="00F46C00" w:rsidRPr="006A422E">
          <w:rPr>
            <w:rFonts w:ascii="Calibri" w:hAnsi="Calibri" w:cs="Calibri"/>
            <w:szCs w:val="16"/>
            <w:lang w:val="en-US"/>
          </w:rPr>
          <w:t>e</w:t>
        </w:r>
      </w:smartTag>
    </w:p>
    <w:tbl>
      <w:tblPr>
        <w:tblStyle w:val="aff4"/>
        <w:tblW w:w="9498" w:type="dxa"/>
        <w:tblLayout w:type="fixed"/>
        <w:tblLook w:val="0000"/>
      </w:tblPr>
      <w:tblGrid>
        <w:gridCol w:w="3114"/>
        <w:gridCol w:w="1246"/>
        <w:gridCol w:w="1245"/>
        <w:gridCol w:w="1246"/>
        <w:gridCol w:w="1245"/>
        <w:gridCol w:w="1402"/>
      </w:tblGrid>
      <w:tr w:rsidR="000A3E25" w:rsidRPr="006A422E" w:rsidTr="000A3E25">
        <w:trPr>
          <w:trHeight w:val="95"/>
        </w:trPr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E25" w:rsidRPr="006A422E" w:rsidRDefault="000A3E25" w:rsidP="00300719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270E3E" w:rsidRDefault="000A3E25" w:rsidP="000A3E2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270E3E" w:rsidRDefault="000A3E25" w:rsidP="000A3E2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3E25" w:rsidRPr="000A3E25" w:rsidRDefault="000A3E25" w:rsidP="00300719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</w:tr>
      <w:tr w:rsidR="000A3E25" w:rsidRPr="006A422E" w:rsidTr="000A3E25">
        <w:tc>
          <w:tcPr>
            <w:tcW w:w="3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3E25" w:rsidRPr="006A422E" w:rsidRDefault="000A3E25" w:rsidP="0030071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Resources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3E25" w:rsidRPr="00270E3E" w:rsidRDefault="000A3E25" w:rsidP="00300719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027917" w:rsidRPr="006A422E" w:rsidTr="007250AF">
        <w:trPr>
          <w:trHeight w:val="6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, 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mi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6A422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29 394 888,6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2635EA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33 983 957,5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E81683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81683">
              <w:rPr>
                <w:rFonts w:ascii="Calibri" w:hAnsi="Calibri"/>
                <w:sz w:val="16"/>
                <w:szCs w:val="16"/>
              </w:rPr>
              <w:t>38 267 484,4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027917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27917">
              <w:rPr>
                <w:rFonts w:ascii="Calibri" w:hAnsi="Calibri"/>
                <w:sz w:val="16"/>
                <w:szCs w:val="16"/>
              </w:rPr>
              <w:t>42 761 290,5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7250AF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250AF">
              <w:rPr>
                <w:rFonts w:ascii="Calibri" w:hAnsi="Calibri"/>
                <w:sz w:val="16"/>
                <w:szCs w:val="16"/>
              </w:rPr>
              <w:t>43 469 005,6</w:t>
            </w:r>
          </w:p>
        </w:tc>
      </w:tr>
      <w:tr w:rsidR="00027917" w:rsidRPr="006A422E" w:rsidTr="007250AF">
        <w:trPr>
          <w:trHeight w:val="6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Сo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oy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6A422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13 808 818,9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2635EA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16 120 156,2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E81683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81683">
              <w:rPr>
                <w:rFonts w:ascii="Calibri" w:hAnsi="Calibri"/>
                <w:sz w:val="16"/>
                <w:szCs w:val="16"/>
              </w:rPr>
              <w:t>18 278 074,6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027917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27917">
              <w:rPr>
                <w:rFonts w:ascii="Calibri" w:hAnsi="Calibri"/>
                <w:sz w:val="16"/>
                <w:szCs w:val="16"/>
              </w:rPr>
              <w:t>20 586 620,9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7250AF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250AF">
              <w:rPr>
                <w:rFonts w:ascii="Calibri" w:hAnsi="Calibri"/>
                <w:sz w:val="16"/>
                <w:szCs w:val="16"/>
              </w:rPr>
              <w:t>21 672 201,0</w:t>
            </w:r>
          </w:p>
        </w:tc>
      </w:tr>
      <w:tr w:rsidR="00027917" w:rsidRPr="006A422E" w:rsidTr="007250AF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6A422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3 465 723,7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2635EA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3 973 441,9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E81683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81683">
              <w:rPr>
                <w:rFonts w:ascii="Calibri" w:hAnsi="Calibri"/>
                <w:sz w:val="16"/>
                <w:szCs w:val="16"/>
              </w:rPr>
              <w:t>4 890 902,8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A04822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4822">
              <w:rPr>
                <w:rFonts w:ascii="Calibri" w:hAnsi="Calibri"/>
                <w:sz w:val="16"/>
                <w:szCs w:val="16"/>
              </w:rPr>
              <w:t>5 778 552,1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7250AF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250AF">
              <w:rPr>
                <w:rFonts w:ascii="Calibri" w:hAnsi="Calibri"/>
                <w:sz w:val="16"/>
                <w:szCs w:val="16"/>
              </w:rPr>
              <w:t>5 389 948,0</w:t>
            </w:r>
          </w:p>
        </w:tc>
      </w:tr>
      <w:tr w:rsidR="00027917" w:rsidRPr="006A422E" w:rsidTr="007250AF">
        <w:trPr>
          <w:trHeight w:val="6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(-)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6A422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143 451,8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2635EA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188 984,9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E81683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81683">
              <w:rPr>
                <w:rFonts w:ascii="Calibri" w:hAnsi="Calibri"/>
                <w:sz w:val="16"/>
                <w:szCs w:val="16"/>
              </w:rPr>
              <w:t>164 369,2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A04822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4822">
              <w:rPr>
                <w:rFonts w:ascii="Calibri" w:hAnsi="Calibri"/>
                <w:sz w:val="16"/>
                <w:szCs w:val="16"/>
              </w:rPr>
              <w:t>206 349,3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7250AF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250AF">
              <w:rPr>
                <w:rFonts w:ascii="Calibri" w:hAnsi="Calibri"/>
                <w:sz w:val="16"/>
                <w:szCs w:val="16"/>
              </w:rPr>
              <w:t>248 281,8</w:t>
            </w:r>
          </w:p>
        </w:tc>
      </w:tr>
      <w:tr w:rsidR="00027917" w:rsidRPr="006A422E" w:rsidTr="007250AF">
        <w:trPr>
          <w:trHeight w:val="6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027917" w:rsidRPr="006A422E" w:rsidRDefault="00027917" w:rsidP="000A3E2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y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ived f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«t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wo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d»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6A422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763 131,4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E81683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81683">
              <w:rPr>
                <w:rFonts w:ascii="Calibri" w:hAnsi="Calibri"/>
                <w:sz w:val="16"/>
                <w:szCs w:val="16"/>
              </w:rPr>
              <w:t>752 155,8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2635EA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853 780,4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027917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27917">
              <w:rPr>
                <w:rFonts w:ascii="Calibri" w:hAnsi="Calibri"/>
                <w:sz w:val="16"/>
                <w:szCs w:val="16"/>
              </w:rPr>
              <w:t>909 195,6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7250AF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250AF">
              <w:rPr>
                <w:rFonts w:ascii="Calibri" w:hAnsi="Calibri"/>
                <w:sz w:val="16"/>
                <w:szCs w:val="16"/>
              </w:rPr>
              <w:t>794 934,6</w:t>
            </w:r>
          </w:p>
        </w:tc>
      </w:tr>
      <w:tr w:rsidR="00027917" w:rsidRPr="006A422E" w:rsidTr="007250AF">
        <w:trPr>
          <w:trHeight w:val="6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027917" w:rsidRPr="006A422E" w:rsidRDefault="00027917" w:rsidP="000A3E2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6A422E" w:rsidRDefault="00027917" w:rsidP="007250AF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A422E">
              <w:rPr>
                <w:rFonts w:ascii="Calibri" w:hAnsi="Calibri"/>
                <w:bCs/>
                <w:sz w:val="16"/>
                <w:szCs w:val="16"/>
              </w:rPr>
              <w:t>47 289 110,8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E81683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81683">
              <w:rPr>
                <w:rFonts w:ascii="Calibri" w:hAnsi="Calibri"/>
                <w:sz w:val="16"/>
                <w:szCs w:val="16"/>
              </w:rPr>
              <w:t>54 640 726,5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2635EA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62 125 873,6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027917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27917">
              <w:rPr>
                <w:rFonts w:ascii="Calibri" w:hAnsi="Calibri"/>
                <w:sz w:val="16"/>
                <w:szCs w:val="16"/>
              </w:rPr>
              <w:t>69 829 309,8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7250AF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250AF">
              <w:rPr>
                <w:rFonts w:ascii="Calibri" w:hAnsi="Calibri"/>
                <w:sz w:val="16"/>
                <w:szCs w:val="16"/>
              </w:rPr>
              <w:t>71 077 807,4</w:t>
            </w:r>
          </w:p>
        </w:tc>
      </w:tr>
      <w:tr w:rsidR="00027917" w:rsidRPr="006A422E" w:rsidTr="007250AF">
        <w:trPr>
          <w:trHeight w:val="6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027917" w:rsidRPr="006A422E" w:rsidRDefault="00027917" w:rsidP="000A3E2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Uses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6A422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6A422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2D3D16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D1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A04822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482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7250AF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250AF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027917" w:rsidRPr="006A422E" w:rsidTr="007250AF">
        <w:trPr>
          <w:trHeight w:val="6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027917" w:rsidRPr="006A422E" w:rsidRDefault="00027917" w:rsidP="000A3E2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y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transferred to «t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wo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d»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E22D59" w:rsidRDefault="00027917" w:rsidP="007250AF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4</w:t>
            </w:r>
            <w:r w:rsidR="009B6EEF">
              <w:rPr>
                <w:rFonts w:ascii="Calibri" w:hAnsi="Calibri"/>
                <w:sz w:val="16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/>
                <w:sz w:val="16"/>
                <w:szCs w:val="16"/>
              </w:rPr>
              <w:t>7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68</w:t>
            </w:r>
            <w:r w:rsidR="009B6EEF">
              <w:rPr>
                <w:rFonts w:ascii="Calibri" w:hAnsi="Calibri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343</w:t>
            </w:r>
            <w:r w:rsidRPr="006A422E">
              <w:rPr>
                <w:rFonts w:ascii="Calibri" w:hAnsi="Calibri"/>
                <w:sz w:val="16"/>
                <w:szCs w:val="16"/>
              </w:rPr>
              <w:t>,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E81683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81683">
              <w:rPr>
                <w:rFonts w:ascii="Calibri" w:hAnsi="Calibri"/>
                <w:sz w:val="16"/>
                <w:szCs w:val="16"/>
              </w:rPr>
              <w:t>6 251 517,0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2635EA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7 937 819,1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027917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27917">
              <w:rPr>
                <w:rFonts w:ascii="Calibri" w:hAnsi="Calibri"/>
                <w:sz w:val="16"/>
                <w:szCs w:val="16"/>
              </w:rPr>
              <w:t>9 114 574,6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7250AF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250AF">
              <w:rPr>
                <w:rFonts w:ascii="Calibri" w:hAnsi="Calibri"/>
                <w:sz w:val="16"/>
                <w:szCs w:val="16"/>
              </w:rPr>
              <w:t>6 661 343,5</w:t>
            </w:r>
          </w:p>
        </w:tc>
      </w:tr>
      <w:tr w:rsidR="00027917" w:rsidRPr="006A422E" w:rsidTr="00027917">
        <w:trPr>
          <w:trHeight w:val="6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027917" w:rsidRPr="006A422E" w:rsidRDefault="00027917" w:rsidP="000A3E2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027917" w:rsidRPr="00E22D59" w:rsidRDefault="00027917" w:rsidP="009B6EEF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42</w:t>
            </w:r>
            <w:r w:rsidR="009B6EEF">
              <w:rPr>
                <w:rFonts w:ascii="Calibri" w:hAnsi="Calibri"/>
                <w:sz w:val="16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/>
                <w:sz w:val="16"/>
                <w:szCs w:val="16"/>
              </w:rPr>
              <w:t>5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20</w:t>
            </w:r>
            <w:r w:rsidR="009B6EEF">
              <w:rPr>
                <w:rFonts w:ascii="Calibri" w:hAnsi="Calibri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7</w:t>
            </w:r>
            <w:r w:rsidRPr="006A422E">
              <w:rPr>
                <w:rFonts w:ascii="Calibri" w:hAnsi="Calibri"/>
                <w:sz w:val="16"/>
                <w:szCs w:val="16"/>
              </w:rPr>
              <w:t>6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7</w:t>
            </w:r>
            <w:r w:rsidRPr="006A422E">
              <w:rPr>
                <w:rFonts w:ascii="Calibri" w:hAnsi="Calibri"/>
                <w:sz w:val="16"/>
                <w:szCs w:val="16"/>
              </w:rPr>
              <w:t>,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027917" w:rsidRPr="00E81683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81683">
              <w:rPr>
                <w:rFonts w:ascii="Calibri" w:hAnsi="Calibri"/>
                <w:sz w:val="16"/>
                <w:szCs w:val="16"/>
              </w:rPr>
              <w:t>48 389 209,5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027917" w:rsidRPr="002635EA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54 188 054,5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027917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27917">
              <w:rPr>
                <w:rFonts w:ascii="Calibri" w:hAnsi="Calibri"/>
                <w:sz w:val="16"/>
                <w:szCs w:val="16"/>
              </w:rPr>
              <w:t>60 714 735,2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917" w:rsidRPr="007250AF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250AF">
              <w:rPr>
                <w:rFonts w:ascii="Calibri" w:hAnsi="Calibri"/>
                <w:sz w:val="16"/>
                <w:szCs w:val="16"/>
              </w:rPr>
              <w:t>64 416 463,9</w:t>
            </w:r>
          </w:p>
        </w:tc>
      </w:tr>
      <w:tr w:rsidR="00027917" w:rsidRPr="006A422E" w:rsidTr="00027917">
        <w:trPr>
          <w:trHeight w:val="64"/>
        </w:trPr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917" w:rsidRPr="006A422E" w:rsidRDefault="00027917" w:rsidP="000A3E2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917" w:rsidRPr="006A422E" w:rsidRDefault="00027917" w:rsidP="000A3E25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6A422E">
              <w:rPr>
                <w:rFonts w:ascii="Calibri" w:hAnsi="Calibri"/>
                <w:bCs/>
                <w:sz w:val="16"/>
                <w:szCs w:val="16"/>
              </w:rPr>
              <w:t>47 289 110,8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917" w:rsidRPr="00E81683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81683">
              <w:rPr>
                <w:rFonts w:ascii="Calibri" w:hAnsi="Calibri"/>
                <w:sz w:val="16"/>
                <w:szCs w:val="16"/>
              </w:rPr>
              <w:t>54 640 726,5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917" w:rsidRPr="002635EA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62 125 873,6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7917" w:rsidRPr="00027917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27917">
              <w:rPr>
                <w:rFonts w:ascii="Calibri" w:hAnsi="Calibri"/>
                <w:sz w:val="16"/>
                <w:szCs w:val="16"/>
              </w:rPr>
              <w:t>69 829 309,8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7917" w:rsidRPr="007250AF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250AF">
              <w:rPr>
                <w:rFonts w:ascii="Calibri" w:hAnsi="Calibri"/>
                <w:sz w:val="16"/>
                <w:szCs w:val="16"/>
              </w:rPr>
              <w:t>71 077 807,4</w:t>
            </w:r>
          </w:p>
        </w:tc>
      </w:tr>
    </w:tbl>
    <w:p w:rsidR="00675842" w:rsidRPr="006A422E" w:rsidRDefault="004C2E54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9" w:name="_Toc465247906"/>
      <w:r w:rsidRPr="006A422E">
        <w:rPr>
          <w:rFonts w:ascii="Calibri" w:hAnsi="Calibri"/>
          <w:sz w:val="20"/>
          <w:lang w:val="en-US"/>
        </w:rPr>
        <w:t>1.5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S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y 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b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f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r w:rsidR="00675842" w:rsidRPr="006A422E">
        <w:rPr>
          <w:rFonts w:ascii="Calibri" w:hAnsi="Calibri"/>
          <w:sz w:val="20"/>
          <w:lang w:val="en-US"/>
        </w:rPr>
        <w:t>e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bookmarkEnd w:id="9"/>
    </w:p>
    <w:p w:rsidR="00675842" w:rsidRPr="006A422E" w:rsidRDefault="007362FD" w:rsidP="00FC736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>in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="00480B5A" w:rsidRPr="006A422E">
        <w:rPr>
          <w:rFonts w:ascii="Calibri" w:hAnsi="Calibri" w:cs="Calibri"/>
          <w:szCs w:val="16"/>
          <w:lang w:val="en-US"/>
        </w:rPr>
        <w:t>u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480B5A" w:rsidRPr="006A422E">
        <w:rPr>
          <w:rFonts w:ascii="Calibri" w:hAnsi="Calibri" w:cs="Calibri"/>
          <w:szCs w:val="16"/>
          <w:lang w:val="en-US"/>
        </w:rPr>
        <w:t>t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r w:rsidR="00480B5A" w:rsidRPr="006A422E">
        <w:rPr>
          <w:rFonts w:ascii="Calibri" w:hAnsi="Calibri" w:cs="Calibri"/>
          <w:szCs w:val="16"/>
          <w:lang w:val="en-US"/>
        </w:rPr>
        <w:t>p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480B5A"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="00480B5A" w:rsidRPr="006A422E">
        <w:rPr>
          <w:rFonts w:ascii="Calibri" w:hAnsi="Calibri" w:cs="Calibri"/>
          <w:szCs w:val="16"/>
          <w:lang w:val="en-US"/>
        </w:rPr>
        <w:t xml:space="preserve">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480B5A"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</w:p>
    <w:tbl>
      <w:tblPr>
        <w:tblW w:w="9497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977"/>
        <w:gridCol w:w="1304"/>
        <w:gridCol w:w="1304"/>
        <w:gridCol w:w="1304"/>
        <w:gridCol w:w="1304"/>
        <w:gridCol w:w="1304"/>
      </w:tblGrid>
      <w:tr w:rsidR="000A3E25" w:rsidRPr="006A422E" w:rsidTr="00D641D9">
        <w:trPr>
          <w:cantSplit/>
          <w:trHeight w:val="9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6A422E" w:rsidRDefault="000A3E25" w:rsidP="00300719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270E3E" w:rsidRDefault="000A3E25" w:rsidP="000A3E2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270E3E" w:rsidRDefault="000A3E25" w:rsidP="000A3E2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25" w:rsidRPr="000A3E25" w:rsidRDefault="000A3E25" w:rsidP="00A2453C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</w:tr>
      <w:tr w:rsidR="000A3E25" w:rsidRPr="006A422E" w:rsidTr="00003565">
        <w:trPr>
          <w:cantSplit/>
        </w:trPr>
        <w:tc>
          <w:tcPr>
            <w:tcW w:w="2977" w:type="dxa"/>
            <w:vAlign w:val="bottom"/>
          </w:tcPr>
          <w:p w:rsidR="000A3E25" w:rsidRPr="006A422E" w:rsidRDefault="000A3E25" w:rsidP="0030071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Resources</w:t>
            </w:r>
          </w:p>
        </w:tc>
        <w:tc>
          <w:tcPr>
            <w:tcW w:w="1304" w:type="dxa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304" w:type="dxa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304" w:type="dxa"/>
            <w:vAlign w:val="bottom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304" w:type="dxa"/>
            <w:vAlign w:val="bottom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304" w:type="dxa"/>
          </w:tcPr>
          <w:p w:rsidR="000A3E25" w:rsidRPr="00270E3E" w:rsidRDefault="000A3E25" w:rsidP="00A2453C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027917" w:rsidRPr="006A422E" w:rsidTr="00003565">
        <w:trPr>
          <w:cantSplit/>
          <w:trHeight w:val="64"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304" w:type="dxa"/>
            <w:vAlign w:val="bottom"/>
          </w:tcPr>
          <w:p w:rsidR="00027917" w:rsidRPr="006A422E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42</w:t>
            </w:r>
            <w:r w:rsidR="009B6EEF">
              <w:rPr>
                <w:rFonts w:ascii="Calibri" w:hAnsi="Calibri"/>
                <w:sz w:val="16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/>
                <w:sz w:val="16"/>
                <w:szCs w:val="16"/>
              </w:rPr>
              <w:t>5</w:t>
            </w:r>
            <w:r>
              <w:rPr>
                <w:rFonts w:ascii="Calibri" w:hAnsi="Calibri"/>
                <w:sz w:val="16"/>
                <w:szCs w:val="16"/>
              </w:rPr>
              <w:t>20</w:t>
            </w:r>
            <w:r w:rsidR="009B6EEF">
              <w:rPr>
                <w:rFonts w:ascii="Calibri" w:hAnsi="Calibri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7</w:t>
            </w:r>
            <w:r w:rsidRPr="006A422E">
              <w:rPr>
                <w:rFonts w:ascii="Calibri" w:hAnsi="Calibri"/>
                <w:sz w:val="16"/>
                <w:szCs w:val="16"/>
              </w:rPr>
              <w:t>6</w:t>
            </w:r>
            <w:r>
              <w:rPr>
                <w:rFonts w:ascii="Calibri" w:hAnsi="Calibri"/>
                <w:sz w:val="16"/>
                <w:szCs w:val="16"/>
              </w:rPr>
              <w:t>7</w:t>
            </w:r>
            <w:r w:rsidRPr="006A422E">
              <w:rPr>
                <w:rFonts w:ascii="Calibri" w:hAnsi="Calibri"/>
                <w:sz w:val="16"/>
                <w:szCs w:val="16"/>
              </w:rPr>
              <w:t>,</w:t>
            </w:r>
            <w:r>
              <w:rPr>
                <w:rFonts w:ascii="Calibri" w:hAnsi="Calibri"/>
                <w:sz w:val="16"/>
                <w:szCs w:val="16"/>
              </w:rPr>
              <w:t>4</w:t>
            </w:r>
          </w:p>
        </w:tc>
        <w:tc>
          <w:tcPr>
            <w:tcW w:w="1304" w:type="dxa"/>
            <w:vAlign w:val="bottom"/>
          </w:tcPr>
          <w:p w:rsidR="00027917" w:rsidRPr="00EB675C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B675C">
              <w:rPr>
                <w:rFonts w:ascii="Calibri" w:hAnsi="Calibri"/>
                <w:sz w:val="16"/>
                <w:szCs w:val="16"/>
              </w:rPr>
              <w:t>48 389 209,5</w:t>
            </w:r>
          </w:p>
        </w:tc>
        <w:tc>
          <w:tcPr>
            <w:tcW w:w="1304" w:type="dxa"/>
            <w:vAlign w:val="bottom"/>
          </w:tcPr>
          <w:p w:rsidR="00027917" w:rsidRPr="002635EA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54 188 054,5</w:t>
            </w:r>
          </w:p>
        </w:tc>
        <w:tc>
          <w:tcPr>
            <w:tcW w:w="1304" w:type="dxa"/>
            <w:vAlign w:val="bottom"/>
          </w:tcPr>
          <w:p w:rsidR="00027917" w:rsidRPr="0061399D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1399D">
              <w:rPr>
                <w:rFonts w:ascii="Calibri" w:hAnsi="Calibri"/>
                <w:sz w:val="16"/>
                <w:szCs w:val="16"/>
              </w:rPr>
              <w:t>60 714 735,2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64 416 463,9</w:t>
            </w:r>
          </w:p>
        </w:tc>
      </w:tr>
      <w:tr w:rsidR="00027917" w:rsidRPr="006A422E" w:rsidTr="00003565">
        <w:trPr>
          <w:cantSplit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ived f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«t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wo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d»</w:t>
            </w:r>
          </w:p>
        </w:tc>
        <w:tc>
          <w:tcPr>
            <w:tcW w:w="1304" w:type="dxa"/>
            <w:vAlign w:val="bottom"/>
          </w:tcPr>
          <w:p w:rsidR="00027917" w:rsidRPr="006A422E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544 457,6</w:t>
            </w:r>
          </w:p>
        </w:tc>
        <w:tc>
          <w:tcPr>
            <w:tcW w:w="1304" w:type="dxa"/>
            <w:vAlign w:val="bottom"/>
          </w:tcPr>
          <w:p w:rsidR="00027917" w:rsidRPr="00EB675C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B675C">
              <w:rPr>
                <w:rFonts w:ascii="Calibri" w:hAnsi="Calibri"/>
                <w:sz w:val="16"/>
                <w:szCs w:val="16"/>
              </w:rPr>
              <w:t>681 725,8</w:t>
            </w:r>
          </w:p>
        </w:tc>
        <w:tc>
          <w:tcPr>
            <w:tcW w:w="1304" w:type="dxa"/>
            <w:vAlign w:val="bottom"/>
          </w:tcPr>
          <w:p w:rsidR="00027917" w:rsidRPr="002635EA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1 030 576,1</w:t>
            </w:r>
          </w:p>
        </w:tc>
        <w:tc>
          <w:tcPr>
            <w:tcW w:w="1304" w:type="dxa"/>
            <w:vAlign w:val="bottom"/>
          </w:tcPr>
          <w:p w:rsidR="00027917" w:rsidRPr="0061399D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1399D">
              <w:rPr>
                <w:rFonts w:ascii="Calibri" w:hAnsi="Calibri"/>
                <w:sz w:val="16"/>
                <w:szCs w:val="16"/>
              </w:rPr>
              <w:t>1 160 225,7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1 402 181,7</w:t>
            </w:r>
          </w:p>
        </w:tc>
      </w:tr>
      <w:tr w:rsidR="00027917" w:rsidRPr="006A422E" w:rsidTr="00003565">
        <w:trPr>
          <w:cantSplit/>
          <w:trHeight w:val="64"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304" w:type="dxa"/>
            <w:vAlign w:val="bottom"/>
          </w:tcPr>
          <w:p w:rsidR="00027917" w:rsidRPr="006A422E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C46">
              <w:rPr>
                <w:rFonts w:ascii="Calibri" w:hAnsi="Calibri"/>
                <w:color w:val="000000"/>
                <w:sz w:val="16"/>
                <w:szCs w:val="16"/>
              </w:rPr>
              <w:t>43 065 225,0</w:t>
            </w:r>
          </w:p>
        </w:tc>
        <w:tc>
          <w:tcPr>
            <w:tcW w:w="1304" w:type="dxa"/>
            <w:vAlign w:val="bottom"/>
          </w:tcPr>
          <w:p w:rsidR="00027917" w:rsidRPr="00EB675C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B675C">
              <w:rPr>
                <w:rFonts w:ascii="Calibri" w:hAnsi="Calibri"/>
                <w:sz w:val="16"/>
                <w:szCs w:val="16"/>
              </w:rPr>
              <w:t>49 070 935,3</w:t>
            </w:r>
          </w:p>
        </w:tc>
        <w:tc>
          <w:tcPr>
            <w:tcW w:w="1304" w:type="dxa"/>
            <w:vAlign w:val="bottom"/>
          </w:tcPr>
          <w:p w:rsidR="00027917" w:rsidRPr="002635EA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55 218 630,6</w:t>
            </w:r>
          </w:p>
        </w:tc>
        <w:tc>
          <w:tcPr>
            <w:tcW w:w="1304" w:type="dxa"/>
            <w:vAlign w:val="bottom"/>
          </w:tcPr>
          <w:p w:rsidR="00027917" w:rsidRPr="0061399D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1399D">
              <w:rPr>
                <w:rFonts w:ascii="Calibri" w:hAnsi="Calibri"/>
                <w:sz w:val="16"/>
                <w:szCs w:val="16"/>
              </w:rPr>
              <w:t>61 874 960,9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65 818 645,6</w:t>
            </w:r>
          </w:p>
        </w:tc>
      </w:tr>
      <w:tr w:rsidR="00027917" w:rsidRPr="006A422E" w:rsidTr="00003565">
        <w:trPr>
          <w:cantSplit/>
          <w:trHeight w:val="64"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Uses</w:t>
            </w:r>
          </w:p>
        </w:tc>
        <w:tc>
          <w:tcPr>
            <w:tcW w:w="1304" w:type="dxa"/>
            <w:vAlign w:val="bottom"/>
          </w:tcPr>
          <w:p w:rsidR="00027917" w:rsidRPr="006A422E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04" w:type="dxa"/>
            <w:vAlign w:val="bottom"/>
          </w:tcPr>
          <w:p w:rsidR="00027917" w:rsidRPr="00616D23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16D23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04" w:type="dxa"/>
            <w:vAlign w:val="bottom"/>
          </w:tcPr>
          <w:p w:rsidR="00027917" w:rsidRPr="002635EA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04" w:type="dxa"/>
            <w:vAlign w:val="bottom"/>
          </w:tcPr>
          <w:p w:rsidR="00027917" w:rsidRPr="0061399D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1399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027917" w:rsidRPr="006A422E" w:rsidTr="00003565">
        <w:trPr>
          <w:cantSplit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transferred to «t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wo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d»</w:t>
            </w:r>
          </w:p>
        </w:tc>
        <w:tc>
          <w:tcPr>
            <w:tcW w:w="1304" w:type="dxa"/>
            <w:vAlign w:val="bottom"/>
          </w:tcPr>
          <w:p w:rsidR="00027917" w:rsidRPr="006A422E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679 150,4</w:t>
            </w:r>
          </w:p>
        </w:tc>
        <w:tc>
          <w:tcPr>
            <w:tcW w:w="1304" w:type="dxa"/>
            <w:vAlign w:val="bottom"/>
          </w:tcPr>
          <w:p w:rsidR="00027917" w:rsidRPr="00EB675C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B675C">
              <w:rPr>
                <w:rFonts w:ascii="Calibri" w:hAnsi="Calibri"/>
                <w:sz w:val="16"/>
                <w:szCs w:val="16"/>
              </w:rPr>
              <w:t>715 456,7</w:t>
            </w:r>
          </w:p>
        </w:tc>
        <w:tc>
          <w:tcPr>
            <w:tcW w:w="1304" w:type="dxa"/>
            <w:vAlign w:val="bottom"/>
          </w:tcPr>
          <w:p w:rsidR="00027917" w:rsidRPr="002635EA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706 343,2</w:t>
            </w:r>
          </w:p>
        </w:tc>
        <w:tc>
          <w:tcPr>
            <w:tcW w:w="1304" w:type="dxa"/>
            <w:vAlign w:val="bottom"/>
          </w:tcPr>
          <w:p w:rsidR="00027917" w:rsidRPr="0061399D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1399D">
              <w:rPr>
                <w:rFonts w:ascii="Calibri" w:hAnsi="Calibri"/>
                <w:sz w:val="16"/>
                <w:szCs w:val="16"/>
              </w:rPr>
              <w:t>760 441,7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845 181,8</w:t>
            </w:r>
          </w:p>
        </w:tc>
      </w:tr>
      <w:tr w:rsidR="00027917" w:rsidRPr="006A422E" w:rsidTr="00003565">
        <w:trPr>
          <w:cantSplit/>
          <w:trHeight w:val="64"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di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304" w:type="dxa"/>
            <w:vAlign w:val="bottom"/>
          </w:tcPr>
          <w:p w:rsidR="00027917" w:rsidRPr="009B6EEF" w:rsidRDefault="00027917" w:rsidP="009B6EE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724C46">
              <w:rPr>
                <w:rFonts w:ascii="Calibri" w:hAnsi="Calibri"/>
                <w:color w:val="000000"/>
                <w:sz w:val="16"/>
                <w:szCs w:val="16"/>
              </w:rPr>
              <w:t>42 386 074,</w:t>
            </w:r>
            <w:r w:rsidR="009B6EEF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304" w:type="dxa"/>
            <w:vAlign w:val="bottom"/>
          </w:tcPr>
          <w:p w:rsidR="00027917" w:rsidRPr="00EB675C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B675C">
              <w:rPr>
                <w:rFonts w:ascii="Calibri" w:hAnsi="Calibri"/>
                <w:sz w:val="16"/>
                <w:szCs w:val="16"/>
              </w:rPr>
              <w:t>48 355 478,6</w:t>
            </w:r>
          </w:p>
        </w:tc>
        <w:tc>
          <w:tcPr>
            <w:tcW w:w="1304" w:type="dxa"/>
            <w:vAlign w:val="bottom"/>
          </w:tcPr>
          <w:p w:rsidR="00027917" w:rsidRPr="002635EA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54 512 287,4</w:t>
            </w:r>
          </w:p>
        </w:tc>
        <w:tc>
          <w:tcPr>
            <w:tcW w:w="1304" w:type="dxa"/>
            <w:vAlign w:val="bottom"/>
          </w:tcPr>
          <w:p w:rsidR="00027917" w:rsidRPr="0061399D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1399D">
              <w:rPr>
                <w:rFonts w:ascii="Calibri" w:hAnsi="Calibri"/>
                <w:sz w:val="16"/>
                <w:szCs w:val="16"/>
              </w:rPr>
              <w:t>61 114 519,2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64 973 463,8</w:t>
            </w:r>
          </w:p>
        </w:tc>
      </w:tr>
      <w:tr w:rsidR="00027917" w:rsidRPr="006A422E" w:rsidTr="00003565">
        <w:trPr>
          <w:cantSplit/>
          <w:trHeight w:val="64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724C46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C46">
              <w:rPr>
                <w:rFonts w:ascii="Calibri" w:hAnsi="Calibri"/>
                <w:color w:val="000000"/>
                <w:sz w:val="16"/>
                <w:szCs w:val="16"/>
              </w:rPr>
              <w:t>43 065 225,0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EB675C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B675C">
              <w:rPr>
                <w:rFonts w:ascii="Calibri" w:hAnsi="Calibri"/>
                <w:sz w:val="16"/>
                <w:szCs w:val="16"/>
              </w:rPr>
              <w:t>49 070 935,3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2635EA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635EA">
              <w:rPr>
                <w:rFonts w:ascii="Calibri" w:hAnsi="Calibri"/>
                <w:sz w:val="16"/>
                <w:szCs w:val="16"/>
              </w:rPr>
              <w:t>55 218 630,6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61399D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1399D">
              <w:rPr>
                <w:rFonts w:ascii="Calibri" w:hAnsi="Calibri"/>
                <w:sz w:val="16"/>
                <w:szCs w:val="16"/>
              </w:rPr>
              <w:t>61 874 960,9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65 818 645,6</w:t>
            </w:r>
          </w:p>
        </w:tc>
      </w:tr>
    </w:tbl>
    <w:p w:rsidR="00675842" w:rsidRPr="006A422E" w:rsidRDefault="004C2E54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10" w:name="_Toc465247907"/>
      <w:r w:rsidRPr="006A422E">
        <w:rPr>
          <w:rFonts w:ascii="Calibri" w:hAnsi="Calibri"/>
          <w:sz w:val="20"/>
          <w:lang w:val="en-US"/>
        </w:rPr>
        <w:t>1.6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of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di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p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b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l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r w:rsidR="00675842" w:rsidRPr="006A422E">
        <w:rPr>
          <w:rFonts w:ascii="Calibri" w:hAnsi="Calibri"/>
          <w:sz w:val="20"/>
          <w:lang w:val="en-US"/>
        </w:rPr>
        <w:t>e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bookmarkEnd w:id="10"/>
    </w:p>
    <w:p w:rsidR="00675842" w:rsidRPr="006A422E" w:rsidRDefault="007362FD" w:rsidP="00FC736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>in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="00480B5A" w:rsidRPr="006A422E">
        <w:rPr>
          <w:rFonts w:ascii="Calibri" w:hAnsi="Calibri" w:cs="Calibri"/>
          <w:szCs w:val="16"/>
          <w:lang w:val="en-US"/>
        </w:rPr>
        <w:t>u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480B5A" w:rsidRPr="006A422E">
        <w:rPr>
          <w:rFonts w:ascii="Calibri" w:hAnsi="Calibri" w:cs="Calibri"/>
          <w:szCs w:val="16"/>
          <w:lang w:val="en-US"/>
        </w:rPr>
        <w:t>t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r w:rsidR="00480B5A" w:rsidRPr="006A422E">
        <w:rPr>
          <w:rFonts w:ascii="Calibri" w:hAnsi="Calibri" w:cs="Calibri"/>
          <w:szCs w:val="16"/>
          <w:lang w:val="en-US"/>
        </w:rPr>
        <w:t>p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480B5A"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="00480B5A" w:rsidRPr="006A422E">
        <w:rPr>
          <w:rFonts w:ascii="Calibri" w:hAnsi="Calibri" w:cs="Calibri"/>
          <w:szCs w:val="16"/>
          <w:lang w:val="en-US"/>
        </w:rPr>
        <w:t xml:space="preserve">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480B5A"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</w:p>
    <w:tbl>
      <w:tblPr>
        <w:tblW w:w="9497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977"/>
        <w:gridCol w:w="1304"/>
        <w:gridCol w:w="1304"/>
        <w:gridCol w:w="1304"/>
        <w:gridCol w:w="1304"/>
        <w:gridCol w:w="1304"/>
      </w:tblGrid>
      <w:tr w:rsidR="000A3E25" w:rsidRPr="006A422E" w:rsidTr="00D641D9">
        <w:trPr>
          <w:cantSplit/>
          <w:trHeight w:val="12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6A422E" w:rsidRDefault="000A3E25" w:rsidP="00300719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270E3E" w:rsidRDefault="000A3E25" w:rsidP="000A3E2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25" w:rsidRPr="000A3E25" w:rsidRDefault="000A3E25" w:rsidP="00A2453C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</w:tr>
      <w:tr w:rsidR="000A3E25" w:rsidRPr="006A422E" w:rsidTr="00003565">
        <w:trPr>
          <w:cantSplit/>
          <w:trHeight w:val="257"/>
        </w:trPr>
        <w:tc>
          <w:tcPr>
            <w:tcW w:w="2977" w:type="dxa"/>
            <w:vAlign w:val="bottom"/>
          </w:tcPr>
          <w:p w:rsidR="000A3E25" w:rsidRPr="006A422E" w:rsidRDefault="000A3E25" w:rsidP="0030071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Resources</w:t>
            </w:r>
          </w:p>
        </w:tc>
        <w:tc>
          <w:tcPr>
            <w:tcW w:w="1304" w:type="dxa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304" w:type="dxa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304" w:type="dxa"/>
            <w:vAlign w:val="bottom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304" w:type="dxa"/>
            <w:vAlign w:val="bottom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304" w:type="dxa"/>
          </w:tcPr>
          <w:p w:rsidR="000A3E25" w:rsidRPr="00270E3E" w:rsidRDefault="000A3E25" w:rsidP="00A2453C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027917" w:rsidRPr="006A422E" w:rsidTr="00003565">
        <w:trPr>
          <w:cantSplit/>
          <w:trHeight w:val="84"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di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</w:rPr>
              <w:t>42 386 074,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6</w:t>
            </w:r>
          </w:p>
        </w:tc>
        <w:tc>
          <w:tcPr>
            <w:tcW w:w="1304" w:type="dxa"/>
            <w:vAlign w:val="bottom"/>
          </w:tcPr>
          <w:p w:rsidR="00027917" w:rsidRPr="002D1487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1487">
              <w:rPr>
                <w:rFonts w:ascii="Calibri" w:hAnsi="Calibri"/>
                <w:sz w:val="16"/>
                <w:szCs w:val="16"/>
              </w:rPr>
              <w:t>48 355 478,6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35DAD">
              <w:rPr>
                <w:rFonts w:ascii="Calibri" w:hAnsi="Calibri"/>
                <w:sz w:val="16"/>
                <w:szCs w:val="16"/>
              </w:rPr>
              <w:t>54 512 287,4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73BD0">
              <w:rPr>
                <w:rFonts w:ascii="Calibri" w:hAnsi="Calibri"/>
                <w:sz w:val="16"/>
                <w:szCs w:val="16"/>
              </w:rPr>
              <w:t>61 114 519,2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64 973 463,8</w:t>
            </w:r>
          </w:p>
        </w:tc>
      </w:tr>
      <w:tr w:rsidR="00027917" w:rsidRPr="006A422E" w:rsidTr="00003565">
        <w:trPr>
          <w:cantSplit/>
          <w:trHeight w:val="84"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</w:rPr>
              <w:t>42 386 074,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6</w:t>
            </w:r>
          </w:p>
        </w:tc>
        <w:tc>
          <w:tcPr>
            <w:tcW w:w="1304" w:type="dxa"/>
            <w:vAlign w:val="bottom"/>
          </w:tcPr>
          <w:p w:rsidR="00027917" w:rsidRPr="002D1487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1487">
              <w:rPr>
                <w:rFonts w:ascii="Calibri" w:hAnsi="Calibri"/>
                <w:sz w:val="16"/>
                <w:szCs w:val="16"/>
              </w:rPr>
              <w:t>48 355 478,6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35DAD">
              <w:rPr>
                <w:rFonts w:ascii="Calibri" w:hAnsi="Calibri"/>
                <w:sz w:val="16"/>
                <w:szCs w:val="16"/>
              </w:rPr>
              <w:t>54 512 287,4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73BD0">
              <w:rPr>
                <w:rFonts w:ascii="Calibri" w:hAnsi="Calibri"/>
                <w:sz w:val="16"/>
                <w:szCs w:val="16"/>
              </w:rPr>
              <w:t>61 114 519,2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64 973 463,8</w:t>
            </w:r>
          </w:p>
        </w:tc>
      </w:tr>
      <w:tr w:rsidR="00027917" w:rsidRPr="006A422E" w:rsidTr="00003565">
        <w:trPr>
          <w:cantSplit/>
          <w:trHeight w:val="84"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Uses</w:t>
            </w:r>
          </w:p>
        </w:tc>
        <w:tc>
          <w:tcPr>
            <w:tcW w:w="1304" w:type="dxa"/>
            <w:vAlign w:val="bottom"/>
          </w:tcPr>
          <w:p w:rsidR="00027917" w:rsidRPr="00E22D59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22D5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04" w:type="dxa"/>
            <w:vAlign w:val="bottom"/>
          </w:tcPr>
          <w:p w:rsidR="00027917" w:rsidRPr="00616D23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16D23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35DA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73BD0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027917" w:rsidRPr="006A422E" w:rsidTr="00003565">
        <w:trPr>
          <w:cantSplit/>
          <w:trHeight w:val="84"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04" w:type="dxa"/>
            <w:vAlign w:val="bottom"/>
          </w:tcPr>
          <w:p w:rsidR="00027917" w:rsidRPr="00E22D59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22D59">
              <w:rPr>
                <w:rFonts w:ascii="Calibri" w:hAnsi="Calibri"/>
                <w:sz w:val="16"/>
                <w:szCs w:val="16"/>
              </w:rPr>
              <w:t>31 083 238,5</w:t>
            </w:r>
          </w:p>
        </w:tc>
        <w:tc>
          <w:tcPr>
            <w:tcW w:w="1304" w:type="dxa"/>
            <w:vAlign w:val="bottom"/>
          </w:tcPr>
          <w:p w:rsidR="00027917" w:rsidRPr="002D1487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1487">
              <w:rPr>
                <w:rFonts w:ascii="Calibri" w:hAnsi="Calibri"/>
                <w:sz w:val="16"/>
                <w:szCs w:val="16"/>
              </w:rPr>
              <w:t>34 326 070,3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35DAD">
              <w:rPr>
                <w:rFonts w:ascii="Calibri" w:hAnsi="Calibri"/>
                <w:sz w:val="16"/>
                <w:szCs w:val="16"/>
              </w:rPr>
              <w:t>37 350 907,1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73BD0">
              <w:rPr>
                <w:rFonts w:ascii="Calibri" w:hAnsi="Calibri"/>
                <w:sz w:val="16"/>
                <w:szCs w:val="16"/>
              </w:rPr>
              <w:t>42 700 693,7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46 448 870,3</w:t>
            </w:r>
          </w:p>
        </w:tc>
      </w:tr>
      <w:tr w:rsidR="00027917" w:rsidRPr="006A422E" w:rsidTr="00003565">
        <w:trPr>
          <w:cantSplit/>
          <w:trHeight w:val="257"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</w:rPr>
              <w:t>11 302 836,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304" w:type="dxa"/>
            <w:vAlign w:val="bottom"/>
          </w:tcPr>
          <w:p w:rsidR="00027917" w:rsidRPr="002D1487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1487">
              <w:rPr>
                <w:rFonts w:ascii="Calibri" w:hAnsi="Calibri"/>
                <w:sz w:val="16"/>
                <w:szCs w:val="16"/>
              </w:rPr>
              <w:t>14 029 408,3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35DAD">
              <w:rPr>
                <w:rFonts w:ascii="Calibri" w:hAnsi="Calibri"/>
                <w:sz w:val="16"/>
                <w:szCs w:val="16"/>
              </w:rPr>
              <w:t>17 161 380,3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73BD0">
              <w:rPr>
                <w:rFonts w:ascii="Calibri" w:hAnsi="Calibri"/>
                <w:sz w:val="16"/>
                <w:szCs w:val="16"/>
              </w:rPr>
              <w:t>18 413 825,5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18 524 593,5</w:t>
            </w:r>
          </w:p>
        </w:tc>
      </w:tr>
      <w:tr w:rsidR="00027917" w:rsidRPr="006A422E" w:rsidTr="00003565">
        <w:trPr>
          <w:cantSplit/>
          <w:trHeight w:val="84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</w:rPr>
              <w:t>42 386 074,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2D1487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1487">
              <w:rPr>
                <w:rFonts w:ascii="Calibri" w:hAnsi="Calibri"/>
                <w:sz w:val="16"/>
                <w:szCs w:val="16"/>
              </w:rPr>
              <w:t>48 355 478,6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35DAD">
              <w:rPr>
                <w:rFonts w:ascii="Calibri" w:hAnsi="Calibri"/>
                <w:sz w:val="16"/>
                <w:szCs w:val="16"/>
              </w:rPr>
              <w:t>54 512 287,4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73BD0">
              <w:rPr>
                <w:rFonts w:ascii="Calibri" w:hAnsi="Calibri"/>
                <w:sz w:val="16"/>
                <w:szCs w:val="16"/>
              </w:rPr>
              <w:t>61 114 519,2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64 973 463,8</w:t>
            </w:r>
          </w:p>
        </w:tc>
      </w:tr>
    </w:tbl>
    <w:p w:rsidR="00675842" w:rsidRPr="006A422E" w:rsidRDefault="004C2E54" w:rsidP="00ED088E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11" w:name="_Toc465247908"/>
      <w:r w:rsidRPr="006A422E">
        <w:rPr>
          <w:rFonts w:ascii="Calibri" w:hAnsi="Calibri"/>
          <w:sz w:val="20"/>
          <w:lang w:val="en-US"/>
        </w:rPr>
        <w:t>1.7</w:t>
      </w:r>
      <w:r w:rsidR="00A005EA">
        <w:rPr>
          <w:rFonts w:ascii="Calibri" w:hAnsi="Calibri"/>
          <w:sz w:val="20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C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p</w:t>
        </w:r>
      </w:smartTag>
      <w:r w:rsidR="00675842"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r w:rsidR="00675842" w:rsidRPr="006A422E">
        <w:rPr>
          <w:rFonts w:ascii="Calibri" w:hAnsi="Calibri"/>
          <w:sz w:val="20"/>
          <w:lang w:val="en-US"/>
        </w:rPr>
        <w:t>l</w:t>
      </w:r>
      <w:r w:rsidR="00A005EA">
        <w:rPr>
          <w:rFonts w:ascii="Calibri" w:hAnsi="Calibri"/>
          <w:sz w:val="20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bookmarkEnd w:id="11"/>
    </w:p>
    <w:p w:rsidR="00675842" w:rsidRPr="006A422E" w:rsidRDefault="007362FD" w:rsidP="00FC736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>in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="00480B5A" w:rsidRPr="006A422E">
        <w:rPr>
          <w:rFonts w:ascii="Calibri" w:hAnsi="Calibri" w:cs="Calibri"/>
          <w:szCs w:val="16"/>
          <w:lang w:val="en-US"/>
        </w:rPr>
        <w:t>u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480B5A" w:rsidRPr="006A422E">
        <w:rPr>
          <w:rFonts w:ascii="Calibri" w:hAnsi="Calibri" w:cs="Calibri"/>
          <w:szCs w:val="16"/>
          <w:lang w:val="en-US"/>
        </w:rPr>
        <w:t>t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r w:rsidR="00480B5A" w:rsidRPr="006A422E">
        <w:rPr>
          <w:rFonts w:ascii="Calibri" w:hAnsi="Calibri" w:cs="Calibri"/>
          <w:szCs w:val="16"/>
          <w:lang w:val="en-US"/>
        </w:rPr>
        <w:t>p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480B5A"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="00480B5A" w:rsidRPr="006A422E">
        <w:rPr>
          <w:rFonts w:ascii="Calibri" w:hAnsi="Calibri" w:cs="Calibri"/>
          <w:szCs w:val="16"/>
          <w:lang w:val="en-US"/>
        </w:rPr>
        <w:t xml:space="preserve">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480B5A"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</w:p>
    <w:tbl>
      <w:tblPr>
        <w:tblW w:w="9497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977"/>
        <w:gridCol w:w="1304"/>
        <w:gridCol w:w="1304"/>
        <w:gridCol w:w="1304"/>
        <w:gridCol w:w="1304"/>
        <w:gridCol w:w="1304"/>
      </w:tblGrid>
      <w:tr w:rsidR="000A3E25" w:rsidRPr="006A422E" w:rsidTr="00D641D9">
        <w:trPr>
          <w:cantSplit/>
          <w:trHeight w:val="9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6A422E" w:rsidRDefault="000A3E25" w:rsidP="007B65F1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270E3E" w:rsidRDefault="000A3E25" w:rsidP="000A3E2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25" w:rsidRPr="000A3E25" w:rsidRDefault="000A3E25" w:rsidP="00A2453C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</w:tr>
      <w:tr w:rsidR="000A3E25" w:rsidRPr="006A422E" w:rsidTr="00003565">
        <w:trPr>
          <w:cantSplit/>
        </w:trPr>
        <w:tc>
          <w:tcPr>
            <w:tcW w:w="2977" w:type="dxa"/>
            <w:vAlign w:val="bottom"/>
          </w:tcPr>
          <w:p w:rsidR="000A3E25" w:rsidRPr="006A422E" w:rsidRDefault="000A3E25" w:rsidP="007B65F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Resources</w:t>
            </w:r>
          </w:p>
        </w:tc>
        <w:tc>
          <w:tcPr>
            <w:tcW w:w="1304" w:type="dxa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304" w:type="dxa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304" w:type="dxa"/>
            <w:vAlign w:val="bottom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304" w:type="dxa"/>
            <w:vAlign w:val="bottom"/>
          </w:tcPr>
          <w:p w:rsidR="000A3E25" w:rsidRPr="00270E3E" w:rsidRDefault="000A3E25" w:rsidP="0000356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304" w:type="dxa"/>
            <w:vAlign w:val="bottom"/>
          </w:tcPr>
          <w:p w:rsidR="000A3E25" w:rsidRPr="00270E3E" w:rsidRDefault="000A3E25" w:rsidP="00A2453C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027917" w:rsidRPr="006A422E" w:rsidTr="00003565">
        <w:trPr>
          <w:cantSplit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CE647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r w:rsidRPr="0034372F">
              <w:rPr>
                <w:rFonts w:ascii="Calibri" w:hAnsi="Calibri" w:cs="Calibri"/>
                <w:szCs w:val="16"/>
                <w:vertAlign w:val="superscript"/>
                <w:lang w:val="en-US"/>
              </w:rPr>
              <w:t>*</w:t>
            </w:r>
          </w:p>
        </w:tc>
        <w:tc>
          <w:tcPr>
            <w:tcW w:w="1304" w:type="dxa"/>
            <w:vAlign w:val="bottom"/>
          </w:tcPr>
          <w:p w:rsidR="00027917" w:rsidRPr="00E22D59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11 3</w:t>
            </w:r>
            <w:r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02836</w:t>
            </w: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4" w:type="dxa"/>
            <w:vAlign w:val="bottom"/>
          </w:tcPr>
          <w:p w:rsidR="00027917" w:rsidRPr="00207333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07333">
              <w:rPr>
                <w:rFonts w:ascii="Calibri" w:hAnsi="Calibri"/>
                <w:color w:val="000000"/>
                <w:sz w:val="16"/>
                <w:szCs w:val="16"/>
              </w:rPr>
              <w:t>14 029 408,3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35DAD">
              <w:rPr>
                <w:rFonts w:ascii="Calibri" w:hAnsi="Calibri"/>
                <w:color w:val="000000"/>
                <w:sz w:val="16"/>
                <w:szCs w:val="16"/>
              </w:rPr>
              <w:t>17 161 380,3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18 413 825,5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18 524 593,5</w:t>
            </w:r>
          </w:p>
        </w:tc>
      </w:tr>
      <w:tr w:rsidR="00027917" w:rsidRPr="006A422E" w:rsidTr="00003565">
        <w:trPr>
          <w:cantSplit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ived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«the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world»</w:t>
            </w:r>
          </w:p>
        </w:tc>
        <w:tc>
          <w:tcPr>
            <w:tcW w:w="1304" w:type="dxa"/>
            <w:vAlign w:val="bottom"/>
          </w:tcPr>
          <w:p w:rsidR="00027917" w:rsidRPr="006A422E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95 455,5</w:t>
            </w:r>
          </w:p>
        </w:tc>
        <w:tc>
          <w:tcPr>
            <w:tcW w:w="1304" w:type="dxa"/>
            <w:vAlign w:val="bottom"/>
          </w:tcPr>
          <w:p w:rsidR="00027917" w:rsidRPr="00207333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07333">
              <w:rPr>
                <w:rFonts w:ascii="Calibri" w:hAnsi="Calibri"/>
                <w:color w:val="000000"/>
                <w:sz w:val="16"/>
                <w:szCs w:val="16"/>
              </w:rPr>
              <w:t>111 788,6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35DAD">
              <w:rPr>
                <w:rFonts w:ascii="Calibri" w:hAnsi="Calibri"/>
                <w:color w:val="000000"/>
                <w:sz w:val="16"/>
                <w:szCs w:val="16"/>
              </w:rPr>
              <w:t>94 602,6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85 200,8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233 614,8</w:t>
            </w:r>
          </w:p>
        </w:tc>
      </w:tr>
      <w:tr w:rsidR="00027917" w:rsidRPr="006A422E" w:rsidTr="00003565">
        <w:trPr>
          <w:cantSplit/>
        </w:trPr>
        <w:tc>
          <w:tcPr>
            <w:tcW w:w="2977" w:type="dxa"/>
            <w:vAlign w:val="bottom"/>
          </w:tcPr>
          <w:p w:rsidR="00027917" w:rsidRPr="006A422E" w:rsidRDefault="00027917" w:rsidP="00CE647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CE6479">
              <w:rPr>
                <w:rFonts w:ascii="Calibri" w:hAnsi="Calibri" w:cs="Calibri"/>
                <w:szCs w:val="16"/>
                <w:lang w:val="en-US"/>
              </w:rPr>
              <w:t>pai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d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o «the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world»</w:t>
            </w:r>
          </w:p>
        </w:tc>
        <w:tc>
          <w:tcPr>
            <w:tcW w:w="1304" w:type="dxa"/>
            <w:vAlign w:val="bottom"/>
          </w:tcPr>
          <w:p w:rsidR="00027917" w:rsidRPr="006A422E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3 754,2</w:t>
            </w:r>
          </w:p>
        </w:tc>
        <w:tc>
          <w:tcPr>
            <w:tcW w:w="1304" w:type="dxa"/>
            <w:vAlign w:val="bottom"/>
          </w:tcPr>
          <w:p w:rsidR="00027917" w:rsidRPr="00207333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07333">
              <w:rPr>
                <w:rFonts w:ascii="Calibri" w:hAnsi="Calibri"/>
                <w:color w:val="000000"/>
                <w:sz w:val="16"/>
                <w:szCs w:val="16"/>
              </w:rPr>
              <w:t>1 456,5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35DAD">
              <w:rPr>
                <w:rFonts w:ascii="Calibri" w:hAnsi="Calibri"/>
                <w:color w:val="000000"/>
                <w:sz w:val="16"/>
                <w:szCs w:val="16"/>
              </w:rPr>
              <w:t>27 762,3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8 762,2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141 633,4</w:t>
            </w:r>
          </w:p>
        </w:tc>
      </w:tr>
      <w:tr w:rsidR="00027917" w:rsidRPr="006A422E" w:rsidTr="00003565">
        <w:trPr>
          <w:cantSplit/>
          <w:trHeight w:val="64"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304" w:type="dxa"/>
            <w:vAlign w:val="bottom"/>
          </w:tcPr>
          <w:p w:rsidR="00027917" w:rsidRPr="00E22D59" w:rsidRDefault="00027917" w:rsidP="000A3E25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 xml:space="preserve">11 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394537</w:t>
            </w:r>
            <w:r w:rsidRPr="006A422E">
              <w:rPr>
                <w:rFonts w:ascii="Calibri" w:hAnsi="Calibri"/>
                <w:sz w:val="16"/>
                <w:szCs w:val="16"/>
              </w:rPr>
              <w:t>,</w:t>
            </w:r>
            <w:r>
              <w:rPr>
                <w:rFonts w:ascii="Calibri" w:hAnsi="Calibri"/>
                <w:sz w:val="16"/>
                <w:szCs w:val="16"/>
              </w:rPr>
              <w:t>4</w:t>
            </w:r>
          </w:p>
        </w:tc>
        <w:tc>
          <w:tcPr>
            <w:tcW w:w="1304" w:type="dxa"/>
            <w:vAlign w:val="bottom"/>
          </w:tcPr>
          <w:p w:rsidR="00027917" w:rsidRPr="00207333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07333">
              <w:rPr>
                <w:rFonts w:ascii="Calibri" w:hAnsi="Calibri"/>
                <w:color w:val="000000"/>
                <w:sz w:val="16"/>
                <w:szCs w:val="16"/>
              </w:rPr>
              <w:t>14 139 740,4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35DAD">
              <w:rPr>
                <w:rFonts w:ascii="Calibri" w:hAnsi="Calibri"/>
                <w:color w:val="000000"/>
                <w:sz w:val="16"/>
                <w:szCs w:val="16"/>
              </w:rPr>
              <w:t>17 228 220,6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18 490 264,1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18 616 574,9</w:t>
            </w:r>
          </w:p>
        </w:tc>
      </w:tr>
      <w:tr w:rsidR="00027917" w:rsidRPr="006A422E" w:rsidTr="00003565">
        <w:trPr>
          <w:cantSplit/>
          <w:trHeight w:val="64"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Uses</w:t>
            </w:r>
          </w:p>
        </w:tc>
        <w:tc>
          <w:tcPr>
            <w:tcW w:w="1304" w:type="dxa"/>
            <w:vAlign w:val="bottom"/>
          </w:tcPr>
          <w:p w:rsidR="00027917" w:rsidRPr="006A422E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04" w:type="dxa"/>
            <w:vAlign w:val="bottom"/>
          </w:tcPr>
          <w:p w:rsidR="00027917" w:rsidRPr="00616D23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16D23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35DAD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027917" w:rsidRPr="006A422E" w:rsidTr="00003565">
        <w:trPr>
          <w:cantSplit/>
          <w:trHeight w:val="64"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d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</w:p>
        </w:tc>
        <w:tc>
          <w:tcPr>
            <w:tcW w:w="1304" w:type="dxa"/>
            <w:vAlign w:val="bottom"/>
          </w:tcPr>
          <w:p w:rsidR="00027917" w:rsidRPr="006A422E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10 671 499,7</w:t>
            </w:r>
          </w:p>
        </w:tc>
        <w:tc>
          <w:tcPr>
            <w:tcW w:w="1304" w:type="dxa"/>
            <w:vAlign w:val="bottom"/>
          </w:tcPr>
          <w:p w:rsidR="00027917" w:rsidRPr="00207333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07333">
              <w:rPr>
                <w:rFonts w:ascii="Calibri" w:hAnsi="Calibri"/>
                <w:color w:val="000000"/>
                <w:sz w:val="16"/>
                <w:szCs w:val="16"/>
              </w:rPr>
              <w:t>11 798 875,1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35DAD">
              <w:rPr>
                <w:rFonts w:ascii="Calibri" w:hAnsi="Calibri"/>
                <w:color w:val="000000"/>
                <w:sz w:val="16"/>
                <w:szCs w:val="16"/>
              </w:rPr>
              <w:t>13 091 415,8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16 317 522,5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17 463 439,5</w:t>
            </w:r>
          </w:p>
        </w:tc>
      </w:tr>
      <w:tr w:rsidR="00027917" w:rsidRPr="006A422E" w:rsidTr="00003565">
        <w:trPr>
          <w:cantSplit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04" w:type="dxa"/>
            <w:vAlign w:val="bottom"/>
          </w:tcPr>
          <w:p w:rsidR="00027917" w:rsidRPr="006A422E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2 399 436,0</w:t>
            </w:r>
          </w:p>
        </w:tc>
        <w:tc>
          <w:tcPr>
            <w:tcW w:w="1304" w:type="dxa"/>
            <w:vAlign w:val="bottom"/>
          </w:tcPr>
          <w:p w:rsidR="00027917" w:rsidRPr="00207333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07333">
              <w:rPr>
                <w:rFonts w:ascii="Calibri" w:hAnsi="Calibri"/>
                <w:color w:val="000000"/>
                <w:sz w:val="16"/>
                <w:szCs w:val="16"/>
              </w:rPr>
              <w:t>2 531 303,8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35DAD">
              <w:rPr>
                <w:rFonts w:ascii="Calibri" w:hAnsi="Calibri"/>
                <w:color w:val="000000"/>
                <w:sz w:val="16"/>
                <w:szCs w:val="16"/>
              </w:rPr>
              <w:t>2 523 093,9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2 892 656,0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2 888 367,7</w:t>
            </w:r>
          </w:p>
        </w:tc>
      </w:tr>
      <w:tr w:rsidR="00027917" w:rsidRPr="006A422E" w:rsidTr="00003565">
        <w:trPr>
          <w:cantSplit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 (+),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bo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owi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 (-)</w:t>
            </w:r>
          </w:p>
        </w:tc>
        <w:tc>
          <w:tcPr>
            <w:tcW w:w="1304" w:type="dxa"/>
            <w:vAlign w:val="bottom"/>
          </w:tcPr>
          <w:p w:rsidR="00027917" w:rsidRPr="0020533A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 xml:space="preserve">-2 </w:t>
            </w:r>
            <w:r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907543</w:t>
            </w: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,</w:t>
            </w:r>
            <w:r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2</w:t>
            </w:r>
          </w:p>
        </w:tc>
        <w:tc>
          <w:tcPr>
            <w:tcW w:w="1304" w:type="dxa"/>
            <w:vAlign w:val="bottom"/>
          </w:tcPr>
          <w:p w:rsidR="00027917" w:rsidRPr="00207333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07333">
              <w:rPr>
                <w:rFonts w:ascii="Calibri" w:hAnsi="Calibri"/>
                <w:color w:val="000000"/>
                <w:sz w:val="16"/>
                <w:szCs w:val="16"/>
              </w:rPr>
              <w:t>-1 578 988,3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35DAD">
              <w:rPr>
                <w:rFonts w:ascii="Calibri" w:hAnsi="Calibri"/>
                <w:color w:val="000000"/>
                <w:sz w:val="16"/>
                <w:szCs w:val="16"/>
              </w:rPr>
              <w:t>6 374,3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-2 765 598,7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-2 735 463,2</w:t>
            </w:r>
          </w:p>
        </w:tc>
      </w:tr>
      <w:tr w:rsidR="00027917" w:rsidRPr="006A422E" w:rsidTr="00003565">
        <w:trPr>
          <w:cantSplit/>
          <w:trHeight w:val="64"/>
        </w:trPr>
        <w:tc>
          <w:tcPr>
            <w:tcW w:w="2977" w:type="dxa"/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9B6EE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di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y</w:t>
            </w:r>
          </w:p>
        </w:tc>
        <w:tc>
          <w:tcPr>
            <w:tcW w:w="1304" w:type="dxa"/>
            <w:vAlign w:val="bottom"/>
          </w:tcPr>
          <w:p w:rsidR="00027917" w:rsidRPr="006A422E" w:rsidRDefault="00027917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1 231 144,9</w:t>
            </w:r>
          </w:p>
        </w:tc>
        <w:tc>
          <w:tcPr>
            <w:tcW w:w="1304" w:type="dxa"/>
            <w:vAlign w:val="bottom"/>
          </w:tcPr>
          <w:p w:rsidR="00027917" w:rsidRPr="00207333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07333">
              <w:rPr>
                <w:rFonts w:ascii="Calibri" w:hAnsi="Calibri"/>
                <w:color w:val="000000"/>
                <w:sz w:val="16"/>
                <w:szCs w:val="16"/>
              </w:rPr>
              <w:t>1 388 549,8</w:t>
            </w:r>
          </w:p>
        </w:tc>
        <w:tc>
          <w:tcPr>
            <w:tcW w:w="1304" w:type="dxa"/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35DAD">
              <w:rPr>
                <w:rFonts w:ascii="Calibri" w:hAnsi="Calibri"/>
                <w:color w:val="000000"/>
                <w:sz w:val="16"/>
                <w:szCs w:val="16"/>
              </w:rPr>
              <w:t>1 607 336,6</w:t>
            </w:r>
          </w:p>
        </w:tc>
        <w:tc>
          <w:tcPr>
            <w:tcW w:w="1304" w:type="dxa"/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2 045 684,3</w:t>
            </w:r>
          </w:p>
        </w:tc>
        <w:tc>
          <w:tcPr>
            <w:tcW w:w="1304" w:type="dxa"/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1 000 230,9</w:t>
            </w:r>
          </w:p>
        </w:tc>
      </w:tr>
      <w:tr w:rsidR="00027917" w:rsidRPr="00763494" w:rsidTr="00003565">
        <w:trPr>
          <w:cantSplit/>
          <w:trHeight w:val="64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027917" w:rsidRPr="006A422E" w:rsidRDefault="00027917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E22D59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 xml:space="preserve">11 </w:t>
            </w:r>
            <w:r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394537</w:t>
            </w: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207333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07333">
              <w:rPr>
                <w:rFonts w:ascii="Calibri" w:hAnsi="Calibri"/>
                <w:color w:val="000000"/>
                <w:sz w:val="16"/>
                <w:szCs w:val="16"/>
              </w:rPr>
              <w:t>14 139 740,4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235DAD" w:rsidRDefault="00027917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35DAD">
              <w:rPr>
                <w:rFonts w:ascii="Calibri" w:hAnsi="Calibri"/>
                <w:color w:val="000000"/>
                <w:sz w:val="16"/>
                <w:szCs w:val="16"/>
              </w:rPr>
              <w:t>17 228 220,6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173BD0" w:rsidRDefault="0002791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18 490 264,1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27917" w:rsidRPr="000A305E" w:rsidRDefault="0002791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18 616 574,9</w:t>
            </w:r>
          </w:p>
        </w:tc>
      </w:tr>
    </w:tbl>
    <w:p w:rsidR="00DE0069" w:rsidRPr="002866F9" w:rsidRDefault="00DE0069" w:rsidP="00310164">
      <w:pPr>
        <w:autoSpaceDE w:val="0"/>
        <w:autoSpaceDN w:val="0"/>
        <w:adjustRightInd w:val="0"/>
        <w:spacing w:before="60" w:after="60"/>
        <w:ind w:left="397" w:hanging="113"/>
        <w:rPr>
          <w:rFonts w:ascii="Calibri" w:hAnsi="Calibri" w:cs="Calibri"/>
          <w:i/>
          <w:sz w:val="16"/>
          <w:szCs w:val="16"/>
          <w:lang w:val="en-US"/>
        </w:rPr>
      </w:pPr>
      <w:bookmarkStart w:id="12" w:name="_Toc465247909"/>
      <w:r w:rsidRPr="00511195">
        <w:rPr>
          <w:rFonts w:ascii="Calibri" w:hAnsi="Calibri" w:cs="Calibri"/>
          <w:i/>
          <w:sz w:val="16"/>
          <w:szCs w:val="16"/>
          <w:lang w:val="en-US"/>
        </w:rPr>
        <w:t xml:space="preserve">* </w:t>
      </w:r>
      <w:r w:rsidRPr="002866F9">
        <w:rPr>
          <w:rFonts w:ascii="Calibri" w:hAnsi="Calibri" w:cs="Calibri"/>
          <w:i/>
          <w:sz w:val="16"/>
          <w:szCs w:val="16"/>
          <w:lang w:val="en-US"/>
        </w:rPr>
        <w:t>Considering the statistical disperancy with use of disposable income account.</w:t>
      </w:r>
    </w:p>
    <w:p w:rsidR="000A3E25" w:rsidRDefault="000A3E25">
      <w:pPr>
        <w:rPr>
          <w:rFonts w:ascii="Calibri" w:hAnsi="Calibri"/>
          <w:b/>
          <w:lang w:val="en-US"/>
        </w:rPr>
      </w:pPr>
      <w:r>
        <w:rPr>
          <w:rFonts w:ascii="Calibri" w:hAnsi="Calibri"/>
          <w:lang w:val="en-US"/>
        </w:rPr>
        <w:br w:type="page"/>
      </w:r>
    </w:p>
    <w:p w:rsidR="00D634DF" w:rsidRPr="006A422E" w:rsidRDefault="00D634DF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r w:rsidRPr="006A422E">
        <w:rPr>
          <w:rFonts w:ascii="Calibri" w:hAnsi="Calibri"/>
          <w:sz w:val="20"/>
          <w:lang w:val="en-US"/>
        </w:rPr>
        <w:lastRenderedPageBreak/>
        <w:t>1.8 Fi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r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r w:rsidRPr="006A422E">
        <w:rPr>
          <w:rFonts w:ascii="Calibri" w:hAnsi="Calibri"/>
          <w:sz w:val="20"/>
          <w:lang w:val="en-US"/>
        </w:rPr>
        <w:t>l</w:t>
      </w:r>
      <w:r w:rsidR="00A005EA" w:rsidRPr="00167885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r w:rsidRPr="006A422E">
        <w:rPr>
          <w:rFonts w:ascii="Calibri" w:hAnsi="Calibri"/>
          <w:sz w:val="20"/>
          <w:lang w:val="en-US"/>
        </w:rPr>
        <w:t>ou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r w:rsidRPr="006A422E">
        <w:rPr>
          <w:rFonts w:ascii="Calibri" w:hAnsi="Calibri"/>
          <w:sz w:val="20"/>
          <w:lang w:val="en-US"/>
        </w:rPr>
        <w:t>t</w:t>
      </w:r>
      <w:bookmarkEnd w:id="12"/>
      <w:r w:rsidR="00A91762" w:rsidRPr="0034372F">
        <w:rPr>
          <w:rFonts w:ascii="Calibri" w:hAnsi="Calibri"/>
          <w:sz w:val="20"/>
          <w:vertAlign w:val="superscript"/>
          <w:lang w:val="en-US"/>
        </w:rPr>
        <w:t>*</w:t>
      </w:r>
    </w:p>
    <w:p w:rsidR="00D634DF" w:rsidRPr="006A422E" w:rsidRDefault="007362FD" w:rsidP="00FC7364">
      <w:pPr>
        <w:pStyle w:val="a6"/>
        <w:spacing w:before="0" w:after="60"/>
        <w:ind w:left="720" w:firstLine="72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>in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D634DF"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="00D634DF" w:rsidRPr="006A422E">
        <w:rPr>
          <w:rFonts w:ascii="Calibri" w:hAnsi="Calibri" w:cs="Calibri"/>
          <w:szCs w:val="16"/>
          <w:lang w:val="en-US"/>
        </w:rPr>
        <w:t>u</w:t>
      </w:r>
      <w:smartTag w:uri="urn:schemas-microsoft-com:office:smarttags" w:element="PersonName">
        <w:r w:rsidR="00D634DF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D634DF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D634DF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D634DF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D634DF" w:rsidRPr="006A422E">
        <w:rPr>
          <w:rFonts w:ascii="Calibri" w:hAnsi="Calibri" w:cs="Calibri"/>
          <w:szCs w:val="16"/>
          <w:lang w:val="en-US"/>
        </w:rPr>
        <w:t>t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r w:rsidR="00D634DF" w:rsidRPr="006A422E">
        <w:rPr>
          <w:rFonts w:ascii="Calibri" w:hAnsi="Calibri" w:cs="Calibri"/>
          <w:szCs w:val="16"/>
          <w:lang w:val="en-US"/>
        </w:rPr>
        <w:t>p</w:t>
      </w:r>
      <w:smartTag w:uri="urn:schemas-microsoft-com:office:smarttags" w:element="PersonName">
        <w:r w:rsidR="00D634DF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D634DF"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="00D634DF"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="00D634DF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D634DF"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="00D634DF" w:rsidRPr="006A422E">
        <w:rPr>
          <w:rFonts w:ascii="Calibri" w:hAnsi="Calibri" w:cs="Calibri"/>
          <w:szCs w:val="16"/>
          <w:lang w:val="en-US"/>
        </w:rPr>
        <w:t xml:space="preserve">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D634DF"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="00D634DF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D634DF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D634DF"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="00D634DF" w:rsidRPr="006A422E">
          <w:rPr>
            <w:rFonts w:ascii="Calibri" w:hAnsi="Calibri" w:cs="Calibri"/>
            <w:szCs w:val="16"/>
            <w:lang w:val="en-US"/>
          </w:rPr>
          <w:t>e</w:t>
        </w:r>
      </w:smartTag>
    </w:p>
    <w:tbl>
      <w:tblPr>
        <w:tblW w:w="978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410"/>
        <w:gridCol w:w="851"/>
        <w:gridCol w:w="992"/>
        <w:gridCol w:w="992"/>
        <w:gridCol w:w="992"/>
        <w:gridCol w:w="851"/>
        <w:gridCol w:w="850"/>
        <w:gridCol w:w="850"/>
        <w:gridCol w:w="992"/>
      </w:tblGrid>
      <w:tr w:rsidR="00D634DF" w:rsidRPr="006A422E" w:rsidTr="009D1CBB">
        <w:trPr>
          <w:cantSplit/>
          <w:trHeight w:val="64"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DF" w:rsidRPr="006A422E" w:rsidRDefault="00D634DF" w:rsidP="0086698D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7362FD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d</w:t>
            </w:r>
            <w:r w:rsidR="007362FD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b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DF" w:rsidRPr="006A422E" w:rsidRDefault="00D634DF" w:rsidP="0086698D">
            <w:pPr>
              <w:pStyle w:val="af2"/>
              <w:jc w:val="center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</w:p>
        </w:tc>
        <w:tc>
          <w:tcPr>
            <w:tcW w:w="6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4DF" w:rsidRPr="006A422E" w:rsidRDefault="006A422E" w:rsidP="0086698D">
            <w:pPr>
              <w:pStyle w:val="af2"/>
              <w:jc w:val="center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</w:t>
            </w:r>
          </w:p>
        </w:tc>
      </w:tr>
      <w:tr w:rsidR="00D634DF" w:rsidRPr="006A422E" w:rsidTr="009D1CBB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DF" w:rsidRPr="006A422E" w:rsidRDefault="00D634DF" w:rsidP="0086698D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DF" w:rsidRPr="006A422E" w:rsidRDefault="00D634DF" w:rsidP="0086698D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DF" w:rsidRPr="006A422E" w:rsidRDefault="00455C06" w:rsidP="0086698D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total </w:t>
            </w:r>
            <w:r w:rsidR="00D634DF"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="00D634DF"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="00D634DF"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="00D634DF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="00D634DF"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="00D634DF"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="00D634DF" w:rsidRPr="006A422E">
              <w:rPr>
                <w:rFonts w:ascii="Calibri" w:hAnsi="Calibri" w:cs="Calibri"/>
                <w:szCs w:val="16"/>
                <w:lang w:val="en-US"/>
              </w:rPr>
              <w:t>y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DF" w:rsidRPr="00270E3E" w:rsidRDefault="00D634DF" w:rsidP="0086698D">
            <w:pPr>
              <w:pStyle w:val="af2"/>
              <w:jc w:val="center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w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4DF" w:rsidRPr="006A422E" w:rsidRDefault="00D634DF" w:rsidP="0086698D">
            <w:pPr>
              <w:pStyle w:val="af2"/>
              <w:jc w:val="center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wo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</w:p>
        </w:tc>
      </w:tr>
      <w:tr w:rsidR="00A91762" w:rsidRPr="006A422E" w:rsidTr="009D1CBB">
        <w:trPr>
          <w:cantSplit/>
          <w:trHeight w:val="565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DF" w:rsidRPr="006A422E" w:rsidRDefault="00D634DF" w:rsidP="0086698D">
            <w:pPr>
              <w:pStyle w:val="a9"/>
              <w:jc w:val="center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DF" w:rsidRPr="006A422E" w:rsidRDefault="00D634DF" w:rsidP="0086698D">
            <w:pPr>
              <w:pStyle w:val="af2"/>
              <w:jc w:val="center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DF" w:rsidRPr="006A422E" w:rsidRDefault="00D634DF" w:rsidP="0086698D">
            <w:pPr>
              <w:pStyle w:val="af2"/>
              <w:jc w:val="center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DF" w:rsidRPr="006A422E" w:rsidRDefault="00D634DF" w:rsidP="002C41E9">
            <w:pPr>
              <w:pStyle w:val="af2"/>
              <w:ind w:left="-184" w:right="-128"/>
              <w:jc w:val="center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sector of</w:t>
            </w:r>
            <w:r w:rsidR="007362FD" w:rsidRPr="007362F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no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-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7362FD" w:rsidRPr="007362F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DF" w:rsidRPr="006A422E" w:rsidRDefault="00D634DF" w:rsidP="002C41E9">
            <w:pPr>
              <w:pStyle w:val="af2"/>
              <w:ind w:left="-42" w:right="-71"/>
              <w:jc w:val="center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sector of</w:t>
            </w:r>
            <w:r w:rsidR="007F434E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7362FD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634DF" w:rsidRPr="006A422E" w:rsidRDefault="00D634DF" w:rsidP="00A91762">
            <w:pPr>
              <w:pStyle w:val="af2"/>
              <w:ind w:left="-184" w:right="-184" w:firstLine="42"/>
              <w:jc w:val="center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sector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gov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DF" w:rsidRPr="006A422E" w:rsidRDefault="00D634DF" w:rsidP="0086698D">
            <w:pPr>
              <w:pStyle w:val="af2"/>
              <w:jc w:val="center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sector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NPISH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DF" w:rsidRPr="006A422E" w:rsidRDefault="00D634DF" w:rsidP="0086698D">
            <w:pPr>
              <w:pStyle w:val="af2"/>
              <w:jc w:val="center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sector of</w:t>
            </w:r>
            <w:r w:rsidR="007362FD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634DF" w:rsidRPr="00270E3E" w:rsidRDefault="00D634DF" w:rsidP="0086698D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BA2871" w:rsidRPr="006A422E" w:rsidTr="009D1CBB">
        <w:trPr>
          <w:cantSplit/>
          <w:trHeight w:val="52"/>
        </w:trPr>
        <w:tc>
          <w:tcPr>
            <w:tcW w:w="9780" w:type="dxa"/>
            <w:gridSpan w:val="9"/>
          </w:tcPr>
          <w:p w:rsidR="00BA2871" w:rsidRPr="000A3E25" w:rsidRDefault="00BA2871" w:rsidP="000A3E25">
            <w:pPr>
              <w:pStyle w:val="ac"/>
              <w:spacing w:before="0" w:after="0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sz w:val="16"/>
                <w:szCs w:val="16"/>
              </w:rPr>
              <w:t>1</w:t>
            </w:r>
            <w:r w:rsidR="000A3E25">
              <w:rPr>
                <w:rFonts w:ascii="Calibri" w:hAnsi="Calibri" w:cs="Calibri"/>
                <w:sz w:val="16"/>
                <w:szCs w:val="16"/>
                <w:lang w:val="en-US"/>
              </w:rPr>
              <w:t>6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C07F4D">
            <w:pPr>
              <w:pStyle w:val="a9"/>
              <w:ind w:right="-45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lending (+) / net borrowing (-)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-2 907 543,2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-3 775 378,3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748 428,0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-1 708 479,3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74 242,3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1 753 644,1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2 907 543,2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CD3D9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acquisition of financial assets</w:t>
            </w:r>
          </w:p>
        </w:tc>
        <w:tc>
          <w:tcPr>
            <w:tcW w:w="851" w:type="dxa"/>
            <w:vAlign w:val="bottom"/>
          </w:tcPr>
          <w:p w:rsidR="000A3E25" w:rsidRPr="00B46986" w:rsidRDefault="000A3E25" w:rsidP="009B6EC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46986">
              <w:rPr>
                <w:rFonts w:ascii="Calibri" w:hAnsi="Calibri"/>
                <w:sz w:val="14"/>
                <w:szCs w:val="14"/>
              </w:rPr>
              <w:t>18 088 367,5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12 030 024,6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6 740 726,7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4 551 622,7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-1 538 385,5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72 907,9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2 203 152,8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6 058 342,9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CD3D9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Monetary gold and SDRs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90 904,5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90 904,5</w:t>
            </w:r>
          </w:p>
        </w:tc>
        <w:tc>
          <w:tcPr>
            <w:tcW w:w="992" w:type="dxa"/>
            <w:vAlign w:val="bottom"/>
          </w:tcPr>
          <w:p w:rsidR="000A3E25" w:rsidRPr="00243734" w:rsidRDefault="000A3E25" w:rsidP="009B6ECF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90 904,5</w:t>
            </w:r>
          </w:p>
        </w:tc>
        <w:tc>
          <w:tcPr>
            <w:tcW w:w="851" w:type="dxa"/>
            <w:vAlign w:val="bottom"/>
          </w:tcPr>
          <w:p w:rsidR="000A3E25" w:rsidRPr="00243734" w:rsidRDefault="000A3E25" w:rsidP="009B6ECF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243734" w:rsidRDefault="000A3E25" w:rsidP="009B6ECF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243734" w:rsidRDefault="000A3E25" w:rsidP="009B6ECF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0,0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CD3D9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Currency and deposits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1 122 381,8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1 278 527,0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2 751 866,9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-607 518,6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-2 146 078,4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68 726,7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1 211 530,4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-156 145,2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CD3D9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Debt securities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1 306 962,8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1 978 694,6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-189 949,1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2 974 195,1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-802 497,5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-1 394,8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-1 659,1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-671 731,8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CD3D9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Loans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6 718 729,8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2 849 529,8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687 156,2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1 815 861,4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322 351,9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1 456,6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22 703,7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3 869 200,0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CD3D9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Equity and investment fund shares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4 233 702,1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1 240 728,3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701 634,9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-418 055,1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832 227,7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4 065,2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120 855,6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2 992 973,8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12600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Insurance, pension and standardized guarantee schemes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1 251 747,7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1 251 290,1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11 091,0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40 061,6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300,7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0,0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1 199 836,8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457,6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12600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Financial derivatives and employee stock options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203 774,1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205 664,5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-13 326,5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215 147,3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3 851,9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0,0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-8,2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9B6ECF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-1 890,4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12600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accounts receivable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0A3E25">
            <w:pPr>
              <w:jc w:val="center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3 160 164,7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3 134 685,8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2 792 253,3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441 026,5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251 458,2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54,2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-350 106,4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25 478,9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12600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acquisition of liabilities</w:t>
            </w:r>
          </w:p>
        </w:tc>
        <w:tc>
          <w:tcPr>
            <w:tcW w:w="851" w:type="dxa"/>
            <w:vAlign w:val="bottom"/>
          </w:tcPr>
          <w:p w:rsidR="000A3E25" w:rsidRPr="00B46986" w:rsidRDefault="000A3E25" w:rsidP="000A3E25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B46986">
              <w:rPr>
                <w:rFonts w:ascii="Calibri" w:hAnsi="Calibri"/>
                <w:sz w:val="14"/>
                <w:szCs w:val="14"/>
              </w:rPr>
              <w:t>18 088 367,5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14 937 567,8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10 516 105,0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3 803 194,7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170 093,8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-1 334,4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449 508,7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3 150 799,7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12600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Monetary gold and SDRs</w:t>
            </w:r>
          </w:p>
        </w:tc>
        <w:tc>
          <w:tcPr>
            <w:tcW w:w="851" w:type="dxa"/>
            <w:vAlign w:val="bottom"/>
          </w:tcPr>
          <w:p w:rsidR="000A3E25" w:rsidRPr="00B46986" w:rsidRDefault="000A3E25" w:rsidP="000A3E2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90 904,5</w:t>
            </w:r>
          </w:p>
        </w:tc>
        <w:tc>
          <w:tcPr>
            <w:tcW w:w="992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851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90 904,5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12600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Currency and deposits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1 122 381,8</w:t>
            </w:r>
          </w:p>
        </w:tc>
        <w:tc>
          <w:tcPr>
            <w:tcW w:w="992" w:type="dxa"/>
            <w:vAlign w:val="bottom"/>
          </w:tcPr>
          <w:p w:rsidR="000A3E25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-1 026 713,2</w:t>
            </w:r>
          </w:p>
        </w:tc>
        <w:tc>
          <w:tcPr>
            <w:tcW w:w="992" w:type="dxa"/>
            <w:vAlign w:val="bottom"/>
          </w:tcPr>
          <w:p w:rsidR="000A3E25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0A3E25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-1 026 713,2</w:t>
            </w:r>
          </w:p>
        </w:tc>
        <w:tc>
          <w:tcPr>
            <w:tcW w:w="851" w:type="dxa"/>
            <w:vAlign w:val="bottom"/>
          </w:tcPr>
          <w:p w:rsidR="000A3E25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2 149 095,0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12600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Debt securities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1 306 962,8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1 422 217,3</w:t>
            </w:r>
          </w:p>
        </w:tc>
        <w:tc>
          <w:tcPr>
            <w:tcW w:w="992" w:type="dxa"/>
            <w:vAlign w:val="bottom"/>
          </w:tcPr>
          <w:p w:rsidR="000A3E25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59 679,9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1 886 648,5</w:t>
            </w:r>
          </w:p>
        </w:tc>
        <w:tc>
          <w:tcPr>
            <w:tcW w:w="851" w:type="dxa"/>
            <w:vAlign w:val="bottom"/>
          </w:tcPr>
          <w:p w:rsidR="000A3E25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-524 111,1</w:t>
            </w:r>
          </w:p>
        </w:tc>
        <w:tc>
          <w:tcPr>
            <w:tcW w:w="850" w:type="dxa"/>
            <w:vAlign w:val="bottom"/>
          </w:tcPr>
          <w:p w:rsidR="000A3E25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</w:p>
        </w:tc>
        <w:tc>
          <w:tcPr>
            <w:tcW w:w="992" w:type="dxa"/>
            <w:vAlign w:val="bottom"/>
          </w:tcPr>
          <w:p w:rsidR="000A3E25" w:rsidRPr="000E4B2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-115 254,5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12600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Loans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6 718 729,8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6 110 722,9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4 055 499,8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1 695 350,7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317 372,7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-12,4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42 512,1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608 006,9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12600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Equity and investment fund shares</w:t>
            </w:r>
          </w:p>
        </w:tc>
        <w:tc>
          <w:tcPr>
            <w:tcW w:w="851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en-US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4 233 702,1</w:t>
            </w:r>
          </w:p>
        </w:tc>
        <w:tc>
          <w:tcPr>
            <w:tcW w:w="992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en-US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3 447 856,9</w:t>
            </w:r>
          </w:p>
        </w:tc>
        <w:tc>
          <w:tcPr>
            <w:tcW w:w="992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en-US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3 498 015,4</w:t>
            </w:r>
          </w:p>
        </w:tc>
        <w:tc>
          <w:tcPr>
            <w:tcW w:w="992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en-US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-50 158,5</w:t>
            </w:r>
          </w:p>
        </w:tc>
        <w:tc>
          <w:tcPr>
            <w:tcW w:w="851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kk-KZ"/>
              </w:rPr>
            </w:pPr>
            <w:r>
              <w:rPr>
                <w:rFonts w:ascii="Calibri" w:hAnsi="Calibri"/>
                <w:sz w:val="15"/>
                <w:szCs w:val="15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0A3E25" w:rsidRPr="00243734" w:rsidRDefault="000A3E25" w:rsidP="000A3E25">
            <w:pPr>
              <w:jc w:val="right"/>
              <w:rPr>
                <w:rFonts w:ascii="Calibri" w:hAnsi="Calibri"/>
                <w:sz w:val="15"/>
                <w:szCs w:val="15"/>
                <w:lang w:val="en-US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785 845,2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12600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Insurance, pension and standardized guarantee schemes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1 251 747,7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1 233 078,6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 xml:space="preserve">                        -     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1 041 254,9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191 823,7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 xml:space="preserve">                        -     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 xml:space="preserve">                        -     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18 669,1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12600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Financial derivatives and employee stock options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203 774,1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214 646,8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613,9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214 236,7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0,0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0,0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-203,8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-10 872,7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12600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accounts payable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0A3E25">
            <w:pPr>
              <w:jc w:val="center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3 160 164,7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3 535 758,5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2 902 296,0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42 575,6</w:t>
            </w:r>
          </w:p>
        </w:tc>
        <w:tc>
          <w:tcPr>
            <w:tcW w:w="851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185 008,5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-1 322,0</w:t>
            </w:r>
          </w:p>
        </w:tc>
        <w:tc>
          <w:tcPr>
            <w:tcW w:w="850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407 200,4</w:t>
            </w:r>
          </w:p>
        </w:tc>
        <w:tc>
          <w:tcPr>
            <w:tcW w:w="992" w:type="dxa"/>
            <w:vAlign w:val="bottom"/>
          </w:tcPr>
          <w:p w:rsidR="000A3E25" w:rsidRPr="0020533A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20533A">
              <w:rPr>
                <w:rFonts w:ascii="Calibri" w:hAnsi="Calibri"/>
                <w:sz w:val="15"/>
                <w:szCs w:val="15"/>
              </w:rPr>
              <w:t>-375 593,8</w:t>
            </w:r>
          </w:p>
        </w:tc>
      </w:tr>
      <w:tr w:rsidR="000A3E25" w:rsidRPr="006A422E" w:rsidTr="009D1CBB">
        <w:trPr>
          <w:cantSplit/>
          <w:trHeight w:val="52"/>
        </w:trPr>
        <w:tc>
          <w:tcPr>
            <w:tcW w:w="9780" w:type="dxa"/>
            <w:gridSpan w:val="9"/>
          </w:tcPr>
          <w:p w:rsidR="000A3E25" w:rsidRPr="00DE79B8" w:rsidRDefault="000A3E25" w:rsidP="00932001">
            <w:pPr>
              <w:pStyle w:val="ac"/>
              <w:spacing w:before="0" w:after="0"/>
              <w:ind w:firstLine="525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GB"/>
              </w:rPr>
              <w:t>20</w:t>
            </w:r>
            <w:r>
              <w:rPr>
                <w:rFonts w:ascii="Calibri" w:hAnsi="Calibri" w:cs="Calibri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sz w:val="16"/>
                <w:szCs w:val="16"/>
                <w:lang w:val="en-US"/>
              </w:rPr>
              <w:t>7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ind w:right="-45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lending (+) / net borrowing (-)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-1 578 988,3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-2 443 465,0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894 648,5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-2 747 724,9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-50 641,9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2 768 195,0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1 578 988,3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acquisition of financial assets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7 753 924,0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5 320 368,4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4 270 369,6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-928 239,6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-1 264 608,3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-51 674,0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3 294 520,7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2 433 555,6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Monetary gold and SDRs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325,4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325,4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 xml:space="preserve">                        -     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325,4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0,0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Currency and deposits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-1 519 801,9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-1 539 784,5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-595 585,0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-1 844 853,8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114 708,3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-84 991,1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870 937,1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19 982,6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Debt securities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2 455 443,3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1 784 351,9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794 092,5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3 367 351,1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-2 408 143,7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17 738,7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13 313,3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671 091,4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Loans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-1 457 777,6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-1 218 991,5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142 790,3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-1 698 785,4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306 867,0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0,0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30 136,6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-238 786,1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Equity and investment fund shares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3 200 503,2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1 359 860,9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688 926,1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-43 433,0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651 766,7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1 558,7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61 042,4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1 840 642,3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Insurance, pension and standardized guarantee schemes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1 375 953,4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1 366 324,2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6 689,0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26 302,6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-273,7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1 673,5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1 331 932,8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9 629,2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Financial derivatives and employee stock options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-265 332,0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-218 074,1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-54,9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-213 551,4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-4 479,8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0,0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12,0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-47 257,9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accounts receivable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3 964 610,2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3 786 356,1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3 233 511,6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-521 595,1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74 946,9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12 346,2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987 146,5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178 254,1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acquisition of liabilities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7 753 924,0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6 899 356,7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6 713 834,6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-1 822 888,1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1 483 116,6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-1 032,1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526 325,7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854 567,3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Monetary gold and SDRs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325,4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 xml:space="preserve">    -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 xml:space="preserve">                        -     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 xml:space="preserve">                        -     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325,4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Currency and deposits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-1 519 801,9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-403 609,1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 xml:space="preserve">                        -     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-403 609,1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-1 116 192,8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Debt securities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2 455 443,3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3 119 086,9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1 177 168,0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585 974,0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1 355 944,9</w:t>
            </w:r>
          </w:p>
        </w:tc>
        <w:tc>
          <w:tcPr>
            <w:tcW w:w="850" w:type="dxa"/>
            <w:vAlign w:val="bottom"/>
          </w:tcPr>
          <w:p w:rsidR="000A3E25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-663 643,6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Loans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-1 457 777,6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-1 508 837,9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433 121,7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-2 444 098,7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-28 306,4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-3 123,9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533 569,4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51 060,3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Equity and investment fund shares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3 200 503,2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2 474 876,0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2 505 456,5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-30 580,5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>
              <w:rPr>
                <w:rFonts w:ascii="Calibri" w:hAnsi="Calibri"/>
                <w:sz w:val="15"/>
                <w:szCs w:val="15"/>
              </w:rPr>
              <w:t>-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725 627,2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Insurance, pension and standardized guarantee schemes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1 375 953,4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1 373 527,2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 xml:space="preserve">                        -     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1 161 180,1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212 347,1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 xml:space="preserve">                        -     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 xml:space="preserve">                        -     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2 426,2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Financial derivatives and employee stock options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-265 332,0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-255 582,0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-3 666,6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-251 666,5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0,0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0,0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-248,9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-9 750,0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0A3E25" w:rsidRPr="006A422E" w:rsidRDefault="000A3E25" w:rsidP="00932001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accounts payable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3 964 610,2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2 099 895,6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2 601 755,0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-440 087,4</w:t>
            </w:r>
          </w:p>
        </w:tc>
        <w:tc>
          <w:tcPr>
            <w:tcW w:w="851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-56 869,0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2 091,8</w:t>
            </w:r>
          </w:p>
        </w:tc>
        <w:tc>
          <w:tcPr>
            <w:tcW w:w="850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-6 994,8</w:t>
            </w:r>
          </w:p>
        </w:tc>
        <w:tc>
          <w:tcPr>
            <w:tcW w:w="992" w:type="dxa"/>
            <w:vAlign w:val="bottom"/>
          </w:tcPr>
          <w:p w:rsidR="000A3E25" w:rsidRPr="00763494" w:rsidRDefault="000A3E25" w:rsidP="000A3E25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763494">
              <w:rPr>
                <w:rFonts w:ascii="Calibri" w:hAnsi="Calibri"/>
                <w:sz w:val="15"/>
                <w:szCs w:val="15"/>
              </w:rPr>
              <w:t>1 864 714,6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9780" w:type="dxa"/>
            <w:gridSpan w:val="9"/>
          </w:tcPr>
          <w:p w:rsidR="000A3E25" w:rsidRPr="000A3E25" w:rsidRDefault="000A3E25" w:rsidP="000A3E25">
            <w:pPr>
              <w:jc w:val="center"/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/>
                <w:sz w:val="16"/>
                <w:szCs w:val="16"/>
                <w:lang w:val="en-US"/>
              </w:rPr>
              <w:t>8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ind w:right="-45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lending (+) / net borrowing (-)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6 374,3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-4 905 514,5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1 125 689,6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680 152,9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33 523,6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3 072 522,7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-6 374,3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acquisition of financial assets</w:t>
            </w:r>
          </w:p>
        </w:tc>
        <w:tc>
          <w:tcPr>
            <w:tcW w:w="851" w:type="dxa"/>
            <w:vAlign w:val="bottom"/>
          </w:tcPr>
          <w:p w:rsidR="0096756A" w:rsidRPr="007F434E" w:rsidRDefault="0096756A" w:rsidP="007C34FC">
            <w:pPr>
              <w:ind w:left="-184"/>
              <w:jc w:val="right"/>
              <w:rPr>
                <w:rFonts w:ascii="Calibri" w:hAnsi="Calibri"/>
                <w:sz w:val="15"/>
                <w:szCs w:val="15"/>
              </w:rPr>
            </w:pPr>
            <w:r w:rsidRPr="007F434E">
              <w:rPr>
                <w:rFonts w:ascii="Calibri" w:hAnsi="Calibri"/>
                <w:sz w:val="15"/>
                <w:szCs w:val="15"/>
              </w:rPr>
              <w:t>12 452 785,5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14 070 043,1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195 604,7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7 711 990,1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1 566 130,7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36 823,0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4 559 494,6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-1 617 257,6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Monetary gold and SDRs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859,9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859,9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859,9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Currency and deposits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4 139 326,8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4 006 295,4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-191 280,8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1 483 873,3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1 276 214,7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-2 965,4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1 440 453,6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133 031,4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Debt securities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-308 149,2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415 128,4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-393 049,7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1 296 744,5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-473 662,0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-23 035,3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8 130,9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-723 277,6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Loans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-562 954,3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1 351 088,3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-1 141 107,6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2 154 279,3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254 326,8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83 589,8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-1 914 042,6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Equity and investment fund shares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344 325,7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-121 770,9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-993 566,7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882 536,1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243 288,3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47 420,2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-301 448,8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466 096,6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Insurance, pension and standardized guarantee schemes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1 893 182,3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1 891 157,9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17 584,3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-2 300,9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-75,6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-1 599,1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1 877 549,2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2 024,4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Financial derivatives and employee stock options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537 191,0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541 467,5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15,0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531 470,7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9 912,8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69,0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-4 276,5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accounts receivable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6 409 003,3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5 985 816,6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2 897 010,2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1 364 527,2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256 125,7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17 002,6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1 451 150,9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423 186,7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acquisition of liabilities</w:t>
            </w:r>
          </w:p>
        </w:tc>
        <w:tc>
          <w:tcPr>
            <w:tcW w:w="851" w:type="dxa"/>
            <w:vAlign w:val="bottom"/>
          </w:tcPr>
          <w:p w:rsidR="0096756A" w:rsidRPr="00A76D2D" w:rsidRDefault="0096756A" w:rsidP="007C34FC">
            <w:pPr>
              <w:ind w:left="-184"/>
              <w:jc w:val="right"/>
              <w:rPr>
                <w:rFonts w:ascii="Calibri" w:hAnsi="Calibri"/>
                <w:sz w:val="15"/>
                <w:szCs w:val="15"/>
              </w:rPr>
            </w:pPr>
            <w:r w:rsidRPr="00A76D2D">
              <w:rPr>
                <w:rFonts w:ascii="Calibri" w:hAnsi="Calibri"/>
                <w:sz w:val="15"/>
                <w:szCs w:val="15"/>
              </w:rPr>
              <w:t>12 452 785,5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14 063 668,8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5 101 119,2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6 586 300,5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885 977,8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3 299,4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1 486 971,9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-1 610 883,3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Monetary gold and SDRs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859,9  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   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859,9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Currency and deposits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4 139 326,8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3 757 754,6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3 757 754,6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381 572,2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lastRenderedPageBreak/>
              <w:t>Debt securities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-308 149,2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1 094 208,0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630 533,7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-148 113,1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611 787,4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-1 402 357,2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Loans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-562 954,3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632 785,2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-965 754,9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217 005,4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-76 980,5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5 710,0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1 452 805,2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-1 195 739,5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FF67D2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Equity and investment fund shares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344 325,7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629 176,6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1 461 029,5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-831 852,9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-284 850,9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Insurance, pension and standardized guarantee schemes</w:t>
            </w:r>
          </w:p>
        </w:tc>
        <w:tc>
          <w:tcPr>
            <w:tcW w:w="851" w:type="dxa"/>
            <w:vAlign w:val="bottom"/>
          </w:tcPr>
          <w:p w:rsidR="0096756A" w:rsidRPr="00A76D2D" w:rsidRDefault="0096756A" w:rsidP="007C34FC">
            <w:pPr>
              <w:ind w:left="-184"/>
              <w:jc w:val="right"/>
              <w:rPr>
                <w:rFonts w:ascii="Calibri" w:hAnsi="Calibri"/>
                <w:sz w:val="15"/>
                <w:szCs w:val="15"/>
              </w:rPr>
            </w:pPr>
            <w:r w:rsidRPr="00A76D2D">
              <w:rPr>
                <w:rFonts w:ascii="Calibri" w:hAnsi="Calibri"/>
                <w:sz w:val="15"/>
                <w:szCs w:val="15"/>
              </w:rPr>
              <w:t>1</w:t>
            </w:r>
            <w:r w:rsidR="007F434E" w:rsidRPr="00A76D2D">
              <w:rPr>
                <w:rFonts w:ascii="Calibri" w:hAnsi="Calibri"/>
                <w:sz w:val="15"/>
                <w:szCs w:val="15"/>
              </w:rPr>
              <w:t> </w:t>
            </w:r>
            <w:r w:rsidRPr="00A76D2D">
              <w:rPr>
                <w:rFonts w:ascii="Calibri" w:hAnsi="Calibri"/>
                <w:sz w:val="15"/>
                <w:szCs w:val="15"/>
              </w:rPr>
              <w:t>893</w:t>
            </w:r>
            <w:r w:rsidR="007F434E" w:rsidRPr="00A76D2D">
              <w:rPr>
                <w:rFonts w:ascii="Calibri" w:hAnsi="Calibri"/>
                <w:sz w:val="15"/>
                <w:szCs w:val="15"/>
              </w:rPr>
              <w:t xml:space="preserve"> </w:t>
            </w:r>
            <w:r w:rsidRPr="00A76D2D">
              <w:rPr>
                <w:rFonts w:ascii="Calibri" w:hAnsi="Calibri"/>
                <w:sz w:val="15"/>
                <w:szCs w:val="15"/>
              </w:rPr>
              <w:t>182,3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1 893 182,3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1 660 252,9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232 929,4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Financial derivatives and employee stock options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537 191,0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507 435,4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-6 908,8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514 452,0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-107,8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29 755,6</w:t>
            </w:r>
          </w:p>
        </w:tc>
      </w:tr>
      <w:tr w:rsidR="0096756A" w:rsidRPr="006A422E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6A422E" w:rsidRDefault="0096756A" w:rsidP="00A2453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accounts payable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6 409 003,3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5 549 126,7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3 982 219,7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1 416 801,6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118 241,5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-2 410,6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34 274,5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859 876,6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9780" w:type="dxa"/>
            <w:gridSpan w:val="9"/>
            <w:vAlign w:val="bottom"/>
          </w:tcPr>
          <w:p w:rsidR="000A3E25" w:rsidRPr="000A3E25" w:rsidRDefault="000A3E25" w:rsidP="000A3E25">
            <w:pPr>
              <w:jc w:val="center"/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DD545D">
              <w:rPr>
                <w:rFonts w:ascii="Calibri" w:hAnsi="Calibri"/>
                <w:b/>
                <w:sz w:val="16"/>
                <w:szCs w:val="16"/>
                <w:lang w:val="kk-KZ"/>
              </w:rPr>
              <w:t>201</w:t>
            </w:r>
            <w:r>
              <w:rPr>
                <w:rFonts w:ascii="Calibri" w:hAnsi="Calibri"/>
                <w:b/>
                <w:sz w:val="16"/>
                <w:szCs w:val="16"/>
                <w:lang w:val="en-US"/>
              </w:rPr>
              <w:t>9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ind w:right="-45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Net lending (+) / net borrowing (-)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-2 765 598,7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-5 317 013,3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-475 822,4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-439 610,3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427 112,2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3 039 735,1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2 765 598,7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Net acquisition of financial assets</w:t>
            </w:r>
          </w:p>
        </w:tc>
        <w:tc>
          <w:tcPr>
            <w:tcW w:w="851" w:type="dxa"/>
            <w:vAlign w:val="bottom"/>
          </w:tcPr>
          <w:p w:rsidR="0096756A" w:rsidRPr="007F434E" w:rsidRDefault="0096756A" w:rsidP="007C34FC">
            <w:pPr>
              <w:ind w:left="-184"/>
              <w:jc w:val="right"/>
              <w:rPr>
                <w:rFonts w:ascii="Calibri" w:hAnsi="Calibri"/>
                <w:sz w:val="15"/>
                <w:szCs w:val="15"/>
              </w:rPr>
            </w:pPr>
            <w:r w:rsidRPr="007F434E">
              <w:rPr>
                <w:rFonts w:ascii="Calibri" w:hAnsi="Calibri"/>
                <w:sz w:val="15"/>
                <w:szCs w:val="15"/>
              </w:rPr>
              <w:t>14 231 868,2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12 485 142,5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2 932 979,6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3 376 397,9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1 217 438,6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425 394,4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4 532 932,0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1 746 725,7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Monetary gold and SDRs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1 055,1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1 055,1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1 055,1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Currency and deposits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-167 426,6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-195 702,5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-731 078,9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448 315,7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-588 863,0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-262 722,3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938 646,0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28 275,9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Debt securities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3 810 468,4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4 078 070,1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1 136 820,7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1 699 132,3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563 477,7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650 570,5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28 068,9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-267 601,7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Loans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262 957,0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1 084 178,3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-79 482,4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681 970,0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458 132,1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497,1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23 061,5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-821 221,3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Equity and investment fund shares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4 164 722,8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1 405 351,5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-563 631,2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1 664 361,6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417 379,3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30 788,1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-143 546,3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2 759 371,3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Insurance, pension and standardized guarantee schemes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1 723 663,6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1 715 603,6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-37 603,6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-35 384,5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101,5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-119,5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1 788 609,7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8 060,0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Financial derivatives and employee stock options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-158 773,5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-169 169,9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-7 769,5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-161 417,9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86,5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-69,0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10 396,4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Other accounts receivable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4 595 201,4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4 565 756,3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3 215 724,5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-921 634,4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367 124,5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6 380,5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1 898 161,2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29 445,1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Net acquisition of liabilities</w:t>
            </w:r>
          </w:p>
        </w:tc>
        <w:tc>
          <w:tcPr>
            <w:tcW w:w="851" w:type="dxa"/>
            <w:vAlign w:val="bottom"/>
          </w:tcPr>
          <w:p w:rsidR="0096756A" w:rsidRPr="007F434E" w:rsidRDefault="0096756A" w:rsidP="007C34FC">
            <w:pPr>
              <w:ind w:left="-184"/>
              <w:jc w:val="right"/>
              <w:rPr>
                <w:rFonts w:ascii="Calibri" w:hAnsi="Calibri"/>
                <w:sz w:val="15"/>
                <w:szCs w:val="15"/>
              </w:rPr>
            </w:pPr>
            <w:r w:rsidRPr="007F434E">
              <w:rPr>
                <w:rFonts w:ascii="Calibri" w:hAnsi="Calibri"/>
                <w:sz w:val="15"/>
                <w:szCs w:val="15"/>
              </w:rPr>
              <w:t>14 231 868,2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15 250 741,2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8 249 992,9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3 852 220,3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1 657 048,9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-1 717,8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1 493 196,9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-1 018 873,0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Monetary gold and SDRs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1 055,1  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   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 -    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    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    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1 055,1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Currency and deposits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-167 426,6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1 166 690,1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D00890">
              <w:rPr>
                <w:rFonts w:ascii="Calibri" w:hAnsi="Calibri"/>
                <w:sz w:val="16"/>
                <w:szCs w:val="16"/>
              </w:rPr>
              <w:t xml:space="preserve">-    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1 166 690,1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-1 334 116,7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Debt securities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3 810 468,4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4 157 751,6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1 901 532,5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681 133,6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1 575 085,5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-347 283,2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Loans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262 957,0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594 894,9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-516 332,7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-174 845,7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-236 681,8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-1 718,3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1 524 473,4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-331 937,9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Equity and investment fund shares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4 164 722,8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4 689 552,3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3 055 725,1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1 633 827,2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-524 829,5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Insurance, pension and standardized guarantee schemes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1 723 663,6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1 723 663,6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1 438 263,5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285 400,1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Financial derivatives and employee stock options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-158 773,5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-141 801,1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-2 705,0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-139 139,2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43,1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-16 972,4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Other accounts payable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4 595 201,4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3 059 989,8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3 811 773,0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-753 709,2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33 245,1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-31 319,6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1 535 211,6</w:t>
            </w:r>
          </w:p>
        </w:tc>
      </w:tr>
      <w:tr w:rsidR="000A3E25" w:rsidRPr="006A422E" w:rsidTr="009D1CBB">
        <w:trPr>
          <w:cantSplit/>
          <w:trHeight w:val="153"/>
        </w:trPr>
        <w:tc>
          <w:tcPr>
            <w:tcW w:w="9780" w:type="dxa"/>
            <w:gridSpan w:val="9"/>
            <w:vAlign w:val="bottom"/>
          </w:tcPr>
          <w:p w:rsidR="000A3E25" w:rsidRPr="000A3E25" w:rsidRDefault="000A3E25" w:rsidP="000A3E25">
            <w:pPr>
              <w:jc w:val="center"/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606F85">
              <w:rPr>
                <w:rFonts w:ascii="Calibri" w:hAnsi="Calibri"/>
                <w:b/>
                <w:sz w:val="16"/>
                <w:szCs w:val="16"/>
                <w:lang w:val="kk-KZ"/>
              </w:rPr>
              <w:t>20</w:t>
            </w:r>
            <w:r>
              <w:rPr>
                <w:rFonts w:ascii="Calibri" w:hAnsi="Calibri"/>
                <w:b/>
                <w:sz w:val="16"/>
                <w:szCs w:val="16"/>
                <w:lang w:val="en-US"/>
              </w:rPr>
              <w:t>20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ind w:right="-45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Net lending (+) / net borrowing (-)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-7 051 560,4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95 002,2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-6 685 558,5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-4 106 643,6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-271 569,7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3 917 209,2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7 051 560,4</w:t>
            </w:r>
          </w:p>
        </w:tc>
      </w:tr>
      <w:tr w:rsidR="0096756A" w:rsidRPr="00027917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Net acquisition of financial assets</w:t>
            </w:r>
          </w:p>
        </w:tc>
        <w:tc>
          <w:tcPr>
            <w:tcW w:w="851" w:type="dxa"/>
            <w:vAlign w:val="bottom"/>
          </w:tcPr>
          <w:p w:rsidR="0096756A" w:rsidRPr="007F434E" w:rsidRDefault="0096756A" w:rsidP="007C34FC">
            <w:pPr>
              <w:ind w:left="-184"/>
              <w:jc w:val="right"/>
              <w:rPr>
                <w:rFonts w:ascii="Calibri" w:hAnsi="Calibri"/>
                <w:sz w:val="15"/>
                <w:szCs w:val="15"/>
              </w:rPr>
            </w:pPr>
            <w:r w:rsidRPr="007F434E">
              <w:rPr>
                <w:rFonts w:ascii="Calibri" w:hAnsi="Calibri"/>
                <w:sz w:val="15"/>
                <w:szCs w:val="15"/>
              </w:rPr>
              <w:t>33 686 698,2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28 925 649,0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7 184 041,4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17 599 905,4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-767 279,6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-272 230,4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5 181 212,2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4 761 049,2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Monetary gold and SDRs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331,8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331,8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331,8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Currency and deposits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6 533 783,5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6 329 316,8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1 378 769,7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1 716 175,4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839 459,0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262 430,3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2 132 482,4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204 466,7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Debt securities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2 130 816,0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1 923 187,2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969 442,7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4 859 483,1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-3 390 842,1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-530 795,9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15 899,4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207 628,8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Loans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3 723 135,7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2 336 583,4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737 885,2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1 197 935,1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391 404,7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-2,3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9 360,7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1 386 552,3</w:t>
            </w:r>
          </w:p>
        </w:tc>
      </w:tr>
      <w:tr w:rsidR="0096756A" w:rsidRPr="00027917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Equity and investment fund shares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13 702 628,0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11 025 328,0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911 135,1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9 128 344,1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810 280,9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35 189,8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140 378,1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2 677 300,0</w:t>
            </w:r>
          </w:p>
        </w:tc>
      </w:tr>
      <w:tr w:rsidR="0096756A" w:rsidRPr="00027917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Insurance, pension and standardized guarantee schemes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1 994 715,2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1 990 288,5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20 688,3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16 044,3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536,6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490,8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1 952 528,5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4 426,7</w:t>
            </w:r>
          </w:p>
        </w:tc>
      </w:tr>
      <w:tr w:rsidR="0096756A" w:rsidRPr="00027917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Financial derivatives and employee stock options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-155 368,4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-133 673,3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-9 463,6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-123 535,2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-702,2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27,7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-21 695,1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Other accounts receivable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5 756 656,4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5 454 286,6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3 175 584,0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805 126,8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582 583,5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-39 543,1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930 535,4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302 369,8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Net acquisition of liabilities</w:t>
            </w:r>
          </w:p>
        </w:tc>
        <w:tc>
          <w:tcPr>
            <w:tcW w:w="851" w:type="dxa"/>
            <w:vAlign w:val="bottom"/>
          </w:tcPr>
          <w:p w:rsidR="0096756A" w:rsidRPr="007F434E" w:rsidRDefault="0096756A" w:rsidP="007C34FC">
            <w:pPr>
              <w:ind w:left="-184"/>
              <w:jc w:val="right"/>
              <w:rPr>
                <w:rFonts w:ascii="Calibri" w:hAnsi="Calibri"/>
                <w:sz w:val="15"/>
                <w:szCs w:val="15"/>
              </w:rPr>
            </w:pPr>
            <w:r w:rsidRPr="007F434E">
              <w:rPr>
                <w:rFonts w:ascii="Calibri" w:hAnsi="Calibri"/>
                <w:sz w:val="15"/>
                <w:szCs w:val="15"/>
              </w:rPr>
              <w:t>33 686 698,2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35 977 209,4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7 089 039,2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24 285 463,9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3 339 364,0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-660,7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1 264 003,0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-2 290 511,2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Monetary gold and SDRs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331,8  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 xml:space="preserve"> -     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331,8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Currency and deposits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6 533 783,5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7 378 691,5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7 378 691,5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-844 908,0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Debt securities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2 130 816,0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5 522 714,2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-424 373,0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2 857 675,0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3 089 412,2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-3 391 898,2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Loans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3 723 135,7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3 601 078,4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1 608 699,5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641 397,4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198 638,7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-2 766,9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1 155 109,7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122 057,3</w:t>
            </w:r>
          </w:p>
        </w:tc>
      </w:tr>
      <w:tr w:rsidR="0096756A" w:rsidRPr="00027917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Equity and investment fund shares</w:t>
            </w:r>
          </w:p>
        </w:tc>
        <w:tc>
          <w:tcPr>
            <w:tcW w:w="851" w:type="dxa"/>
            <w:vAlign w:val="bottom"/>
          </w:tcPr>
          <w:p w:rsidR="0096756A" w:rsidRPr="007F434E" w:rsidRDefault="0096756A" w:rsidP="007C34FC">
            <w:pPr>
              <w:ind w:left="-184"/>
              <w:jc w:val="right"/>
              <w:rPr>
                <w:rFonts w:ascii="Calibri" w:hAnsi="Calibri"/>
                <w:sz w:val="15"/>
                <w:szCs w:val="15"/>
              </w:rPr>
            </w:pPr>
            <w:r w:rsidRPr="007F434E">
              <w:rPr>
                <w:rFonts w:ascii="Calibri" w:hAnsi="Calibri"/>
                <w:sz w:val="15"/>
                <w:szCs w:val="15"/>
              </w:rPr>
              <w:t>13 702 628,0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12 699 291,9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2 524 671,6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10 174 620,3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1 003 336,1</w:t>
            </w:r>
          </w:p>
        </w:tc>
      </w:tr>
      <w:tr w:rsidR="0096756A" w:rsidRPr="00027917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Insurance, pension and standardized guarantee schemes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1 994 715,2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1 994 715,2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2 230 665,7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-235 950,5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</w:tr>
      <w:tr w:rsidR="0096756A" w:rsidRPr="00027917" w:rsidTr="009D1CBB">
        <w:trPr>
          <w:cantSplit/>
          <w:trHeight w:val="153"/>
        </w:trPr>
        <w:tc>
          <w:tcPr>
            <w:tcW w:w="2410" w:type="dxa"/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Financial derivatives and employee stock options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-155 368,4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-157 058,0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1 964,9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-159 061,9</w:t>
            </w:r>
          </w:p>
        </w:tc>
        <w:tc>
          <w:tcPr>
            <w:tcW w:w="851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39,0</w:t>
            </w:r>
          </w:p>
        </w:tc>
        <w:tc>
          <w:tcPr>
            <w:tcW w:w="992" w:type="dxa"/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1 689,6</w:t>
            </w:r>
          </w:p>
        </w:tc>
      </w:tr>
      <w:tr w:rsidR="0096756A" w:rsidRPr="00DD545D" w:rsidTr="009D1CBB">
        <w:trPr>
          <w:cantSplit/>
          <w:trHeight w:val="153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96756A" w:rsidRPr="00D45128" w:rsidRDefault="0096756A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D45128">
              <w:rPr>
                <w:rFonts w:ascii="Calibri" w:hAnsi="Calibri" w:cs="Calibri"/>
                <w:szCs w:val="16"/>
                <w:lang w:val="en-US"/>
              </w:rPr>
              <w:t>Other accounts payable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5 756 656,4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4 937 776,2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3 378 076,2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1 161 475,9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287 263,6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2 106,2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108 854,3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6756A" w:rsidRPr="00D00890" w:rsidRDefault="0096756A" w:rsidP="007C34FC">
            <w:pPr>
              <w:ind w:left="-184"/>
              <w:jc w:val="right"/>
              <w:rPr>
                <w:rFonts w:ascii="Calibri" w:hAnsi="Calibri"/>
                <w:sz w:val="16"/>
                <w:szCs w:val="16"/>
              </w:rPr>
            </w:pPr>
            <w:r w:rsidRPr="00D00890">
              <w:rPr>
                <w:rFonts w:ascii="Calibri" w:hAnsi="Calibri"/>
                <w:sz w:val="16"/>
                <w:szCs w:val="16"/>
              </w:rPr>
              <w:t>818 880,2</w:t>
            </w:r>
          </w:p>
        </w:tc>
      </w:tr>
    </w:tbl>
    <w:p w:rsidR="00252E40" w:rsidRDefault="00252E40" w:rsidP="00252E40">
      <w:pPr>
        <w:spacing w:before="60"/>
        <w:ind w:firstLine="284"/>
        <w:rPr>
          <w:rFonts w:ascii="Calibri" w:hAnsi="Calibri"/>
          <w:i/>
          <w:sz w:val="16"/>
          <w:szCs w:val="16"/>
          <w:lang w:val="en-US"/>
        </w:rPr>
      </w:pPr>
      <w:r w:rsidRPr="00511195">
        <w:rPr>
          <w:rFonts w:ascii="Calibri" w:hAnsi="Calibri"/>
          <w:i/>
          <w:sz w:val="16"/>
          <w:szCs w:val="16"/>
          <w:lang w:val="en-US"/>
        </w:rPr>
        <w:t>*</w:t>
      </w:r>
      <w:r w:rsidRPr="006A422E">
        <w:rPr>
          <w:rFonts w:ascii="Calibri" w:hAnsi="Calibri"/>
          <w:i/>
          <w:sz w:val="16"/>
          <w:szCs w:val="16"/>
          <w:lang w:val="en-US"/>
        </w:rPr>
        <w:t xml:space="preserve"> The account is calculated according to the new SNA guidance as of 2008.</w:t>
      </w:r>
    </w:p>
    <w:p w:rsidR="000A3E25" w:rsidRDefault="000A3E25" w:rsidP="00252E40">
      <w:pPr>
        <w:spacing w:before="60"/>
        <w:ind w:firstLine="284"/>
        <w:rPr>
          <w:rFonts w:ascii="Calibri" w:hAnsi="Calibri"/>
          <w:i/>
          <w:sz w:val="16"/>
          <w:szCs w:val="16"/>
          <w:lang w:val="en-US"/>
        </w:rPr>
      </w:pPr>
    </w:p>
    <w:p w:rsidR="000A3E25" w:rsidRDefault="000A3E25">
      <w:pPr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br w:type="page"/>
      </w:r>
    </w:p>
    <w:p w:rsidR="00675842" w:rsidRPr="006A422E" w:rsidRDefault="00D87083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13" w:name="_Toc465247910"/>
      <w:r w:rsidRPr="006A422E">
        <w:rPr>
          <w:rFonts w:ascii="Calibri" w:hAnsi="Calibri"/>
          <w:sz w:val="20"/>
          <w:lang w:val="en-US"/>
        </w:rPr>
        <w:lastRenderedPageBreak/>
        <w:t>1.9</w:t>
      </w:r>
      <w:r w:rsidR="00675842" w:rsidRPr="006A422E">
        <w:rPr>
          <w:rFonts w:ascii="Calibri" w:hAnsi="Calibri"/>
          <w:sz w:val="20"/>
          <w:lang w:val="en-US"/>
        </w:rPr>
        <w:t xml:space="preserve"> G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r w:rsidR="00675842" w:rsidRPr="006A422E">
        <w:rPr>
          <w:rFonts w:ascii="Calibri" w:hAnsi="Calibri"/>
          <w:sz w:val="20"/>
          <w:lang w:val="en-US"/>
        </w:rPr>
        <w:t>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do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ic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t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su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f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v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l</w:t>
        </w:r>
      </w:smartTag>
      <w:r w:rsidR="00675842" w:rsidRPr="006A422E">
        <w:rPr>
          <w:rFonts w:ascii="Calibri" w:hAnsi="Calibri"/>
          <w:sz w:val="20"/>
          <w:lang w:val="en-US"/>
        </w:rPr>
        <w:t>ue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r w:rsidR="00675842" w:rsidRPr="006A422E">
        <w:rPr>
          <w:rFonts w:ascii="Calibri" w:hAnsi="Calibri"/>
          <w:sz w:val="20"/>
          <w:lang w:val="en-US"/>
        </w:rPr>
        <w:t>d</w:t>
      </w:r>
      <w:bookmarkEnd w:id="13"/>
    </w:p>
    <w:p w:rsidR="00BB3B22" w:rsidRPr="006A422E" w:rsidRDefault="007F434E" w:rsidP="00477B0C">
      <w:pPr>
        <w:pStyle w:val="a6"/>
        <w:spacing w:before="0" w:after="60"/>
        <w:ind w:left="720" w:firstLine="72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>in</w:t>
      </w:r>
      <w:r w:rsidRPr="007F434E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BB3B22"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="00BB3B22" w:rsidRPr="006A422E">
        <w:rPr>
          <w:rFonts w:ascii="Calibri" w:hAnsi="Calibri" w:cs="Calibri"/>
          <w:szCs w:val="16"/>
          <w:lang w:val="en-US"/>
        </w:rPr>
        <w:t>u</w:t>
      </w:r>
      <w:smartTag w:uri="urn:schemas-microsoft-com:office:smarttags" w:element="PersonName">
        <w:r w:rsidR="00BB3B22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BB3B22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BB3B22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BB3B22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BB3B22" w:rsidRPr="006A422E">
        <w:rPr>
          <w:rFonts w:ascii="Calibri" w:hAnsi="Calibri" w:cs="Calibri"/>
          <w:szCs w:val="16"/>
          <w:lang w:val="en-US"/>
        </w:rPr>
        <w:t>t</w:t>
      </w:r>
      <w:r w:rsidRPr="007F434E">
        <w:rPr>
          <w:rFonts w:ascii="Calibri" w:hAnsi="Calibri" w:cs="Calibri"/>
          <w:szCs w:val="16"/>
          <w:lang w:val="en-US"/>
        </w:rPr>
        <w:t xml:space="preserve"> </w:t>
      </w:r>
      <w:r w:rsidR="00BB3B22" w:rsidRPr="006A422E">
        <w:rPr>
          <w:rFonts w:ascii="Calibri" w:hAnsi="Calibri" w:cs="Calibri"/>
          <w:szCs w:val="16"/>
          <w:lang w:val="en-US"/>
        </w:rPr>
        <w:t>p</w:t>
      </w:r>
      <w:smartTag w:uri="urn:schemas-microsoft-com:office:smarttags" w:element="PersonName">
        <w:r w:rsidR="00BB3B22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BB3B22"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="00BB3B22"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="00BB3B22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BB3B22"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="00BB3B22" w:rsidRPr="006A422E">
        <w:rPr>
          <w:rFonts w:ascii="Calibri" w:hAnsi="Calibri" w:cs="Calibri"/>
          <w:szCs w:val="16"/>
          <w:lang w:val="en-US"/>
        </w:rPr>
        <w:t xml:space="preserve">, </w:t>
      </w:r>
      <w:r w:rsidR="00692328">
        <w:rPr>
          <w:rFonts w:ascii="Calibri" w:hAnsi="Calibri" w:cs="Calibri"/>
          <w:szCs w:val="16"/>
          <w:lang w:val="en-US"/>
        </w:rPr>
        <w:t>million</w:t>
      </w:r>
      <w:r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BB3B22"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="00BB3B22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BB3B22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BB3B22"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="00BB3B22" w:rsidRPr="006A422E">
          <w:rPr>
            <w:rFonts w:ascii="Calibri" w:hAnsi="Calibri" w:cs="Calibri"/>
            <w:szCs w:val="16"/>
            <w:lang w:val="en-US"/>
          </w:rPr>
          <w:t>e</w:t>
        </w:r>
      </w:smartTag>
    </w:p>
    <w:tbl>
      <w:tblPr>
        <w:tblW w:w="9641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3015"/>
        <w:gridCol w:w="1304"/>
        <w:gridCol w:w="1269"/>
        <w:gridCol w:w="35"/>
        <w:gridCol w:w="69"/>
        <w:gridCol w:w="1235"/>
        <w:gridCol w:w="104"/>
        <w:gridCol w:w="1200"/>
        <w:gridCol w:w="106"/>
        <w:gridCol w:w="1198"/>
        <w:gridCol w:w="106"/>
      </w:tblGrid>
      <w:tr w:rsidR="000A3E25" w:rsidRPr="006A422E" w:rsidTr="00DE79B8">
        <w:trPr>
          <w:cantSplit/>
          <w:trHeight w:val="95"/>
        </w:trPr>
        <w:tc>
          <w:tcPr>
            <w:tcW w:w="30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E25" w:rsidRPr="006A422E" w:rsidRDefault="000A3E25" w:rsidP="00BB3B22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270E3E" w:rsidRDefault="000A3E25" w:rsidP="002C2C36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3E25" w:rsidRPr="00270E3E" w:rsidRDefault="000A3E25" w:rsidP="00DE79B8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3E25" w:rsidRPr="00270E3E" w:rsidRDefault="000A3E25" w:rsidP="00DE79B8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3E25" w:rsidRPr="00270E3E" w:rsidRDefault="000A3E25" w:rsidP="000A3E25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3E25" w:rsidRPr="00270E3E" w:rsidRDefault="000A3E25" w:rsidP="00770BC8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3E25" w:rsidRPr="000A3E25" w:rsidRDefault="000A3E25" w:rsidP="00A2453C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</w:tr>
      <w:tr w:rsidR="007250AF" w:rsidRPr="006A422E" w:rsidTr="002C2C36">
        <w:trPr>
          <w:gridAfter w:val="1"/>
          <w:wAfter w:w="106" w:type="dxa"/>
          <w:cantSplit/>
          <w:trHeight w:val="64"/>
        </w:trPr>
        <w:tc>
          <w:tcPr>
            <w:tcW w:w="3015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ut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at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b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ic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04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74 731 304,6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1A17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172E">
              <w:rPr>
                <w:rFonts w:ascii="Calibri" w:hAnsi="Calibri"/>
                <w:color w:val="000000"/>
                <w:sz w:val="16"/>
                <w:szCs w:val="16"/>
              </w:rPr>
              <w:t>95 418 867,6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1A17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172E">
              <w:rPr>
                <w:rFonts w:ascii="Calibri" w:hAnsi="Calibri"/>
                <w:color w:val="000000"/>
                <w:sz w:val="16"/>
                <w:szCs w:val="16"/>
              </w:rPr>
              <w:t>102 753 424,6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585F20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85F20">
              <w:rPr>
                <w:rFonts w:ascii="Calibri" w:hAnsi="Calibri"/>
                <w:color w:val="000000"/>
                <w:sz w:val="16"/>
                <w:szCs w:val="16"/>
              </w:rPr>
              <w:t>111 674 103,0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109 694 845,8</w:t>
            </w:r>
          </w:p>
        </w:tc>
      </w:tr>
      <w:tr w:rsidR="007250AF" w:rsidRPr="006A422E" w:rsidTr="002C2C36">
        <w:trPr>
          <w:gridAfter w:val="1"/>
          <w:wAfter w:w="106" w:type="dxa"/>
          <w:cantSplit/>
          <w:trHeight w:val="64"/>
        </w:trPr>
        <w:tc>
          <w:tcPr>
            <w:tcW w:w="3015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</w:p>
        </w:tc>
        <w:tc>
          <w:tcPr>
            <w:tcW w:w="1304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30 393 719,1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1A17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172E">
              <w:rPr>
                <w:rFonts w:ascii="Calibri" w:hAnsi="Calibri"/>
                <w:color w:val="000000"/>
                <w:sz w:val="16"/>
                <w:szCs w:val="16"/>
              </w:rPr>
              <w:t>44 223 008,3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1A17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172E">
              <w:rPr>
                <w:rFonts w:ascii="Calibri" w:hAnsi="Calibri"/>
                <w:color w:val="000000"/>
                <w:sz w:val="16"/>
                <w:szCs w:val="16"/>
              </w:rPr>
              <w:t>45 046 871,3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585F20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85F20">
              <w:rPr>
                <w:rFonts w:ascii="Calibri" w:hAnsi="Calibri"/>
                <w:color w:val="000000"/>
                <w:sz w:val="16"/>
                <w:szCs w:val="16"/>
              </w:rPr>
              <w:t>46 992 498,2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42 866 610,7</w:t>
            </w:r>
          </w:p>
        </w:tc>
      </w:tr>
      <w:tr w:rsidR="007250AF" w:rsidRPr="006A422E" w:rsidTr="002C2C36">
        <w:trPr>
          <w:gridAfter w:val="1"/>
          <w:wAfter w:w="106" w:type="dxa"/>
          <w:cantSplit/>
          <w:trHeight w:val="64"/>
        </w:trPr>
        <w:tc>
          <w:tcPr>
            <w:tcW w:w="3015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ue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in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ic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04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44 337 585,5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1A17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172E">
              <w:rPr>
                <w:rFonts w:ascii="Calibri" w:hAnsi="Calibri"/>
                <w:color w:val="000000"/>
                <w:sz w:val="16"/>
                <w:szCs w:val="16"/>
              </w:rPr>
              <w:t>51 195 859,3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1A17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172E">
              <w:rPr>
                <w:rFonts w:ascii="Calibri" w:hAnsi="Calibri"/>
                <w:color w:val="000000"/>
                <w:sz w:val="16"/>
                <w:szCs w:val="16"/>
              </w:rPr>
              <w:t>57 706 553,3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585F20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85F20">
              <w:rPr>
                <w:rFonts w:ascii="Calibri" w:hAnsi="Calibri"/>
                <w:color w:val="000000"/>
                <w:sz w:val="16"/>
                <w:szCs w:val="16"/>
              </w:rPr>
              <w:t>64 681 604,8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66 828 235,1</w:t>
            </w:r>
          </w:p>
        </w:tc>
      </w:tr>
      <w:tr w:rsidR="007250AF" w:rsidRPr="006A422E" w:rsidTr="002C2C36">
        <w:trPr>
          <w:gridAfter w:val="1"/>
          <w:wAfter w:w="106" w:type="dxa"/>
          <w:cantSplit/>
          <w:trHeight w:val="64"/>
        </w:trPr>
        <w:tc>
          <w:tcPr>
            <w:tcW w:w="3015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04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2 777 016,3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1A17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172E">
              <w:rPr>
                <w:rFonts w:ascii="Calibri" w:hAnsi="Calibri"/>
                <w:color w:val="000000"/>
                <w:sz w:val="16"/>
                <w:szCs w:val="16"/>
              </w:rPr>
              <w:t>3 371 983,4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1A17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172E">
              <w:rPr>
                <w:rFonts w:ascii="Calibri" w:hAnsi="Calibri"/>
                <w:color w:val="000000"/>
                <w:sz w:val="16"/>
                <w:szCs w:val="16"/>
              </w:rPr>
              <w:t>4 277 352,3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585F20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85F20">
              <w:rPr>
                <w:rFonts w:ascii="Calibri" w:hAnsi="Calibri"/>
                <w:color w:val="000000"/>
                <w:sz w:val="16"/>
                <w:szCs w:val="16"/>
              </w:rPr>
              <w:t>5 057 371,0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4 069 079,9</w:t>
            </w:r>
          </w:p>
        </w:tc>
      </w:tr>
      <w:tr w:rsidR="007250AF" w:rsidRPr="006A422E" w:rsidTr="002C2C36">
        <w:trPr>
          <w:gridAfter w:val="1"/>
          <w:wAfter w:w="106" w:type="dxa"/>
          <w:cantSplit/>
          <w:trHeight w:val="64"/>
        </w:trPr>
        <w:tc>
          <w:tcPr>
            <w:tcW w:w="3015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(-)</w:t>
            </w:r>
          </w:p>
        </w:tc>
        <w:tc>
          <w:tcPr>
            <w:tcW w:w="1304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143 451,8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1A17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172E">
              <w:rPr>
                <w:rFonts w:ascii="Calibri" w:hAnsi="Calibri"/>
                <w:color w:val="000000"/>
                <w:sz w:val="16"/>
                <w:szCs w:val="16"/>
              </w:rPr>
              <w:t>188 984,9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1A17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172E">
              <w:rPr>
                <w:rFonts w:ascii="Calibri" w:hAnsi="Calibri"/>
                <w:color w:val="000000"/>
                <w:sz w:val="16"/>
                <w:szCs w:val="16"/>
              </w:rPr>
              <w:t>164 369,2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585F20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85F20">
              <w:rPr>
                <w:rFonts w:ascii="Calibri" w:hAnsi="Calibri"/>
                <w:color w:val="000000"/>
                <w:sz w:val="16"/>
                <w:szCs w:val="16"/>
              </w:rPr>
              <w:t>206 349,3</w:t>
            </w:r>
          </w:p>
        </w:tc>
        <w:tc>
          <w:tcPr>
            <w:tcW w:w="1304" w:type="dxa"/>
            <w:gridSpan w:val="2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248 281,8</w:t>
            </w:r>
          </w:p>
        </w:tc>
      </w:tr>
      <w:tr w:rsidR="007250AF" w:rsidRPr="006A422E" w:rsidTr="002C2C36">
        <w:trPr>
          <w:gridAfter w:val="1"/>
          <w:wAfter w:w="106" w:type="dxa"/>
          <w:cantSplit/>
          <w:trHeight w:val="64"/>
        </w:trPr>
        <w:tc>
          <w:tcPr>
            <w:tcW w:w="3015" w:type="dxa"/>
            <w:tcBorders>
              <w:bottom w:val="single" w:sz="4" w:space="0" w:color="auto"/>
            </w:tcBorders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ic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in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k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46 971 150,0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bottom"/>
          </w:tcPr>
          <w:p w:rsidR="007250AF" w:rsidRPr="001A17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172E">
              <w:rPr>
                <w:rFonts w:ascii="Calibri" w:hAnsi="Calibri"/>
                <w:color w:val="000000"/>
                <w:sz w:val="16"/>
                <w:szCs w:val="16"/>
              </w:rPr>
              <w:t>54 378 857,8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bottom"/>
          </w:tcPr>
          <w:p w:rsidR="007250AF" w:rsidRPr="001A172E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172E">
              <w:rPr>
                <w:rFonts w:ascii="Calibri" w:hAnsi="Calibri"/>
                <w:color w:val="000000"/>
                <w:sz w:val="16"/>
                <w:szCs w:val="16"/>
              </w:rPr>
              <w:t>61 819 536,4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bottom"/>
          </w:tcPr>
          <w:p w:rsidR="007250AF" w:rsidRPr="00585F20" w:rsidRDefault="007250AF" w:rsidP="000A3E2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85F20">
              <w:rPr>
                <w:rFonts w:ascii="Calibri" w:hAnsi="Calibri"/>
                <w:color w:val="000000"/>
                <w:sz w:val="16"/>
                <w:szCs w:val="16"/>
              </w:rPr>
              <w:t>69 532 626,5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305E">
              <w:rPr>
                <w:rFonts w:ascii="Calibri" w:hAnsi="Calibri"/>
                <w:color w:val="000000"/>
                <w:sz w:val="16"/>
                <w:szCs w:val="16"/>
              </w:rPr>
              <w:t>70 649 033,2</w:t>
            </w:r>
          </w:p>
        </w:tc>
      </w:tr>
    </w:tbl>
    <w:p w:rsidR="00675842" w:rsidRPr="006A422E" w:rsidRDefault="00D87083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14" w:name="_Toc465247911"/>
      <w:r w:rsidRPr="006A422E">
        <w:rPr>
          <w:rFonts w:ascii="Calibri" w:hAnsi="Calibri"/>
          <w:sz w:val="20"/>
          <w:lang w:val="en-US"/>
        </w:rPr>
        <w:t>1.10</w:t>
      </w:r>
      <w:r w:rsidR="00BC6279" w:rsidRPr="006A422E">
        <w:rPr>
          <w:rFonts w:ascii="Calibri" w:hAnsi="Calibri"/>
          <w:sz w:val="20"/>
          <w:lang w:val="en-US"/>
        </w:rPr>
        <w:t xml:space="preserve"> G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r w:rsidR="00675842" w:rsidRPr="006A422E">
        <w:rPr>
          <w:rFonts w:ascii="Calibri" w:hAnsi="Calibri"/>
          <w:sz w:val="20"/>
          <w:lang w:val="en-US"/>
        </w:rPr>
        <w:t>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do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ic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t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BC6279" w:rsidRPr="006A422E">
        <w:rPr>
          <w:rFonts w:ascii="Calibri" w:hAnsi="Calibri"/>
          <w:sz w:val="20"/>
          <w:lang w:val="en-US"/>
        </w:rPr>
        <w:t>by i</w:t>
      </w:r>
      <w:smartTag w:uri="urn:schemas-microsoft-com:office:smarttags" w:element="PersonName">
        <w:r w:rsidR="00BC6279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BC6279" w:rsidRPr="006A422E">
          <w:rPr>
            <w:rFonts w:ascii="Calibri" w:hAnsi="Calibri"/>
            <w:sz w:val="20"/>
            <w:lang w:val="en-US"/>
          </w:rPr>
          <w:t>c</w:t>
        </w:r>
      </w:smartTag>
      <w:r w:rsidR="00BC6279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BC6279" w:rsidRPr="006A422E">
          <w:rPr>
            <w:rFonts w:ascii="Calibri" w:hAnsi="Calibri"/>
            <w:sz w:val="20"/>
            <w:lang w:val="en-US"/>
          </w:rPr>
          <w:t>m</w:t>
        </w:r>
      </w:smartTag>
      <w:r w:rsidR="00BC6279" w:rsidRPr="006A422E">
        <w:rPr>
          <w:rFonts w:ascii="Calibri" w:hAnsi="Calibri"/>
          <w:sz w:val="20"/>
          <w:lang w:val="en-US"/>
        </w:rPr>
        <w:t>e</w:t>
      </w:r>
      <w:bookmarkEnd w:id="14"/>
    </w:p>
    <w:p w:rsidR="00675842" w:rsidRPr="006A422E" w:rsidRDefault="007F434E" w:rsidP="00477B0C">
      <w:pPr>
        <w:pStyle w:val="a6"/>
        <w:spacing w:before="0" w:after="60"/>
        <w:ind w:left="720" w:firstLine="72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>i</w:t>
      </w:r>
      <w:r w:rsidR="001E7200" w:rsidRPr="006A422E">
        <w:rPr>
          <w:rFonts w:ascii="Calibri" w:hAnsi="Calibri" w:cs="Calibri"/>
          <w:szCs w:val="16"/>
          <w:lang w:val="en-US"/>
        </w:rPr>
        <w:t>n</w:t>
      </w:r>
      <w:r w:rsidRPr="007F434E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="00675842" w:rsidRPr="006A422E">
        <w:rPr>
          <w:rFonts w:ascii="Calibri" w:hAnsi="Calibri" w:cs="Calibri"/>
          <w:szCs w:val="16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675842" w:rsidRPr="006A422E">
        <w:rPr>
          <w:rFonts w:ascii="Calibri" w:hAnsi="Calibri" w:cs="Calibri"/>
          <w:szCs w:val="16"/>
          <w:lang w:val="en-US"/>
        </w:rPr>
        <w:t>t</w:t>
      </w:r>
      <w:r w:rsidRPr="007F434E">
        <w:rPr>
          <w:rFonts w:ascii="Calibri" w:hAnsi="Calibri" w:cs="Calibri"/>
          <w:szCs w:val="16"/>
          <w:lang w:val="en-US"/>
        </w:rPr>
        <w:t xml:space="preserve"> </w:t>
      </w:r>
      <w:r w:rsidR="00675842" w:rsidRPr="006A422E">
        <w:rPr>
          <w:rFonts w:ascii="Calibri" w:hAnsi="Calibri" w:cs="Calibri"/>
          <w:szCs w:val="16"/>
          <w:lang w:val="en-US"/>
        </w:rPr>
        <w:t>p</w:t>
      </w:r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675842"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="00675842" w:rsidRPr="006A422E">
        <w:rPr>
          <w:rFonts w:ascii="Calibri" w:hAnsi="Calibri" w:cs="Calibri"/>
          <w:szCs w:val="16"/>
          <w:lang w:val="en-US"/>
        </w:rPr>
        <w:t xml:space="preserve">, </w:t>
      </w:r>
      <w:r w:rsidR="00692328">
        <w:rPr>
          <w:rFonts w:ascii="Calibri" w:hAnsi="Calibri" w:cs="Calibri"/>
          <w:szCs w:val="16"/>
          <w:lang w:val="en-US"/>
        </w:rPr>
        <w:t>million</w:t>
      </w:r>
      <w:r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675842"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="00675842" w:rsidRPr="006A422E">
          <w:rPr>
            <w:rFonts w:ascii="Calibri" w:hAnsi="Calibri" w:cs="Calibri"/>
            <w:szCs w:val="16"/>
            <w:lang w:val="en-US"/>
          </w:rPr>
          <w:t>e</w:t>
        </w:r>
      </w:smartTag>
    </w:p>
    <w:tbl>
      <w:tblPr>
        <w:tblW w:w="9539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3019"/>
        <w:gridCol w:w="1304"/>
        <w:gridCol w:w="1304"/>
        <w:gridCol w:w="1304"/>
        <w:gridCol w:w="1304"/>
        <w:gridCol w:w="1304"/>
      </w:tblGrid>
      <w:tr w:rsidR="000A3E25" w:rsidRPr="006A422E" w:rsidTr="00770BC8">
        <w:trPr>
          <w:cantSplit/>
          <w:trHeight w:val="95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6A422E" w:rsidRDefault="000A3E25" w:rsidP="007B65F1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270E3E" w:rsidRDefault="000A3E25" w:rsidP="000A3E2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6A422E" w:rsidRDefault="000A3E25" w:rsidP="000A3E2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270E3E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25" w:rsidRPr="00D45128" w:rsidRDefault="000A3E25" w:rsidP="000A3E2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25" w:rsidRPr="000A3E25" w:rsidRDefault="000A3E25" w:rsidP="00A2453C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</w:tr>
      <w:tr w:rsidR="007250AF" w:rsidRPr="006A422E" w:rsidTr="00003565">
        <w:trPr>
          <w:cantSplit/>
          <w:trHeight w:val="64"/>
        </w:trPr>
        <w:tc>
          <w:tcPr>
            <w:tcW w:w="3019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oy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04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14 253 989,5</w:t>
            </w:r>
          </w:p>
        </w:tc>
        <w:tc>
          <w:tcPr>
            <w:tcW w:w="1304" w:type="dxa"/>
            <w:vAlign w:val="bottom"/>
          </w:tcPr>
          <w:p w:rsidR="007250AF" w:rsidRPr="000E2A21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E2A21">
              <w:rPr>
                <w:rFonts w:ascii="Calibri" w:hAnsi="Calibri"/>
                <w:sz w:val="16"/>
                <w:szCs w:val="16"/>
              </w:rPr>
              <w:t>16 610 443,3</w:t>
            </w:r>
          </w:p>
        </w:tc>
        <w:tc>
          <w:tcPr>
            <w:tcW w:w="1304" w:type="dxa"/>
            <w:vAlign w:val="bottom"/>
          </w:tcPr>
          <w:p w:rsidR="007250AF" w:rsidRPr="00A36C7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36C7A">
              <w:rPr>
                <w:rFonts w:ascii="Calibri" w:hAnsi="Calibri"/>
                <w:sz w:val="16"/>
                <w:szCs w:val="16"/>
              </w:rPr>
              <w:t>18 825 518,4</w:t>
            </w:r>
          </w:p>
        </w:tc>
        <w:tc>
          <w:tcPr>
            <w:tcW w:w="1304" w:type="dxa"/>
            <w:vAlign w:val="bottom"/>
          </w:tcPr>
          <w:p w:rsidR="007250AF" w:rsidRPr="00585F20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21 199 133,2</w:t>
            </w:r>
          </w:p>
        </w:tc>
        <w:tc>
          <w:tcPr>
            <w:tcW w:w="1304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22 038 361,4</w:t>
            </w:r>
          </w:p>
        </w:tc>
      </w:tr>
      <w:tr w:rsidR="007250AF" w:rsidRPr="006A422E" w:rsidTr="00003565">
        <w:trPr>
          <w:cantSplit/>
          <w:trHeight w:val="64"/>
        </w:trPr>
        <w:tc>
          <w:tcPr>
            <w:tcW w:w="3019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04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3 465 723,7</w:t>
            </w:r>
          </w:p>
        </w:tc>
        <w:tc>
          <w:tcPr>
            <w:tcW w:w="1304" w:type="dxa"/>
            <w:vAlign w:val="bottom"/>
          </w:tcPr>
          <w:p w:rsidR="007250AF" w:rsidRPr="000E2A21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E2A21">
              <w:rPr>
                <w:rFonts w:ascii="Calibri" w:hAnsi="Calibri"/>
                <w:sz w:val="16"/>
                <w:szCs w:val="16"/>
              </w:rPr>
              <w:t>3 973 441,9</w:t>
            </w:r>
          </w:p>
        </w:tc>
        <w:tc>
          <w:tcPr>
            <w:tcW w:w="1304" w:type="dxa"/>
            <w:vAlign w:val="bottom"/>
          </w:tcPr>
          <w:p w:rsidR="007250AF" w:rsidRPr="00A36C7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36C7A">
              <w:rPr>
                <w:rFonts w:ascii="Calibri" w:hAnsi="Calibri"/>
                <w:sz w:val="16"/>
                <w:szCs w:val="16"/>
              </w:rPr>
              <w:t>4 890 902,8</w:t>
            </w:r>
          </w:p>
        </w:tc>
        <w:tc>
          <w:tcPr>
            <w:tcW w:w="1304" w:type="dxa"/>
            <w:vAlign w:val="bottom"/>
          </w:tcPr>
          <w:p w:rsidR="007250AF" w:rsidRPr="00585F20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5 778 552,1</w:t>
            </w:r>
          </w:p>
        </w:tc>
        <w:tc>
          <w:tcPr>
            <w:tcW w:w="1304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5 389 948,0</w:t>
            </w:r>
          </w:p>
        </w:tc>
      </w:tr>
      <w:tr w:rsidR="007250AF" w:rsidRPr="006A422E" w:rsidTr="00003565">
        <w:trPr>
          <w:cantSplit/>
          <w:trHeight w:val="64"/>
        </w:trPr>
        <w:tc>
          <w:tcPr>
            <w:tcW w:w="3019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(-)</w:t>
            </w:r>
          </w:p>
        </w:tc>
        <w:tc>
          <w:tcPr>
            <w:tcW w:w="1304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143 451,8</w:t>
            </w:r>
          </w:p>
        </w:tc>
        <w:tc>
          <w:tcPr>
            <w:tcW w:w="1304" w:type="dxa"/>
            <w:vAlign w:val="bottom"/>
          </w:tcPr>
          <w:p w:rsidR="007250AF" w:rsidRPr="000E2A21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E2A21">
              <w:rPr>
                <w:rFonts w:ascii="Calibri" w:hAnsi="Calibri"/>
                <w:sz w:val="16"/>
                <w:szCs w:val="16"/>
              </w:rPr>
              <w:t>188 984,9</w:t>
            </w:r>
          </w:p>
        </w:tc>
        <w:tc>
          <w:tcPr>
            <w:tcW w:w="1304" w:type="dxa"/>
            <w:vAlign w:val="bottom"/>
          </w:tcPr>
          <w:p w:rsidR="007250AF" w:rsidRPr="00A36C7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36C7A">
              <w:rPr>
                <w:rFonts w:ascii="Calibri" w:hAnsi="Calibri"/>
                <w:sz w:val="16"/>
                <w:szCs w:val="16"/>
              </w:rPr>
              <w:t>164 369,2</w:t>
            </w:r>
          </w:p>
        </w:tc>
        <w:tc>
          <w:tcPr>
            <w:tcW w:w="1304" w:type="dxa"/>
            <w:vAlign w:val="bottom"/>
          </w:tcPr>
          <w:p w:rsidR="007250AF" w:rsidRPr="00585F20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206 349,3</w:t>
            </w:r>
          </w:p>
        </w:tc>
        <w:tc>
          <w:tcPr>
            <w:tcW w:w="1304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248 281,8</w:t>
            </w:r>
          </w:p>
        </w:tc>
      </w:tr>
      <w:tr w:rsidR="007250AF" w:rsidRPr="006A422E" w:rsidTr="00003565">
        <w:trPr>
          <w:cantSplit/>
          <w:trHeight w:val="64"/>
        </w:trPr>
        <w:tc>
          <w:tcPr>
            <w:tcW w:w="3019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d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</w:p>
        </w:tc>
        <w:tc>
          <w:tcPr>
            <w:tcW w:w="1304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5 009 473,7</w:t>
            </w:r>
          </w:p>
        </w:tc>
        <w:tc>
          <w:tcPr>
            <w:tcW w:w="1304" w:type="dxa"/>
            <w:vAlign w:val="bottom"/>
          </w:tcPr>
          <w:p w:rsidR="007250AF" w:rsidRPr="000E2A21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E2A21">
              <w:rPr>
                <w:rFonts w:ascii="Calibri" w:hAnsi="Calibri"/>
                <w:sz w:val="16"/>
                <w:szCs w:val="16"/>
              </w:rPr>
              <w:t>5 726 334,4</w:t>
            </w:r>
          </w:p>
        </w:tc>
        <w:tc>
          <w:tcPr>
            <w:tcW w:w="1304" w:type="dxa"/>
            <w:vAlign w:val="bottom"/>
          </w:tcPr>
          <w:p w:rsidR="007250AF" w:rsidRPr="00A36C7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36C7A">
              <w:rPr>
                <w:rFonts w:ascii="Calibri" w:hAnsi="Calibri"/>
                <w:sz w:val="16"/>
                <w:szCs w:val="16"/>
              </w:rPr>
              <w:t>6 394 457,4</w:t>
            </w:r>
          </w:p>
        </w:tc>
        <w:tc>
          <w:tcPr>
            <w:tcW w:w="1304" w:type="dxa"/>
            <w:vAlign w:val="bottom"/>
          </w:tcPr>
          <w:p w:rsidR="007250AF" w:rsidRPr="00585F20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7 372 240,6</w:t>
            </w:r>
          </w:p>
        </w:tc>
        <w:tc>
          <w:tcPr>
            <w:tcW w:w="1304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7 579 915,9</w:t>
            </w:r>
          </w:p>
        </w:tc>
      </w:tr>
      <w:tr w:rsidR="007250AF" w:rsidRPr="006A422E" w:rsidTr="00003565">
        <w:trPr>
          <w:cantSplit/>
          <w:trHeight w:val="64"/>
        </w:trPr>
        <w:tc>
          <w:tcPr>
            <w:tcW w:w="3019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us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d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mi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304" w:type="dxa"/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24 385 414,9</w:t>
            </w:r>
          </w:p>
        </w:tc>
        <w:tc>
          <w:tcPr>
            <w:tcW w:w="1304" w:type="dxa"/>
            <w:vAlign w:val="bottom"/>
          </w:tcPr>
          <w:p w:rsidR="007250AF" w:rsidRPr="000E2A21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E2A21">
              <w:rPr>
                <w:rFonts w:ascii="Calibri" w:hAnsi="Calibri"/>
                <w:sz w:val="16"/>
                <w:szCs w:val="16"/>
              </w:rPr>
              <w:t>28 257 623,1</w:t>
            </w:r>
          </w:p>
        </w:tc>
        <w:tc>
          <w:tcPr>
            <w:tcW w:w="1304" w:type="dxa"/>
            <w:vAlign w:val="bottom"/>
          </w:tcPr>
          <w:p w:rsidR="007250AF" w:rsidRPr="00A36C7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36C7A">
              <w:rPr>
                <w:rFonts w:ascii="Calibri" w:hAnsi="Calibri"/>
                <w:sz w:val="16"/>
                <w:szCs w:val="16"/>
              </w:rPr>
              <w:t>31 873 027,0</w:t>
            </w:r>
          </w:p>
        </w:tc>
        <w:tc>
          <w:tcPr>
            <w:tcW w:w="1304" w:type="dxa"/>
            <w:vAlign w:val="bottom"/>
          </w:tcPr>
          <w:p w:rsidR="007250AF" w:rsidRPr="00585F20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35 389 049,9</w:t>
            </w:r>
          </w:p>
        </w:tc>
        <w:tc>
          <w:tcPr>
            <w:tcW w:w="1304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35 889 089,7</w:t>
            </w:r>
          </w:p>
        </w:tc>
      </w:tr>
      <w:tr w:rsidR="007250AF" w:rsidRPr="006A422E" w:rsidTr="00003565">
        <w:trPr>
          <w:cantSplit/>
          <w:trHeight w:val="64"/>
        </w:trPr>
        <w:tc>
          <w:tcPr>
            <w:tcW w:w="3019" w:type="dxa"/>
            <w:tcBorders>
              <w:bottom w:val="single" w:sz="4" w:space="0" w:color="auto"/>
            </w:tcBorders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ic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uct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m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k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7250AF" w:rsidRPr="006A422E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46 971 150,0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7250AF" w:rsidRPr="000E2A21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E2A21">
              <w:rPr>
                <w:rFonts w:ascii="Calibri" w:hAnsi="Calibri"/>
                <w:sz w:val="16"/>
                <w:szCs w:val="16"/>
              </w:rPr>
              <w:t>54 378 857,8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7250AF" w:rsidRPr="00A36C7A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36C7A">
              <w:rPr>
                <w:rFonts w:ascii="Calibri" w:hAnsi="Calibri"/>
                <w:sz w:val="16"/>
                <w:szCs w:val="16"/>
              </w:rPr>
              <w:t>61 819 536,4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7250AF" w:rsidRPr="00585F20" w:rsidRDefault="007250AF" w:rsidP="000A3E2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69 532 626,5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70 649 033,2</w:t>
            </w:r>
          </w:p>
        </w:tc>
      </w:tr>
    </w:tbl>
    <w:p w:rsidR="00675842" w:rsidRPr="006A422E" w:rsidRDefault="00D87083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15" w:name="_Toc465247912"/>
      <w:r w:rsidRPr="006A422E">
        <w:rPr>
          <w:rFonts w:ascii="Calibri" w:hAnsi="Calibri"/>
          <w:sz w:val="20"/>
          <w:lang w:val="en-US"/>
        </w:rPr>
        <w:t>1.11</w:t>
      </w:r>
      <w:r w:rsidR="00675842" w:rsidRPr="006A422E">
        <w:rPr>
          <w:rFonts w:ascii="Calibri" w:hAnsi="Calibri"/>
          <w:sz w:val="20"/>
          <w:lang w:val="en-US"/>
        </w:rPr>
        <w:t xml:space="preserve"> G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r w:rsidR="00675842" w:rsidRPr="006A422E">
        <w:rPr>
          <w:rFonts w:ascii="Calibri" w:hAnsi="Calibri"/>
          <w:sz w:val="20"/>
          <w:lang w:val="en-US"/>
        </w:rPr>
        <w:t>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do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ic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, vo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l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, 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f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l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ors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r w:rsidR="00675842" w:rsidRPr="006A422E">
        <w:rPr>
          <w:rFonts w:ascii="Calibri" w:hAnsi="Calibri"/>
          <w:sz w:val="20"/>
          <w:lang w:val="en-US"/>
        </w:rPr>
        <w:t>d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s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f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GDP</w:t>
      </w:r>
      <w:bookmarkEnd w:id="15"/>
    </w:p>
    <w:tbl>
      <w:tblPr>
        <w:tblW w:w="978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977"/>
        <w:gridCol w:w="142"/>
        <w:gridCol w:w="142"/>
        <w:gridCol w:w="1346"/>
        <w:gridCol w:w="106"/>
        <w:gridCol w:w="71"/>
        <w:gridCol w:w="36"/>
        <w:gridCol w:w="1417"/>
        <w:gridCol w:w="71"/>
        <w:gridCol w:w="1489"/>
        <w:gridCol w:w="35"/>
        <w:gridCol w:w="35"/>
        <w:gridCol w:w="36"/>
        <w:gridCol w:w="1878"/>
      </w:tblGrid>
      <w:tr w:rsidR="00262086" w:rsidRPr="009B6ECF" w:rsidTr="007250AF">
        <w:trPr>
          <w:cantSplit/>
          <w:trHeight w:val="38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86" w:rsidRPr="006A422E" w:rsidRDefault="00262086" w:rsidP="00B123BF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86" w:rsidRPr="006A422E" w:rsidRDefault="001E7200" w:rsidP="00B123BF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</w:t>
            </w:r>
            <w:r w:rsidR="007F434E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smartTag w:uri="urn:schemas-microsoft-com:office:smarttags" w:element="PersonName">
              <w:r w:rsidR="00262086"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="00262086"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="00262086"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="00262086"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="00262086"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="00262086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="00262086"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7F434E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262086"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="00262086"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="00262086"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="00262086"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="00262086"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="00262086"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="00262086" w:rsidRPr="006A422E">
              <w:rPr>
                <w:rFonts w:ascii="Calibri" w:hAnsi="Calibri" w:cs="Calibri"/>
                <w:szCs w:val="16"/>
                <w:lang w:val="en-US"/>
              </w:rPr>
              <w:t>,</w:t>
            </w:r>
            <w:r w:rsidR="00262086" w:rsidRPr="006A422E">
              <w:rPr>
                <w:rFonts w:ascii="Calibri" w:hAnsi="Calibri" w:cs="Calibri"/>
                <w:szCs w:val="16"/>
                <w:lang w:val="en-US"/>
              </w:rPr>
              <w:br/>
            </w:r>
            <w:r w:rsidR="00692328">
              <w:rPr>
                <w:rFonts w:ascii="Calibri" w:hAnsi="Calibri" w:cs="Calibri"/>
                <w:szCs w:val="16"/>
                <w:lang w:val="en-US"/>
              </w:rPr>
              <w:t>million</w:t>
            </w:r>
            <w:r w:rsidR="007F434E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smartTag w:uri="urn:schemas-microsoft-com:office:smarttags" w:element="PersonName">
              <w:r w:rsidR="00262086"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="00262086"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="00262086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="00262086"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="00262086"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86" w:rsidRPr="006A422E" w:rsidRDefault="001E7200" w:rsidP="00692328">
            <w:pPr>
              <w:pStyle w:val="a7"/>
              <w:rPr>
                <w:rFonts w:ascii="Calibri" w:hAnsi="Calibri" w:cs="Calibri"/>
                <w:b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Vo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as a percentage over the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y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86" w:rsidRPr="006A422E" w:rsidRDefault="001E7200" w:rsidP="00312000">
            <w:pPr>
              <w:pStyle w:val="a7"/>
              <w:rPr>
                <w:rFonts w:ascii="Calibri" w:hAnsi="Calibri" w:cs="Calibri"/>
                <w:b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as a percentage over the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y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2086" w:rsidRPr="006A422E" w:rsidRDefault="00262086" w:rsidP="00B123BF">
            <w:pPr>
              <w:pStyle w:val="a7"/>
              <w:rPr>
                <w:rFonts w:ascii="Calibri" w:hAnsi="Calibri" w:cs="Calibri"/>
                <w:b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7F434E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b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7F434E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7F434E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y in</w:t>
            </w:r>
            <w:r w:rsidR="007F434E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vo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GDP, in</w:t>
            </w:r>
            <w:r w:rsidR="007F434E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692328">
              <w:rPr>
                <w:rFonts w:ascii="Calibri" w:hAnsi="Calibri" w:cs="Calibri"/>
                <w:szCs w:val="16"/>
                <w:lang w:val="en-US"/>
              </w:rPr>
              <w:t>percent</w:t>
            </w:r>
          </w:p>
        </w:tc>
      </w:tr>
      <w:tr w:rsidR="00BA74BA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BA74BA" w:rsidRPr="006A422E" w:rsidRDefault="00BA74BA" w:rsidP="0026208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Production of goods</w:t>
            </w:r>
          </w:p>
        </w:tc>
        <w:tc>
          <w:tcPr>
            <w:tcW w:w="1630" w:type="dxa"/>
            <w:gridSpan w:val="3"/>
            <w:vAlign w:val="bottom"/>
          </w:tcPr>
          <w:p w:rsidR="00BA74BA" w:rsidRPr="00270E3E" w:rsidRDefault="00BA74BA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630" w:type="dxa"/>
            <w:gridSpan w:val="4"/>
            <w:vAlign w:val="bottom"/>
          </w:tcPr>
          <w:p w:rsidR="00BA74BA" w:rsidRPr="00270E3E" w:rsidRDefault="00BA74BA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630" w:type="dxa"/>
            <w:gridSpan w:val="4"/>
            <w:vAlign w:val="bottom"/>
          </w:tcPr>
          <w:p w:rsidR="00BA74BA" w:rsidRPr="00270E3E" w:rsidRDefault="00BA74BA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914" w:type="dxa"/>
            <w:gridSpan w:val="2"/>
            <w:vAlign w:val="bottom"/>
          </w:tcPr>
          <w:p w:rsidR="00BA74BA" w:rsidRPr="00270E3E" w:rsidRDefault="00BA74BA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292742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292742" w:rsidRPr="006A422E" w:rsidRDefault="00292742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630" w:type="dxa"/>
            <w:gridSpan w:val="3"/>
            <w:vAlign w:val="bottom"/>
          </w:tcPr>
          <w:p w:rsidR="00292742" w:rsidRPr="00574E25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17 161 282,9</w:t>
            </w:r>
          </w:p>
        </w:tc>
        <w:tc>
          <w:tcPr>
            <w:tcW w:w="1630" w:type="dxa"/>
            <w:gridSpan w:val="4"/>
            <w:vAlign w:val="bottom"/>
          </w:tcPr>
          <w:p w:rsidR="00292742" w:rsidRPr="00574E25" w:rsidRDefault="00292742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630" w:type="dxa"/>
            <w:gridSpan w:val="4"/>
            <w:vAlign w:val="bottom"/>
          </w:tcPr>
          <w:p w:rsidR="00292742" w:rsidRPr="00574E25" w:rsidRDefault="00292742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116,1</w:t>
            </w:r>
          </w:p>
        </w:tc>
        <w:tc>
          <w:tcPr>
            <w:tcW w:w="1914" w:type="dxa"/>
            <w:gridSpan w:val="2"/>
            <w:vAlign w:val="bottom"/>
          </w:tcPr>
          <w:p w:rsidR="00292742" w:rsidRPr="00574E25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36,6</w:t>
            </w:r>
          </w:p>
        </w:tc>
      </w:tr>
      <w:tr w:rsidR="00292742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292742" w:rsidRPr="00D45128" w:rsidRDefault="00292742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630" w:type="dxa"/>
            <w:gridSpan w:val="3"/>
            <w:vAlign w:val="bottom"/>
          </w:tcPr>
          <w:p w:rsidR="00292742" w:rsidRPr="00247427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47427">
              <w:rPr>
                <w:rFonts w:ascii="Calibri" w:hAnsi="Calibri"/>
                <w:sz w:val="16"/>
                <w:szCs w:val="16"/>
              </w:rPr>
              <w:t>20 034 372,9</w:t>
            </w:r>
          </w:p>
        </w:tc>
        <w:tc>
          <w:tcPr>
            <w:tcW w:w="1630" w:type="dxa"/>
            <w:gridSpan w:val="4"/>
            <w:vAlign w:val="bottom"/>
          </w:tcPr>
          <w:p w:rsidR="00292742" w:rsidRPr="00247427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47427">
              <w:rPr>
                <w:rFonts w:ascii="Calibri" w:hAnsi="Calibri"/>
                <w:sz w:val="16"/>
                <w:szCs w:val="16"/>
              </w:rPr>
              <w:t>106,4</w:t>
            </w:r>
          </w:p>
        </w:tc>
        <w:tc>
          <w:tcPr>
            <w:tcW w:w="1630" w:type="dxa"/>
            <w:gridSpan w:val="4"/>
            <w:vAlign w:val="bottom"/>
          </w:tcPr>
          <w:p w:rsidR="00292742" w:rsidRPr="00247427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47427">
              <w:rPr>
                <w:rFonts w:ascii="Calibri" w:hAnsi="Calibri"/>
                <w:sz w:val="16"/>
                <w:szCs w:val="16"/>
              </w:rPr>
              <w:t>108,5</w:t>
            </w:r>
          </w:p>
        </w:tc>
        <w:tc>
          <w:tcPr>
            <w:tcW w:w="1914" w:type="dxa"/>
            <w:gridSpan w:val="2"/>
            <w:vAlign w:val="bottom"/>
          </w:tcPr>
          <w:p w:rsidR="00292742" w:rsidRPr="00247427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47427">
              <w:rPr>
                <w:rFonts w:ascii="Calibri" w:hAnsi="Calibri"/>
                <w:sz w:val="16"/>
                <w:szCs w:val="16"/>
              </w:rPr>
              <w:t>36,9</w:t>
            </w:r>
          </w:p>
        </w:tc>
      </w:tr>
      <w:tr w:rsidR="00292742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292742" w:rsidRDefault="00292742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630" w:type="dxa"/>
            <w:gridSpan w:val="3"/>
            <w:vAlign w:val="bottom"/>
          </w:tcPr>
          <w:p w:rsidR="00292742" w:rsidRPr="00247427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47427">
              <w:rPr>
                <w:rFonts w:ascii="Calibri" w:hAnsi="Calibri"/>
                <w:sz w:val="16"/>
                <w:szCs w:val="16"/>
              </w:rPr>
              <w:t>23 424 694,9</w:t>
            </w:r>
          </w:p>
        </w:tc>
        <w:tc>
          <w:tcPr>
            <w:tcW w:w="1630" w:type="dxa"/>
            <w:gridSpan w:val="4"/>
            <w:vAlign w:val="bottom"/>
          </w:tcPr>
          <w:p w:rsidR="00292742" w:rsidRPr="00247427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47427">
              <w:rPr>
                <w:rFonts w:ascii="Calibri" w:hAnsi="Calibri"/>
                <w:sz w:val="16"/>
                <w:szCs w:val="16"/>
              </w:rPr>
              <w:t>104,3</w:t>
            </w:r>
          </w:p>
        </w:tc>
        <w:tc>
          <w:tcPr>
            <w:tcW w:w="1630" w:type="dxa"/>
            <w:gridSpan w:val="4"/>
            <w:vAlign w:val="bottom"/>
          </w:tcPr>
          <w:p w:rsidR="00292742" w:rsidRPr="00247427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47427">
              <w:rPr>
                <w:rFonts w:ascii="Calibri" w:hAnsi="Calibri"/>
                <w:sz w:val="16"/>
                <w:szCs w:val="16"/>
              </w:rPr>
              <w:t>112,1</w:t>
            </w:r>
          </w:p>
        </w:tc>
        <w:tc>
          <w:tcPr>
            <w:tcW w:w="1914" w:type="dxa"/>
            <w:gridSpan w:val="2"/>
            <w:vAlign w:val="bottom"/>
          </w:tcPr>
          <w:p w:rsidR="00292742" w:rsidRPr="00247427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47427">
              <w:rPr>
                <w:rFonts w:ascii="Calibri" w:hAnsi="Calibri"/>
                <w:sz w:val="16"/>
                <w:szCs w:val="16"/>
              </w:rPr>
              <w:t>37,9</w:t>
            </w:r>
          </w:p>
        </w:tc>
      </w:tr>
      <w:tr w:rsidR="00292742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292742" w:rsidRDefault="00292742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630" w:type="dxa"/>
            <w:gridSpan w:val="3"/>
            <w:vAlign w:val="bottom"/>
          </w:tcPr>
          <w:p w:rsidR="00292742" w:rsidRPr="00585F20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26 071 350,0</w:t>
            </w:r>
          </w:p>
        </w:tc>
        <w:tc>
          <w:tcPr>
            <w:tcW w:w="1630" w:type="dxa"/>
            <w:gridSpan w:val="4"/>
            <w:vAlign w:val="bottom"/>
          </w:tcPr>
          <w:p w:rsidR="00292742" w:rsidRPr="00585F20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104,9</w:t>
            </w:r>
          </w:p>
        </w:tc>
        <w:tc>
          <w:tcPr>
            <w:tcW w:w="1630" w:type="dxa"/>
            <w:gridSpan w:val="4"/>
            <w:vAlign w:val="bottom"/>
          </w:tcPr>
          <w:p w:rsidR="00292742" w:rsidRPr="00585F20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106,1</w:t>
            </w:r>
          </w:p>
        </w:tc>
        <w:tc>
          <w:tcPr>
            <w:tcW w:w="1914" w:type="dxa"/>
            <w:gridSpan w:val="2"/>
            <w:vAlign w:val="bottom"/>
          </w:tcPr>
          <w:p w:rsidR="00292742" w:rsidRPr="00585F20" w:rsidRDefault="00292742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37,4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292742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27 192 162,8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102,0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102,2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38,6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Agriculture, forestry and fishing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2 140 007,6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105,4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105,5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4,6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7C0A5C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C0A5C">
              <w:rPr>
                <w:rFonts w:ascii="Calibri" w:hAnsi="Calibri"/>
                <w:sz w:val="16"/>
                <w:szCs w:val="16"/>
              </w:rPr>
              <w:t>2 456 284,6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7C0A5C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C0A5C">
              <w:rPr>
                <w:rFonts w:ascii="Calibri" w:hAnsi="Calibri"/>
                <w:sz w:val="16"/>
                <w:szCs w:val="16"/>
              </w:rPr>
              <w:t>103,2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7C0A5C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C0A5C">
              <w:rPr>
                <w:rFonts w:ascii="Calibri" w:hAnsi="Calibri"/>
                <w:sz w:val="16"/>
                <w:szCs w:val="16"/>
              </w:rPr>
              <w:t>107,4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7C0A5C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C0A5C">
              <w:rPr>
                <w:rFonts w:ascii="Calibri" w:hAnsi="Calibri"/>
                <w:sz w:val="16"/>
                <w:szCs w:val="16"/>
              </w:rPr>
              <w:t>4,6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7C0A5C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C0A5C">
              <w:rPr>
                <w:rFonts w:ascii="Calibri" w:hAnsi="Calibri"/>
                <w:sz w:val="16"/>
                <w:szCs w:val="16"/>
              </w:rPr>
              <w:t>2 717 499,1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7C0A5C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C0A5C">
              <w:rPr>
                <w:rFonts w:ascii="Calibri" w:hAnsi="Calibri"/>
                <w:sz w:val="16"/>
                <w:szCs w:val="16"/>
              </w:rPr>
              <w:t>103,8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7C0A5C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C0A5C">
              <w:rPr>
                <w:rFonts w:ascii="Calibri" w:hAnsi="Calibri"/>
                <w:sz w:val="16"/>
                <w:szCs w:val="16"/>
              </w:rPr>
              <w:t>106,6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7C0A5C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C0A5C">
              <w:rPr>
                <w:rFonts w:ascii="Calibri" w:hAnsi="Calibri"/>
                <w:sz w:val="16"/>
                <w:szCs w:val="16"/>
              </w:rPr>
              <w:t>4,4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3 105 560,7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99,9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114,4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4,4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292742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3 808 889,1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105,9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115,9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5,4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Industry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12 262 514,9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99,6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121,1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26,1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14 600 972,1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107,7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109,6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26,8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17 421 280,9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104,4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114,3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28,2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19 154 492,5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105,6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27,5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292742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19 098 171,4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99,5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100,2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27,1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Construction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2 758 760,4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5,9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2 977 116,2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102,8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104,2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5,5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3 285 914,9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104,6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105,5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5,3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3 811 296,8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113,2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102,5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5,5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292742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4 285 102,3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111,6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100,7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6,1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Production of services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74E25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27 176 302,6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111,1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57,8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31 161 486,4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102,5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107,8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57,2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34 281 858,4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103,9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105,9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55,5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38 610 254,8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104,4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107,9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55,6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292742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39 636 072,3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94,7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108,4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56,0</w:t>
            </w:r>
          </w:p>
        </w:tc>
      </w:tr>
      <w:tr w:rsidR="007250AF" w:rsidRPr="009B6ECF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76349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6D4EFD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6D4EFD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6D4EFD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6D4EFD" w:rsidRDefault="007250AF" w:rsidP="00763494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7 898 849,7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98,2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115,1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16,8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9 141 161,9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103,2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107,5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16,8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10 366 506,1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107,4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105,6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D93B1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D93B1B">
              <w:rPr>
                <w:rFonts w:ascii="Calibri" w:hAnsi="Calibri"/>
                <w:sz w:val="16"/>
                <w:szCs w:val="16"/>
              </w:rPr>
              <w:t>16,8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11 788 364,0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107,1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106,2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17,0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292742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12 166 037,6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96,7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106,7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17,2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Transportation and storage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3 876 007,8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103,5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106,4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8,3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9E296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E296E">
              <w:rPr>
                <w:rFonts w:ascii="Calibri" w:hAnsi="Calibri"/>
                <w:sz w:val="16"/>
                <w:szCs w:val="16"/>
              </w:rPr>
              <w:t>4 453 674,7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9E296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E296E">
              <w:rPr>
                <w:rFonts w:ascii="Calibri" w:hAnsi="Calibri"/>
                <w:sz w:val="16"/>
                <w:szCs w:val="16"/>
              </w:rPr>
              <w:t>104,8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9E296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E296E">
              <w:rPr>
                <w:rFonts w:ascii="Calibri" w:hAnsi="Calibri"/>
                <w:sz w:val="16"/>
                <w:szCs w:val="16"/>
              </w:rPr>
              <w:t>106,5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9E296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E296E">
              <w:rPr>
                <w:rFonts w:ascii="Calibri" w:hAnsi="Calibri"/>
                <w:sz w:val="16"/>
                <w:szCs w:val="16"/>
              </w:rPr>
              <w:t>8,2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9E296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E296E">
              <w:rPr>
                <w:rFonts w:ascii="Calibri" w:hAnsi="Calibri"/>
                <w:sz w:val="16"/>
                <w:szCs w:val="16"/>
              </w:rPr>
              <w:t>5 065 480,5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9E296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E296E">
              <w:rPr>
                <w:rFonts w:ascii="Calibri" w:hAnsi="Calibri"/>
                <w:sz w:val="16"/>
                <w:szCs w:val="16"/>
              </w:rPr>
              <w:t>104,6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9E296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E296E">
              <w:rPr>
                <w:rFonts w:ascii="Calibri" w:hAnsi="Calibri"/>
                <w:sz w:val="16"/>
                <w:szCs w:val="16"/>
              </w:rPr>
              <w:t>108,7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9E296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E296E">
              <w:rPr>
                <w:rFonts w:ascii="Calibri" w:hAnsi="Calibri"/>
                <w:sz w:val="16"/>
                <w:szCs w:val="16"/>
              </w:rPr>
              <w:t>8,2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5 589 850,6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105,4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104,7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8,0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292742" w:rsidRDefault="007250AF" w:rsidP="00E25D1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4 824 663,8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77,3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111,7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6,8</w:t>
            </w:r>
          </w:p>
        </w:tc>
      </w:tr>
      <w:tr w:rsidR="007250AF" w:rsidRPr="009B6ECF" w:rsidTr="007250AF">
        <w:trPr>
          <w:cantSplit/>
          <w:trHeight w:val="153"/>
        </w:trPr>
        <w:tc>
          <w:tcPr>
            <w:tcW w:w="2977" w:type="dxa"/>
            <w:vAlign w:val="bottom"/>
          </w:tcPr>
          <w:p w:rsidR="007250AF" w:rsidRPr="006A422E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630" w:type="dxa"/>
            <w:gridSpan w:val="3"/>
            <w:vAlign w:val="bottom"/>
          </w:tcPr>
          <w:p w:rsidR="007250AF" w:rsidRPr="006A422E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6A422E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630" w:type="dxa"/>
            <w:gridSpan w:val="4"/>
            <w:vAlign w:val="bottom"/>
          </w:tcPr>
          <w:p w:rsidR="007250AF" w:rsidRPr="006A422E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14" w:type="dxa"/>
            <w:gridSpan w:val="2"/>
            <w:vAlign w:val="bottom"/>
          </w:tcPr>
          <w:p w:rsidR="007250AF" w:rsidRPr="006A422E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DE79B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6A422E" w:rsidRDefault="007250AF" w:rsidP="00DE79B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528 771,4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6A422E" w:rsidRDefault="007250AF" w:rsidP="00DE79B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70BC8">
              <w:rPr>
                <w:rFonts w:ascii="Calibri" w:hAnsi="Calibri"/>
                <w:sz w:val="16"/>
                <w:szCs w:val="16"/>
              </w:rPr>
              <w:t>101</w:t>
            </w: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6A422E" w:rsidRDefault="007250AF" w:rsidP="00DE79B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124,5</w:t>
            </w:r>
          </w:p>
        </w:tc>
        <w:tc>
          <w:tcPr>
            <w:tcW w:w="1878" w:type="dxa"/>
            <w:vAlign w:val="bottom"/>
          </w:tcPr>
          <w:p w:rsidR="007250AF" w:rsidRPr="006A422E" w:rsidRDefault="007250AF" w:rsidP="00DE79B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DE79B8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lastRenderedPageBreak/>
              <w:t>2017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106065" w:rsidRDefault="007250AF" w:rsidP="00DE79B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645 467,1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DE79B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103,5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DE79B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111,6</w:t>
            </w:r>
          </w:p>
        </w:tc>
        <w:tc>
          <w:tcPr>
            <w:tcW w:w="1878" w:type="dxa"/>
            <w:vAlign w:val="bottom"/>
          </w:tcPr>
          <w:p w:rsidR="007250AF" w:rsidRPr="00106065" w:rsidRDefault="007250AF" w:rsidP="00DE79B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DE79B8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106065" w:rsidRDefault="007250AF" w:rsidP="00DE79B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703 857,5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DE79B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102,5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DE79B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106,4</w:t>
            </w:r>
          </w:p>
        </w:tc>
        <w:tc>
          <w:tcPr>
            <w:tcW w:w="1878" w:type="dxa"/>
            <w:vAlign w:val="bottom"/>
          </w:tcPr>
          <w:p w:rsidR="007250AF" w:rsidRPr="00106065" w:rsidRDefault="007250AF" w:rsidP="00DE79B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E25D1B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85F20" w:rsidRDefault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793 329,6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103,1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109,3</w:t>
            </w:r>
          </w:p>
        </w:tc>
        <w:tc>
          <w:tcPr>
            <w:tcW w:w="1878" w:type="dxa"/>
            <w:vAlign w:val="bottom"/>
          </w:tcPr>
          <w:p w:rsidR="007250AF" w:rsidRPr="00585F20" w:rsidRDefault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E25D1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722 736,0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80,9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112,6</w:t>
            </w:r>
          </w:p>
        </w:tc>
        <w:tc>
          <w:tcPr>
            <w:tcW w:w="1878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Information and communication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978 417,4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90,5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1 089 261,8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103,2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106,6</w:t>
            </w:r>
          </w:p>
        </w:tc>
        <w:tc>
          <w:tcPr>
            <w:tcW w:w="1878" w:type="dxa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2,0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1 182 681,6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104,3</w:t>
            </w:r>
          </w:p>
        </w:tc>
        <w:tc>
          <w:tcPr>
            <w:tcW w:w="1878" w:type="dxa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1 349 561,9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104,5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109,2</w:t>
            </w:r>
          </w:p>
        </w:tc>
        <w:tc>
          <w:tcPr>
            <w:tcW w:w="1878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B45674" w:rsidRDefault="007250AF" w:rsidP="00E25D1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1 670 561,0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110,5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112,0</w:t>
            </w:r>
          </w:p>
        </w:tc>
        <w:tc>
          <w:tcPr>
            <w:tcW w:w="1878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2,4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Financial and insurance activities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1 668 758,4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100,7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115,9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3,5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2 020 521,6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100,7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109,3</w:t>
            </w:r>
          </w:p>
        </w:tc>
        <w:tc>
          <w:tcPr>
            <w:tcW w:w="1878" w:type="dxa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3,7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2 048 002,8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95,9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105,7</w:t>
            </w:r>
          </w:p>
        </w:tc>
        <w:tc>
          <w:tcPr>
            <w:tcW w:w="1878" w:type="dxa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3,3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2 233 384,2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100,8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108,2</w:t>
            </w:r>
          </w:p>
        </w:tc>
        <w:tc>
          <w:tcPr>
            <w:tcW w:w="1878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3,2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B45674" w:rsidRDefault="007250AF" w:rsidP="00E25D1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2 376 245,1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101,1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105,3</w:t>
            </w:r>
          </w:p>
        </w:tc>
        <w:tc>
          <w:tcPr>
            <w:tcW w:w="1878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3,4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Real estate activities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4 101 176,8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108,5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8,7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4 515 363,5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102,0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108,0</w:t>
            </w:r>
          </w:p>
        </w:tc>
        <w:tc>
          <w:tcPr>
            <w:tcW w:w="1878" w:type="dxa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8,3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4 793 647,7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103,0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103,1</w:t>
            </w:r>
          </w:p>
        </w:tc>
        <w:tc>
          <w:tcPr>
            <w:tcW w:w="1878" w:type="dxa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7,8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5 222 690,9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102,0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106,9</w:t>
            </w:r>
          </w:p>
        </w:tc>
        <w:tc>
          <w:tcPr>
            <w:tcW w:w="1878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7,5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B45674" w:rsidRDefault="007250AF" w:rsidP="00E25D1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5 147 649,0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98,5</w:t>
            </w:r>
          </w:p>
        </w:tc>
        <w:tc>
          <w:tcPr>
            <w:tcW w:w="1878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7,2</w:t>
            </w:r>
          </w:p>
        </w:tc>
      </w:tr>
      <w:tr w:rsidR="007250AF" w:rsidRPr="009B6ECF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878" w:type="dxa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2 335 967,1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124,3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5,0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2 457 398,9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97,9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108,1</w:t>
            </w:r>
          </w:p>
        </w:tc>
        <w:tc>
          <w:tcPr>
            <w:tcW w:w="1878" w:type="dxa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4,6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2 742 926,9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103,0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108,4</w:t>
            </w:r>
          </w:p>
        </w:tc>
        <w:tc>
          <w:tcPr>
            <w:tcW w:w="1878" w:type="dxa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4,4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3 062 749,9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101,4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110,1</w:t>
            </w:r>
          </w:p>
        </w:tc>
        <w:tc>
          <w:tcPr>
            <w:tcW w:w="1878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4,4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B45674" w:rsidRDefault="007250AF" w:rsidP="00E25D1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2 919 937,4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94,9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100,5</w:t>
            </w:r>
          </w:p>
        </w:tc>
        <w:tc>
          <w:tcPr>
            <w:tcW w:w="1878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4,1</w:t>
            </w:r>
          </w:p>
        </w:tc>
      </w:tr>
      <w:tr w:rsidR="007250AF" w:rsidRPr="009B6ECF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878" w:type="dxa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1 005 314,3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117,4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1 240 767,3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101,3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118,3</w:t>
            </w:r>
          </w:p>
        </w:tc>
        <w:tc>
          <w:tcPr>
            <w:tcW w:w="1878" w:type="dxa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2,2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1 371 432,8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102,1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108,3</w:t>
            </w:r>
          </w:p>
        </w:tc>
        <w:tc>
          <w:tcPr>
            <w:tcW w:w="1878" w:type="dxa"/>
            <w:vAlign w:val="bottom"/>
          </w:tcPr>
          <w:p w:rsidR="007250AF" w:rsidRPr="0010606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6065">
              <w:rPr>
                <w:rFonts w:ascii="Calibri" w:hAnsi="Calibri"/>
                <w:sz w:val="16"/>
                <w:szCs w:val="16"/>
              </w:rPr>
              <w:t>2,2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1 600 314,9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102,2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114,2</w:t>
            </w:r>
          </w:p>
        </w:tc>
        <w:tc>
          <w:tcPr>
            <w:tcW w:w="1878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B45674" w:rsidRDefault="007250AF" w:rsidP="00E25D1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1 609 821,0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95,5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105,4</w:t>
            </w:r>
          </w:p>
        </w:tc>
        <w:tc>
          <w:tcPr>
            <w:tcW w:w="1878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2,3</w:t>
            </w:r>
          </w:p>
        </w:tc>
      </w:tr>
      <w:tr w:rsidR="007250AF" w:rsidRPr="009B6ECF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878" w:type="dxa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856 126,3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F676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F676B">
              <w:rPr>
                <w:rFonts w:ascii="Calibri" w:hAnsi="Calibri"/>
                <w:sz w:val="16"/>
                <w:szCs w:val="16"/>
              </w:rPr>
              <w:t>914 529,6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F676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F676B">
              <w:rPr>
                <w:rFonts w:ascii="Calibri" w:hAnsi="Calibri"/>
                <w:sz w:val="16"/>
                <w:szCs w:val="16"/>
              </w:rPr>
              <w:t>101,9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F676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F676B">
              <w:rPr>
                <w:rFonts w:ascii="Calibri" w:hAnsi="Calibri"/>
                <w:sz w:val="16"/>
                <w:szCs w:val="16"/>
              </w:rPr>
              <w:t>100,8</w:t>
            </w:r>
          </w:p>
        </w:tc>
        <w:tc>
          <w:tcPr>
            <w:tcW w:w="1878" w:type="dxa"/>
            <w:vAlign w:val="bottom"/>
          </w:tcPr>
          <w:p w:rsidR="007250AF" w:rsidRPr="005F676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F676B">
              <w:rPr>
                <w:rFonts w:ascii="Calibri" w:hAnsi="Calibri"/>
                <w:sz w:val="16"/>
                <w:szCs w:val="16"/>
              </w:rPr>
              <w:t>1,7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F676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F676B">
              <w:rPr>
                <w:rFonts w:ascii="Calibri" w:hAnsi="Calibri"/>
                <w:sz w:val="16"/>
                <w:szCs w:val="16"/>
              </w:rPr>
              <w:t>934 017,6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F676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F676B">
              <w:rPr>
                <w:rFonts w:ascii="Calibri" w:hAnsi="Calibri"/>
                <w:sz w:val="16"/>
                <w:szCs w:val="16"/>
              </w:rPr>
              <w:t>101,3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F676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F676B">
              <w:rPr>
                <w:rFonts w:ascii="Calibri" w:hAnsi="Calibri"/>
                <w:sz w:val="16"/>
                <w:szCs w:val="16"/>
              </w:rPr>
              <w:t>100,8</w:t>
            </w:r>
          </w:p>
        </w:tc>
        <w:tc>
          <w:tcPr>
            <w:tcW w:w="1878" w:type="dxa"/>
            <w:vAlign w:val="bottom"/>
          </w:tcPr>
          <w:p w:rsidR="007250AF" w:rsidRPr="005F676B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F676B">
              <w:rPr>
                <w:rFonts w:ascii="Calibri" w:hAnsi="Calibri"/>
                <w:sz w:val="16"/>
                <w:szCs w:val="16"/>
              </w:rPr>
              <w:t>1,5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1 175 340,4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108,4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116,1</w:t>
            </w:r>
          </w:p>
        </w:tc>
        <w:tc>
          <w:tcPr>
            <w:tcW w:w="1878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1,7</w:t>
            </w:r>
          </w:p>
        </w:tc>
      </w:tr>
      <w:tr w:rsidR="007250AF" w:rsidRPr="00585F20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B45674" w:rsidRDefault="007250AF" w:rsidP="00E25D1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1 342 993,7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101,4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112,7</w:t>
            </w:r>
          </w:p>
        </w:tc>
        <w:tc>
          <w:tcPr>
            <w:tcW w:w="1878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Education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1 325 335,8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108,5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1 528 964,5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103,4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105,0</w:t>
            </w:r>
          </w:p>
        </w:tc>
        <w:tc>
          <w:tcPr>
            <w:tcW w:w="1878" w:type="dxa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2,8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1 657 450,4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103,8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104,4</w:t>
            </w:r>
          </w:p>
        </w:tc>
        <w:tc>
          <w:tcPr>
            <w:tcW w:w="1878" w:type="dxa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2,7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1 859 275,3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106,5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105,3</w:t>
            </w:r>
          </w:p>
        </w:tc>
        <w:tc>
          <w:tcPr>
            <w:tcW w:w="1878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B45674" w:rsidRDefault="007250AF" w:rsidP="00E25D1B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2 572 779,7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105,6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131,0</w:t>
            </w:r>
          </w:p>
        </w:tc>
        <w:tc>
          <w:tcPr>
            <w:tcW w:w="1878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3,6</w:t>
            </w:r>
          </w:p>
        </w:tc>
      </w:tr>
      <w:tr w:rsidR="007250AF" w:rsidRPr="009B6ECF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878" w:type="dxa"/>
            <w:vAlign w:val="bottom"/>
          </w:tcPr>
          <w:p w:rsidR="007250AF" w:rsidRPr="006D4EFD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6D4EF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888 829,7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119,5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1 075 843,5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103,0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109,7</w:t>
            </w:r>
          </w:p>
        </w:tc>
        <w:tc>
          <w:tcPr>
            <w:tcW w:w="1878" w:type="dxa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2,0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1 172 754,3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101,4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107,5</w:t>
            </w:r>
          </w:p>
        </w:tc>
        <w:tc>
          <w:tcPr>
            <w:tcW w:w="1878" w:type="dxa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1 326 324,9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101,9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110,9</w:t>
            </w:r>
          </w:p>
        </w:tc>
        <w:tc>
          <w:tcPr>
            <w:tcW w:w="1878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E25D1B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1 804 796,2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103,7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131,2</w:t>
            </w:r>
          </w:p>
        </w:tc>
        <w:tc>
          <w:tcPr>
            <w:tcW w:w="1878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2,6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Arts, entertainment and recreation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357 605,4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0,8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415 736,0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104,6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107,0</w:t>
            </w:r>
          </w:p>
        </w:tc>
        <w:tc>
          <w:tcPr>
            <w:tcW w:w="1878" w:type="dxa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0,7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450 094,6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103,7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104,4</w:t>
            </w:r>
          </w:p>
        </w:tc>
        <w:tc>
          <w:tcPr>
            <w:tcW w:w="1878" w:type="dxa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0,8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508 692,8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100,3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112,7</w:t>
            </w:r>
          </w:p>
        </w:tc>
        <w:tc>
          <w:tcPr>
            <w:tcW w:w="1878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0,7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E87403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639 680,6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103,4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121,6</w:t>
            </w:r>
          </w:p>
        </w:tc>
        <w:tc>
          <w:tcPr>
            <w:tcW w:w="1878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0,9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service activities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A35C3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1 323 043,5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99,2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1 621 966,9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101,8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107,9</w:t>
            </w:r>
          </w:p>
        </w:tc>
        <w:tc>
          <w:tcPr>
            <w:tcW w:w="1878" w:type="dxa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3,0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1 749 064,9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101,9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105,9</w:t>
            </w:r>
          </w:p>
        </w:tc>
        <w:tc>
          <w:tcPr>
            <w:tcW w:w="1878" w:type="dxa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2,8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2 053 934,9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101,3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115,9</w:t>
            </w:r>
          </w:p>
        </w:tc>
        <w:tc>
          <w:tcPr>
            <w:tcW w:w="1878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3,0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E87403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1 788 578,2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82,9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105,1</w:t>
            </w:r>
          </w:p>
        </w:tc>
        <w:tc>
          <w:tcPr>
            <w:tcW w:w="1878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2,5</w:t>
            </w:r>
          </w:p>
        </w:tc>
      </w:tr>
      <w:tr w:rsidR="007250AF" w:rsidRPr="009B6ECF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A35C3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Activities of households as employers; undifferentiated goods- and services-producing activities of households for own use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770BC8" w:rsidRDefault="007250AF" w:rsidP="00A35C3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595" w:type="dxa"/>
            <w:gridSpan w:val="4"/>
            <w:vAlign w:val="bottom"/>
          </w:tcPr>
          <w:p w:rsidR="007250AF" w:rsidRPr="00770BC8" w:rsidRDefault="007250AF" w:rsidP="00A35C3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595" w:type="dxa"/>
            <w:gridSpan w:val="4"/>
            <w:vAlign w:val="bottom"/>
          </w:tcPr>
          <w:p w:rsidR="007250AF" w:rsidRPr="00770BC8" w:rsidRDefault="007250AF" w:rsidP="00A35C3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878" w:type="dxa"/>
            <w:vAlign w:val="bottom"/>
          </w:tcPr>
          <w:p w:rsidR="007250AF" w:rsidRPr="00770BC8" w:rsidRDefault="007250AF" w:rsidP="00A35C3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32 099,0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90,6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114,6</w:t>
            </w:r>
          </w:p>
        </w:tc>
        <w:tc>
          <w:tcPr>
            <w:tcW w:w="1878" w:type="dxa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40 829,1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107,4</w:t>
            </w:r>
          </w:p>
        </w:tc>
        <w:tc>
          <w:tcPr>
            <w:tcW w:w="1878" w:type="dxa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43 940,7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101,5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106,0</w:t>
            </w:r>
          </w:p>
        </w:tc>
        <w:tc>
          <w:tcPr>
            <w:tcW w:w="1878" w:type="dxa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46 440,5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100,4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105,3</w:t>
            </w:r>
          </w:p>
        </w:tc>
        <w:tc>
          <w:tcPr>
            <w:tcW w:w="1878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119" w:type="dxa"/>
            <w:gridSpan w:val="2"/>
            <w:vAlign w:val="bottom"/>
          </w:tcPr>
          <w:p w:rsidR="007250AF" w:rsidRDefault="007250AF" w:rsidP="00E87403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94" w:type="dxa"/>
            <w:gridSpan w:val="3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49 593,0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595" w:type="dxa"/>
            <w:gridSpan w:val="4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106,8</w:t>
            </w:r>
          </w:p>
        </w:tc>
        <w:tc>
          <w:tcPr>
            <w:tcW w:w="1878" w:type="dxa"/>
            <w:vAlign w:val="bottom"/>
          </w:tcPr>
          <w:p w:rsidR="007250AF" w:rsidRPr="000A305E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A305E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Pr="006A422E" w:rsidRDefault="007250AF" w:rsidP="0031016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lastRenderedPageBreak/>
              <w:t>Gross value added</w:t>
            </w:r>
          </w:p>
        </w:tc>
        <w:tc>
          <w:tcPr>
            <w:tcW w:w="1559" w:type="dxa"/>
            <w:gridSpan w:val="4"/>
            <w:vAlign w:val="bottom"/>
          </w:tcPr>
          <w:p w:rsidR="007250AF" w:rsidRPr="006A422E" w:rsidRDefault="007250AF" w:rsidP="00DE343D">
            <w:pPr>
              <w:pageBreakBefore/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vAlign w:val="bottom"/>
          </w:tcPr>
          <w:p w:rsidR="007250AF" w:rsidRPr="006A422E" w:rsidRDefault="007250AF" w:rsidP="00DE343D">
            <w:pPr>
              <w:pageBreakBefore/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89" w:type="dxa"/>
            <w:vAlign w:val="bottom"/>
          </w:tcPr>
          <w:p w:rsidR="007250AF" w:rsidRPr="006A422E" w:rsidRDefault="007250AF" w:rsidP="00DE343D">
            <w:pPr>
              <w:pageBreakBefore/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vAlign w:val="bottom"/>
          </w:tcPr>
          <w:p w:rsidR="007250AF" w:rsidRPr="006A422E" w:rsidRDefault="007250AF" w:rsidP="00DE343D">
            <w:pPr>
              <w:pageBreakBefore/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44 337 585,5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113,0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94,4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51 195 859,3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104,0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108,1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94,1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57 706 553,3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108,3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93,4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64 681 604,8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104,6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107,2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93,0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Default="007250AF" w:rsidP="00DE343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66 828 235,1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97,7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105,8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94,6</w:t>
            </w:r>
          </w:p>
        </w:tc>
      </w:tr>
      <w:tr w:rsidR="007250AF" w:rsidRPr="009B6ECF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Pr="006A422E" w:rsidRDefault="007250AF" w:rsidP="00DE343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Taxes on products and imports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770BC8" w:rsidRDefault="007250AF" w:rsidP="00DE343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24" w:type="dxa"/>
            <w:gridSpan w:val="3"/>
            <w:vAlign w:val="bottom"/>
          </w:tcPr>
          <w:p w:rsidR="007250AF" w:rsidRPr="00770BC8" w:rsidRDefault="007250AF" w:rsidP="00DE343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24" w:type="dxa"/>
            <w:gridSpan w:val="2"/>
            <w:vAlign w:val="bottom"/>
          </w:tcPr>
          <w:p w:rsidR="007250AF" w:rsidRPr="00770BC8" w:rsidRDefault="007250AF" w:rsidP="00DE343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gridSpan w:val="3"/>
            <w:vAlign w:val="bottom"/>
          </w:tcPr>
          <w:p w:rsidR="007250AF" w:rsidRPr="00770BC8" w:rsidRDefault="007250AF" w:rsidP="00DE343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2 777 016,3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125,2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5,9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3 371 983,4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106,1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114,4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6,2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4 277 352,3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104,3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121,6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6,9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5 057 371,0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113,6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7,3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Pr="007250AF" w:rsidRDefault="007250AF" w:rsidP="00DE343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2020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4 069 079,9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95,4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84,3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5,8</w:t>
            </w:r>
          </w:p>
        </w:tc>
      </w:tr>
      <w:tr w:rsidR="007250AF" w:rsidRPr="009B6ECF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Pr="006A422E" w:rsidRDefault="007250AF" w:rsidP="00DE343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Subsidies on products and imports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770BC8" w:rsidRDefault="007250AF" w:rsidP="00DE343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24" w:type="dxa"/>
            <w:gridSpan w:val="3"/>
            <w:vAlign w:val="bottom"/>
          </w:tcPr>
          <w:p w:rsidR="007250AF" w:rsidRPr="00770BC8" w:rsidRDefault="007250AF" w:rsidP="00DE343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24" w:type="dxa"/>
            <w:gridSpan w:val="2"/>
            <w:vAlign w:val="bottom"/>
          </w:tcPr>
          <w:p w:rsidR="007250AF" w:rsidRPr="00770BC8" w:rsidRDefault="007250AF" w:rsidP="00DE343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gridSpan w:val="3"/>
            <w:vAlign w:val="bottom"/>
          </w:tcPr>
          <w:p w:rsidR="007250AF" w:rsidRPr="00770BC8" w:rsidRDefault="007250AF" w:rsidP="00DE343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143 451,8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112,4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0,3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188 984,9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103,6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127,2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0,3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164 369,2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103,7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83,9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0,3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206 349,3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102,6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122,4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0,3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Default="007250AF" w:rsidP="00DE343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248 281,8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100,9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119,2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0,4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Pr="006A422E" w:rsidRDefault="007250AF" w:rsidP="00DE343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Gross domestic product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574E25" w:rsidRDefault="007250AF" w:rsidP="00DE343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24" w:type="dxa"/>
            <w:gridSpan w:val="3"/>
            <w:vAlign w:val="bottom"/>
          </w:tcPr>
          <w:p w:rsidR="007250AF" w:rsidRPr="00585F20" w:rsidRDefault="007250AF" w:rsidP="00DE343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24" w:type="dxa"/>
            <w:gridSpan w:val="2"/>
            <w:vAlign w:val="bottom"/>
          </w:tcPr>
          <w:p w:rsidR="007250AF" w:rsidRPr="00585F20" w:rsidRDefault="007250AF" w:rsidP="00DE343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49" w:type="dxa"/>
            <w:gridSpan w:val="3"/>
            <w:vAlign w:val="bottom"/>
          </w:tcPr>
          <w:p w:rsidR="007250AF" w:rsidRPr="00574E25" w:rsidRDefault="007250AF" w:rsidP="00DE343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46 971 150,0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113,6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574E25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54 378 857,8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108,4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61 819 536,4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109,2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015ED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15EDE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23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69 532 626,5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104,5</w:t>
            </w:r>
          </w:p>
        </w:tc>
        <w:tc>
          <w:tcPr>
            <w:tcW w:w="1524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107,6</w:t>
            </w:r>
          </w:p>
        </w:tc>
        <w:tc>
          <w:tcPr>
            <w:tcW w:w="1949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3"/>
            <w:tcBorders>
              <w:bottom w:val="single" w:sz="4" w:space="0" w:color="auto"/>
            </w:tcBorders>
            <w:vAlign w:val="bottom"/>
          </w:tcPr>
          <w:p w:rsidR="007250AF" w:rsidRDefault="007250AF" w:rsidP="00DE343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23" w:type="dxa"/>
            <w:gridSpan w:val="3"/>
            <w:tcBorders>
              <w:bottom w:val="single" w:sz="4" w:space="0" w:color="auto"/>
            </w:tcBorders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70 649 033,2</w:t>
            </w:r>
          </w:p>
        </w:tc>
        <w:tc>
          <w:tcPr>
            <w:tcW w:w="1524" w:type="dxa"/>
            <w:gridSpan w:val="3"/>
            <w:tcBorders>
              <w:bottom w:val="single" w:sz="4" w:space="0" w:color="auto"/>
            </w:tcBorders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97,5</w:t>
            </w: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104,2</w:t>
            </w:r>
          </w:p>
        </w:tc>
        <w:tc>
          <w:tcPr>
            <w:tcW w:w="1949" w:type="dxa"/>
            <w:gridSpan w:val="3"/>
            <w:tcBorders>
              <w:bottom w:val="single" w:sz="4" w:space="0" w:color="auto"/>
            </w:tcBorders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</w:tbl>
    <w:p w:rsidR="00675842" w:rsidRPr="006A422E" w:rsidRDefault="00D87083" w:rsidP="00310164">
      <w:pPr>
        <w:pStyle w:val="3"/>
        <w:spacing w:before="240" w:after="120"/>
        <w:jc w:val="center"/>
        <w:rPr>
          <w:rFonts w:ascii="Calibri" w:hAnsi="Calibri"/>
          <w:sz w:val="20"/>
          <w:lang w:val="en-US"/>
        </w:rPr>
      </w:pPr>
      <w:bookmarkStart w:id="16" w:name="_Toc465247913"/>
      <w:r w:rsidRPr="006A422E">
        <w:rPr>
          <w:rFonts w:ascii="Calibri" w:hAnsi="Calibri"/>
          <w:sz w:val="20"/>
          <w:lang w:val="en-US"/>
        </w:rPr>
        <w:t>1.12</w:t>
      </w:r>
      <w:r w:rsidR="00675842" w:rsidRPr="006A422E">
        <w:rPr>
          <w:rFonts w:ascii="Calibri" w:hAnsi="Calibri"/>
          <w:sz w:val="20"/>
          <w:lang w:val="en-US"/>
        </w:rPr>
        <w:t xml:space="preserve"> G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r w:rsidR="00675842" w:rsidRPr="006A422E">
        <w:rPr>
          <w:rFonts w:ascii="Calibri" w:hAnsi="Calibri"/>
          <w:sz w:val="20"/>
          <w:lang w:val="en-US"/>
        </w:rPr>
        <w:t>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do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ic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t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F87013" w:rsidRPr="006A422E">
        <w:rPr>
          <w:rFonts w:ascii="Calibri" w:hAnsi="Calibri"/>
          <w:sz w:val="20"/>
          <w:lang w:val="en-US"/>
        </w:rPr>
        <w:t>by</w:t>
      </w:r>
      <w:bookmarkEnd w:id="16"/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1E7200" w:rsidRPr="006A422E">
        <w:rPr>
          <w:rFonts w:ascii="Calibri" w:hAnsi="Calibri"/>
          <w:sz w:val="20"/>
          <w:lang w:val="en-US"/>
        </w:rPr>
        <w:t>expenditure approach</w:t>
      </w:r>
    </w:p>
    <w:tbl>
      <w:tblPr>
        <w:tblW w:w="978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3249"/>
        <w:gridCol w:w="12"/>
        <w:gridCol w:w="1510"/>
        <w:gridCol w:w="49"/>
        <w:gridCol w:w="1417"/>
        <w:gridCol w:w="58"/>
        <w:gridCol w:w="1502"/>
        <w:gridCol w:w="20"/>
        <w:gridCol w:w="1964"/>
      </w:tblGrid>
      <w:tr w:rsidR="001E7200" w:rsidRPr="006A422E" w:rsidTr="007250AF">
        <w:trPr>
          <w:cantSplit/>
          <w:trHeight w:val="385"/>
        </w:trPr>
        <w:tc>
          <w:tcPr>
            <w:tcW w:w="32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200" w:rsidRPr="006A422E" w:rsidRDefault="001E7200" w:rsidP="00DE343D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200" w:rsidRPr="006A422E" w:rsidRDefault="001E7200" w:rsidP="00DE343D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In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7F434E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r w:rsidR="00692328">
              <w:rPr>
                <w:rFonts w:ascii="Calibri" w:hAnsi="Calibri" w:cs="Calibri"/>
                <w:szCs w:val="16"/>
                <w:lang w:val="en-US"/>
              </w:rPr>
              <w:t>million</w:t>
            </w:r>
            <w:r w:rsidR="007F434E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200" w:rsidRPr="006A422E" w:rsidRDefault="001E7200" w:rsidP="00DE343D">
            <w:pPr>
              <w:pStyle w:val="a7"/>
              <w:rPr>
                <w:rFonts w:ascii="Calibri" w:hAnsi="Calibri" w:cs="Calibri"/>
                <w:b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Vo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200" w:rsidRPr="006A422E" w:rsidRDefault="001E7200" w:rsidP="00DE343D">
            <w:pPr>
              <w:pStyle w:val="a7"/>
              <w:rPr>
                <w:rFonts w:ascii="Calibri" w:hAnsi="Calibri" w:cs="Calibri"/>
                <w:b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, as a percentage over the previous year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7200" w:rsidRPr="00270E3E" w:rsidRDefault="001E7200" w:rsidP="00DE343D">
            <w:pPr>
              <w:pStyle w:val="a7"/>
              <w:rPr>
                <w:rFonts w:ascii="Calibri" w:hAnsi="Calibri" w:cs="Calibri"/>
                <w:b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Ratio</w:t>
            </w:r>
            <w:r w:rsidRPr="00270E3E">
              <w:rPr>
                <w:rFonts w:ascii="Calibri" w:hAnsi="Calibri" w:cs="Calibri"/>
                <w:szCs w:val="16"/>
              </w:rPr>
              <w:t>, in</w:t>
            </w:r>
            <w:r w:rsidR="007F434E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692328">
              <w:rPr>
                <w:rFonts w:ascii="Calibri" w:hAnsi="Calibri" w:cs="Calibri"/>
                <w:szCs w:val="16"/>
                <w:lang w:val="en-US"/>
              </w:rPr>
              <w:t>percent</w:t>
            </w:r>
          </w:p>
        </w:tc>
      </w:tr>
      <w:tr w:rsidR="00877A88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877A88" w:rsidRPr="006A422E" w:rsidRDefault="00877A88" w:rsidP="00DE343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7250A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7250AF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522" w:type="dxa"/>
            <w:gridSpan w:val="2"/>
            <w:vAlign w:val="bottom"/>
          </w:tcPr>
          <w:p w:rsidR="00877A88" w:rsidRPr="006A422E" w:rsidRDefault="00877A88" w:rsidP="00DE343D">
            <w:pPr>
              <w:pStyle w:val="af2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524" w:type="dxa"/>
            <w:gridSpan w:val="3"/>
            <w:vAlign w:val="bottom"/>
          </w:tcPr>
          <w:p w:rsidR="00877A88" w:rsidRPr="00270E3E" w:rsidRDefault="00877A88" w:rsidP="00DE343D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522" w:type="dxa"/>
            <w:gridSpan w:val="2"/>
            <w:vAlign w:val="bottom"/>
          </w:tcPr>
          <w:p w:rsidR="00877A88" w:rsidRPr="00270E3E" w:rsidRDefault="00877A88" w:rsidP="00DE343D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964" w:type="dxa"/>
            <w:vAlign w:val="bottom"/>
          </w:tcPr>
          <w:p w:rsidR="00877A88" w:rsidRPr="00270E3E" w:rsidRDefault="00877A88" w:rsidP="00DE343D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E00F45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E00F45" w:rsidRPr="006A422E" w:rsidRDefault="00E00F45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22" w:type="dxa"/>
            <w:gridSpan w:val="2"/>
            <w:vAlign w:val="bottom"/>
          </w:tcPr>
          <w:p w:rsidR="00E00F45" w:rsidRPr="006A422E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31 083 238,5</w:t>
            </w:r>
          </w:p>
        </w:tc>
        <w:tc>
          <w:tcPr>
            <w:tcW w:w="1524" w:type="dxa"/>
            <w:gridSpan w:val="3"/>
            <w:vAlign w:val="bottom"/>
          </w:tcPr>
          <w:p w:rsidR="00E00F45" w:rsidRPr="006A422E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101,4</w:t>
            </w:r>
          </w:p>
        </w:tc>
        <w:tc>
          <w:tcPr>
            <w:tcW w:w="1522" w:type="dxa"/>
            <w:gridSpan w:val="2"/>
            <w:vAlign w:val="bottom"/>
          </w:tcPr>
          <w:p w:rsidR="00E00F45" w:rsidRPr="006A422E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114,7</w:t>
            </w:r>
          </w:p>
        </w:tc>
        <w:tc>
          <w:tcPr>
            <w:tcW w:w="1964" w:type="dxa"/>
            <w:vAlign w:val="bottom"/>
          </w:tcPr>
          <w:p w:rsidR="00E00F45" w:rsidRPr="006A422E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66,2</w:t>
            </w:r>
          </w:p>
        </w:tc>
      </w:tr>
      <w:tr w:rsidR="00E00F45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E00F45" w:rsidRPr="006A422E" w:rsidRDefault="00E00F45" w:rsidP="009141C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22" w:type="dxa"/>
            <w:gridSpan w:val="2"/>
            <w:vAlign w:val="bottom"/>
          </w:tcPr>
          <w:p w:rsidR="00E00F45" w:rsidRPr="00933360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33360">
              <w:rPr>
                <w:rFonts w:ascii="Calibri" w:hAnsi="Calibri"/>
                <w:sz w:val="16"/>
                <w:szCs w:val="16"/>
              </w:rPr>
              <w:t>34 326 070,3</w:t>
            </w:r>
          </w:p>
        </w:tc>
        <w:tc>
          <w:tcPr>
            <w:tcW w:w="1524" w:type="dxa"/>
            <w:gridSpan w:val="3"/>
            <w:vAlign w:val="bottom"/>
          </w:tcPr>
          <w:p w:rsidR="00E00F45" w:rsidRPr="00933360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33360">
              <w:rPr>
                <w:rFonts w:ascii="Calibri" w:hAnsi="Calibri"/>
                <w:sz w:val="16"/>
                <w:szCs w:val="16"/>
              </w:rPr>
              <w:t>101,6</w:t>
            </w:r>
          </w:p>
        </w:tc>
        <w:tc>
          <w:tcPr>
            <w:tcW w:w="1522" w:type="dxa"/>
            <w:gridSpan w:val="2"/>
            <w:vAlign w:val="bottom"/>
          </w:tcPr>
          <w:p w:rsidR="00E00F45" w:rsidRPr="00933360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33360">
              <w:rPr>
                <w:rFonts w:ascii="Calibri" w:hAnsi="Calibri"/>
                <w:sz w:val="16"/>
                <w:szCs w:val="16"/>
              </w:rPr>
              <w:t>106,0</w:t>
            </w:r>
          </w:p>
        </w:tc>
        <w:tc>
          <w:tcPr>
            <w:tcW w:w="1964" w:type="dxa"/>
            <w:vAlign w:val="bottom"/>
          </w:tcPr>
          <w:p w:rsidR="00E00F45" w:rsidRPr="00933360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33360">
              <w:rPr>
                <w:rFonts w:ascii="Calibri" w:hAnsi="Calibri"/>
                <w:sz w:val="16"/>
                <w:szCs w:val="16"/>
              </w:rPr>
              <w:t>63,0</w:t>
            </w:r>
          </w:p>
        </w:tc>
      </w:tr>
      <w:tr w:rsidR="00E00F45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E00F45" w:rsidRDefault="00E00F45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22" w:type="dxa"/>
            <w:gridSpan w:val="2"/>
            <w:vAlign w:val="bottom"/>
          </w:tcPr>
          <w:p w:rsidR="00E00F45" w:rsidRPr="00933360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33360">
              <w:rPr>
                <w:rFonts w:ascii="Calibri" w:hAnsi="Calibri"/>
                <w:sz w:val="16"/>
                <w:szCs w:val="16"/>
              </w:rPr>
              <w:t>37 350 907,1</w:t>
            </w:r>
          </w:p>
        </w:tc>
        <w:tc>
          <w:tcPr>
            <w:tcW w:w="1524" w:type="dxa"/>
            <w:gridSpan w:val="3"/>
            <w:vAlign w:val="bottom"/>
          </w:tcPr>
          <w:p w:rsidR="00E00F45" w:rsidRPr="00933360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33360">
              <w:rPr>
                <w:rFonts w:ascii="Calibri" w:hAnsi="Calibri"/>
                <w:sz w:val="16"/>
                <w:szCs w:val="16"/>
              </w:rPr>
              <w:t>102,7</w:t>
            </w:r>
          </w:p>
        </w:tc>
        <w:tc>
          <w:tcPr>
            <w:tcW w:w="1522" w:type="dxa"/>
            <w:gridSpan w:val="2"/>
            <w:vAlign w:val="bottom"/>
          </w:tcPr>
          <w:p w:rsidR="00E00F45" w:rsidRPr="00933360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33360">
              <w:rPr>
                <w:rFonts w:ascii="Calibri" w:hAnsi="Calibri"/>
                <w:sz w:val="16"/>
                <w:szCs w:val="16"/>
              </w:rPr>
              <w:t>106,0</w:t>
            </w:r>
          </w:p>
        </w:tc>
        <w:tc>
          <w:tcPr>
            <w:tcW w:w="1964" w:type="dxa"/>
            <w:vAlign w:val="bottom"/>
          </w:tcPr>
          <w:p w:rsidR="00E00F45" w:rsidRPr="00933360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33360">
              <w:rPr>
                <w:rFonts w:ascii="Calibri" w:hAnsi="Calibri"/>
                <w:sz w:val="16"/>
                <w:szCs w:val="16"/>
              </w:rPr>
              <w:t>60,4</w:t>
            </w:r>
          </w:p>
        </w:tc>
      </w:tr>
      <w:tr w:rsidR="00E00F45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E00F45" w:rsidRDefault="00E00F45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22" w:type="dxa"/>
            <w:gridSpan w:val="2"/>
            <w:vAlign w:val="bottom"/>
          </w:tcPr>
          <w:p w:rsidR="00E00F45" w:rsidRPr="00585F20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42 700 693,7</w:t>
            </w:r>
          </w:p>
        </w:tc>
        <w:tc>
          <w:tcPr>
            <w:tcW w:w="1524" w:type="dxa"/>
            <w:gridSpan w:val="3"/>
            <w:vAlign w:val="bottom"/>
          </w:tcPr>
          <w:p w:rsidR="00E00F45" w:rsidRPr="00585F20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107,4</w:t>
            </w:r>
          </w:p>
        </w:tc>
        <w:tc>
          <w:tcPr>
            <w:tcW w:w="1522" w:type="dxa"/>
            <w:gridSpan w:val="2"/>
            <w:vAlign w:val="bottom"/>
          </w:tcPr>
          <w:p w:rsidR="00E00F45" w:rsidRPr="00585F20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106,5</w:t>
            </w:r>
          </w:p>
        </w:tc>
        <w:tc>
          <w:tcPr>
            <w:tcW w:w="1964" w:type="dxa"/>
            <w:vAlign w:val="bottom"/>
          </w:tcPr>
          <w:p w:rsidR="00E00F45" w:rsidRPr="00585F20" w:rsidRDefault="00E00F45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61,3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DE343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46 448 870,3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99,1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107,2</w:t>
            </w:r>
          </w:p>
        </w:tc>
        <w:tc>
          <w:tcPr>
            <w:tcW w:w="1964" w:type="dxa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65,8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DE343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</w:rPr>
              <w:t>including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: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964" w:type="dxa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DE343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964" w:type="dxa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25 087 440,1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101,2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115,4</w:t>
            </w:r>
          </w:p>
        </w:tc>
        <w:tc>
          <w:tcPr>
            <w:tcW w:w="1964" w:type="dxa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53,4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27 986 614,7</w:t>
            </w:r>
          </w:p>
        </w:tc>
        <w:tc>
          <w:tcPr>
            <w:tcW w:w="1524" w:type="dxa"/>
            <w:gridSpan w:val="3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101,5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106,6</w:t>
            </w:r>
          </w:p>
        </w:tc>
        <w:tc>
          <w:tcPr>
            <w:tcW w:w="1964" w:type="dxa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51,4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31 514 400,6</w:t>
            </w:r>
          </w:p>
        </w:tc>
        <w:tc>
          <w:tcPr>
            <w:tcW w:w="1524" w:type="dxa"/>
            <w:gridSpan w:val="3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106,1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106,1</w:t>
            </w:r>
          </w:p>
        </w:tc>
        <w:tc>
          <w:tcPr>
            <w:tcW w:w="1964" w:type="dxa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51,0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35 570 705,8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106,1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106,4</w:t>
            </w:r>
          </w:p>
        </w:tc>
        <w:tc>
          <w:tcPr>
            <w:tcW w:w="1964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51,1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DE343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36 660 980,9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96,3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107,1</w:t>
            </w:r>
          </w:p>
        </w:tc>
        <w:tc>
          <w:tcPr>
            <w:tcW w:w="1964" w:type="dxa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51,9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DE343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 xml:space="preserve">government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964" w:type="dxa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5 463 145,6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102,3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112,3</w:t>
            </w:r>
          </w:p>
        </w:tc>
        <w:tc>
          <w:tcPr>
            <w:tcW w:w="1964" w:type="dxa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11,7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5 729 324,8</w:t>
            </w:r>
          </w:p>
        </w:tc>
        <w:tc>
          <w:tcPr>
            <w:tcW w:w="1524" w:type="dxa"/>
            <w:gridSpan w:val="3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102,1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103,0</w:t>
            </w:r>
          </w:p>
        </w:tc>
        <w:tc>
          <w:tcPr>
            <w:tcW w:w="1964" w:type="dxa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10,5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5 144 127,7</w:t>
            </w:r>
          </w:p>
        </w:tc>
        <w:tc>
          <w:tcPr>
            <w:tcW w:w="1524" w:type="dxa"/>
            <w:gridSpan w:val="3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85,9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104,5</w:t>
            </w:r>
          </w:p>
        </w:tc>
        <w:tc>
          <w:tcPr>
            <w:tcW w:w="1964" w:type="dxa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6 349 831,8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115,5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106,9</w:t>
            </w:r>
          </w:p>
        </w:tc>
        <w:tc>
          <w:tcPr>
            <w:tcW w:w="1964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9,1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DE343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9 002 130,9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112,8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108,0</w:t>
            </w:r>
          </w:p>
        </w:tc>
        <w:tc>
          <w:tcPr>
            <w:tcW w:w="1964" w:type="dxa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12,8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DE343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among w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: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964" w:type="dxa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DE343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ivi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goo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d</w:t>
            </w:r>
            <w:r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964" w:type="dxa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2 803 834,4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103,6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118,4</w:t>
            </w:r>
          </w:p>
        </w:tc>
        <w:tc>
          <w:tcPr>
            <w:tcW w:w="1964" w:type="dxa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6,0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2 840 045,8</w:t>
            </w:r>
          </w:p>
        </w:tc>
        <w:tc>
          <w:tcPr>
            <w:tcW w:w="1524" w:type="dxa"/>
            <w:gridSpan w:val="3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104,8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102,7</w:t>
            </w:r>
          </w:p>
        </w:tc>
        <w:tc>
          <w:tcPr>
            <w:tcW w:w="1964" w:type="dxa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5,2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2 120 585,0</w:t>
            </w:r>
          </w:p>
        </w:tc>
        <w:tc>
          <w:tcPr>
            <w:tcW w:w="1524" w:type="dxa"/>
            <w:gridSpan w:val="3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71,3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104,7</w:t>
            </w:r>
          </w:p>
        </w:tc>
        <w:tc>
          <w:tcPr>
            <w:tcW w:w="1964" w:type="dxa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2 521 921,2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108,3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109,8</w:t>
            </w:r>
          </w:p>
        </w:tc>
        <w:tc>
          <w:tcPr>
            <w:tcW w:w="1964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3,6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DE343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4 639 415,9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117,8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110,6</w:t>
            </w:r>
          </w:p>
        </w:tc>
        <w:tc>
          <w:tcPr>
            <w:tcW w:w="1964" w:type="dxa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6,6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DE343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collective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964" w:type="dxa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2 659 311,2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101,1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106,5</w:t>
            </w:r>
          </w:p>
        </w:tc>
        <w:tc>
          <w:tcPr>
            <w:tcW w:w="1964" w:type="dxa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5,7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2 889 279,0</w:t>
            </w:r>
          </w:p>
        </w:tc>
        <w:tc>
          <w:tcPr>
            <w:tcW w:w="1524" w:type="dxa"/>
            <w:gridSpan w:val="3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99,6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103,4</w:t>
            </w:r>
          </w:p>
        </w:tc>
        <w:tc>
          <w:tcPr>
            <w:tcW w:w="1964" w:type="dxa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3 023 542,7</w:t>
            </w:r>
          </w:p>
        </w:tc>
        <w:tc>
          <w:tcPr>
            <w:tcW w:w="1524" w:type="dxa"/>
            <w:gridSpan w:val="3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100,2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104,4</w:t>
            </w:r>
          </w:p>
        </w:tc>
        <w:tc>
          <w:tcPr>
            <w:tcW w:w="1964" w:type="dxa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3 827 910,6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120,6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105,0</w:t>
            </w:r>
          </w:p>
        </w:tc>
        <w:tc>
          <w:tcPr>
            <w:tcW w:w="1964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5,5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DE343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4 362 715,0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108,1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105,4</w:t>
            </w:r>
          </w:p>
        </w:tc>
        <w:tc>
          <w:tcPr>
            <w:tcW w:w="1964" w:type="dxa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6,2</w:t>
            </w:r>
          </w:p>
        </w:tc>
      </w:tr>
      <w:tr w:rsidR="007250AF" w:rsidRPr="009B6ECF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DE343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non-profit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(NPISH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)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  <w:lang w:val="en-US"/>
              </w:rPr>
            </w:pP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  <w:lang w:val="en-US"/>
              </w:rPr>
            </w:pP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  <w:lang w:val="en-US"/>
              </w:rPr>
            </w:pPr>
          </w:p>
        </w:tc>
        <w:tc>
          <w:tcPr>
            <w:tcW w:w="1964" w:type="dxa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  <w:lang w:val="en-US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532 652,8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103,1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109,9</w:t>
            </w:r>
          </w:p>
        </w:tc>
        <w:tc>
          <w:tcPr>
            <w:tcW w:w="1964" w:type="dxa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610 130,8</w:t>
            </w:r>
          </w:p>
        </w:tc>
        <w:tc>
          <w:tcPr>
            <w:tcW w:w="1524" w:type="dxa"/>
            <w:gridSpan w:val="3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103,8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107,4</w:t>
            </w:r>
          </w:p>
        </w:tc>
        <w:tc>
          <w:tcPr>
            <w:tcW w:w="1964" w:type="dxa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692 378,8</w:t>
            </w:r>
          </w:p>
        </w:tc>
        <w:tc>
          <w:tcPr>
            <w:tcW w:w="1524" w:type="dxa"/>
            <w:gridSpan w:val="3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104,9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108,2</w:t>
            </w:r>
          </w:p>
        </w:tc>
        <w:tc>
          <w:tcPr>
            <w:tcW w:w="1964" w:type="dxa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780 156,1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105,1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107,2</w:t>
            </w:r>
          </w:p>
        </w:tc>
        <w:tc>
          <w:tcPr>
            <w:tcW w:w="1964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DE343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785 758,5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96,6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104,3</w:t>
            </w:r>
          </w:p>
        </w:tc>
        <w:tc>
          <w:tcPr>
            <w:tcW w:w="1964" w:type="dxa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DE343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Gross saving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964" w:type="dxa"/>
            <w:vAlign w:val="bottom"/>
          </w:tcPr>
          <w:p w:rsidR="007250AF" w:rsidRPr="006A422E" w:rsidRDefault="007250AF" w:rsidP="00DE343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13 070 935,7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102,5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111,8</w:t>
            </w:r>
          </w:p>
        </w:tc>
        <w:tc>
          <w:tcPr>
            <w:tcW w:w="1964" w:type="dxa"/>
            <w:vAlign w:val="bottom"/>
          </w:tcPr>
          <w:p w:rsidR="007250AF" w:rsidRPr="006A422E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27,9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6A422E" w:rsidRDefault="007250AF" w:rsidP="009141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14 330 178,9</w:t>
            </w:r>
          </w:p>
        </w:tc>
        <w:tc>
          <w:tcPr>
            <w:tcW w:w="1524" w:type="dxa"/>
            <w:gridSpan w:val="3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103,1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105,9</w:t>
            </w:r>
          </w:p>
        </w:tc>
        <w:tc>
          <w:tcPr>
            <w:tcW w:w="1964" w:type="dxa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26,4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lastRenderedPageBreak/>
              <w:t>2018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ind w:right="-42"/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15 614 509,7</w:t>
            </w:r>
          </w:p>
        </w:tc>
        <w:tc>
          <w:tcPr>
            <w:tcW w:w="1524" w:type="dxa"/>
            <w:gridSpan w:val="3"/>
            <w:vAlign w:val="bottom"/>
          </w:tcPr>
          <w:p w:rsidR="007250AF" w:rsidRDefault="007250AF" w:rsidP="009141C9">
            <w:pPr>
              <w:ind w:right="-42"/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102,9</w:t>
            </w:r>
          </w:p>
        </w:tc>
        <w:tc>
          <w:tcPr>
            <w:tcW w:w="1522" w:type="dxa"/>
            <w:gridSpan w:val="2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105,9</w:t>
            </w:r>
          </w:p>
        </w:tc>
        <w:tc>
          <w:tcPr>
            <w:tcW w:w="1964" w:type="dxa"/>
            <w:vAlign w:val="bottom"/>
          </w:tcPr>
          <w:p w:rsidR="007250AF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25,3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585F20" w:rsidRDefault="007250AF" w:rsidP="009141C9">
            <w:pPr>
              <w:ind w:right="-42"/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19 210 178,5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585F20" w:rsidRDefault="007250AF" w:rsidP="009141C9">
            <w:pPr>
              <w:ind w:right="-42"/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112,2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109,7</w:t>
            </w:r>
          </w:p>
        </w:tc>
        <w:tc>
          <w:tcPr>
            <w:tcW w:w="1964" w:type="dxa"/>
            <w:vAlign w:val="bottom"/>
          </w:tcPr>
          <w:p w:rsidR="007250AF" w:rsidRPr="00585F20" w:rsidRDefault="007250AF" w:rsidP="009141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27,7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49" w:type="dxa"/>
            <w:vAlign w:val="bottom"/>
          </w:tcPr>
          <w:p w:rsidR="007250AF" w:rsidRPr="00E00F45" w:rsidRDefault="007250AF" w:rsidP="009141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20 351 807,2</w:t>
            </w:r>
          </w:p>
        </w:tc>
        <w:tc>
          <w:tcPr>
            <w:tcW w:w="1524" w:type="dxa"/>
            <w:gridSpan w:val="3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99,0</w:t>
            </w:r>
          </w:p>
        </w:tc>
        <w:tc>
          <w:tcPr>
            <w:tcW w:w="1522" w:type="dxa"/>
            <w:gridSpan w:val="2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107,1</w:t>
            </w:r>
          </w:p>
        </w:tc>
        <w:tc>
          <w:tcPr>
            <w:tcW w:w="1964" w:type="dxa"/>
            <w:vAlign w:val="bottom"/>
          </w:tcPr>
          <w:p w:rsidR="007250AF" w:rsidRPr="00A05AE7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05AE7">
              <w:rPr>
                <w:rFonts w:ascii="Calibri" w:hAnsi="Calibri"/>
                <w:sz w:val="16"/>
                <w:szCs w:val="16"/>
              </w:rPr>
              <w:t>28,8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26006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including: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A76D2D" w:rsidP="00126006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 xml:space="preserve">gross </w:t>
            </w:r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d</w:t>
            </w:r>
            <w:r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fo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="007250AF"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="007250AF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</w:p>
        </w:tc>
        <w:tc>
          <w:tcPr>
            <w:tcW w:w="1559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color w:val="7030A0"/>
                <w:sz w:val="16"/>
                <w:szCs w:val="16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10 671 499,7</w:t>
            </w:r>
          </w:p>
        </w:tc>
        <w:tc>
          <w:tcPr>
            <w:tcW w:w="1417" w:type="dxa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103,0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110,8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22,7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59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11 798 875,1</w:t>
            </w:r>
          </w:p>
        </w:tc>
        <w:tc>
          <w:tcPr>
            <w:tcW w:w="1417" w:type="dxa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104,5</w:t>
            </w:r>
          </w:p>
        </w:tc>
        <w:tc>
          <w:tcPr>
            <w:tcW w:w="1560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105,4</w:t>
            </w:r>
          </w:p>
        </w:tc>
        <w:tc>
          <w:tcPr>
            <w:tcW w:w="1984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59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13 091 415,8</w:t>
            </w:r>
          </w:p>
        </w:tc>
        <w:tc>
          <w:tcPr>
            <w:tcW w:w="1417" w:type="dxa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105,4</w:t>
            </w:r>
          </w:p>
        </w:tc>
        <w:tc>
          <w:tcPr>
            <w:tcW w:w="1560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105,3</w:t>
            </w:r>
          </w:p>
        </w:tc>
        <w:tc>
          <w:tcPr>
            <w:tcW w:w="1984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21,2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16 317 522,5</w:t>
            </w:r>
          </w:p>
        </w:tc>
        <w:tc>
          <w:tcPr>
            <w:tcW w:w="1417" w:type="dxa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113,8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109,5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23,5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74092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17 463 439,5</w:t>
            </w:r>
          </w:p>
        </w:tc>
        <w:tc>
          <w:tcPr>
            <w:tcW w:w="1417" w:type="dxa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99,8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107,2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24,7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26006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changes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559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2 399 436,0</w:t>
            </w:r>
          </w:p>
        </w:tc>
        <w:tc>
          <w:tcPr>
            <w:tcW w:w="1417" w:type="dxa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116,3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5,2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59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2 531 303,8</w:t>
            </w:r>
          </w:p>
        </w:tc>
        <w:tc>
          <w:tcPr>
            <w:tcW w:w="1417" w:type="dxa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108,3</w:t>
            </w:r>
          </w:p>
        </w:tc>
        <w:tc>
          <w:tcPr>
            <w:tcW w:w="1984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4,7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59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2 523 093,9</w:t>
            </w:r>
          </w:p>
        </w:tc>
        <w:tc>
          <w:tcPr>
            <w:tcW w:w="1417" w:type="dxa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109,0</w:t>
            </w:r>
          </w:p>
        </w:tc>
        <w:tc>
          <w:tcPr>
            <w:tcW w:w="1984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4,1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2 892 656,0</w:t>
            </w:r>
          </w:p>
        </w:tc>
        <w:tc>
          <w:tcPr>
            <w:tcW w:w="1417" w:type="dxa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110,6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4,2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74092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2 888 367,7</w:t>
            </w:r>
          </w:p>
        </w:tc>
        <w:tc>
          <w:tcPr>
            <w:tcW w:w="1417" w:type="dxa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106,2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4,1</w:t>
            </w:r>
          </w:p>
        </w:tc>
      </w:tr>
      <w:tr w:rsidR="007250AF" w:rsidRPr="009B6ECF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2600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Exports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goo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d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559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14 957 440,7</w:t>
            </w:r>
          </w:p>
        </w:tc>
        <w:tc>
          <w:tcPr>
            <w:tcW w:w="1417" w:type="dxa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95,5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134,3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31,8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59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17 617 527,7</w:t>
            </w:r>
          </w:p>
        </w:tc>
        <w:tc>
          <w:tcPr>
            <w:tcW w:w="1417" w:type="dxa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108,0</w:t>
            </w:r>
          </w:p>
        </w:tc>
        <w:tc>
          <w:tcPr>
            <w:tcW w:w="1560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114,3</w:t>
            </w:r>
          </w:p>
        </w:tc>
        <w:tc>
          <w:tcPr>
            <w:tcW w:w="1984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32,4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59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23 259 735,6</w:t>
            </w:r>
          </w:p>
        </w:tc>
        <w:tc>
          <w:tcPr>
            <w:tcW w:w="1417" w:type="dxa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109,6</w:t>
            </w:r>
          </w:p>
        </w:tc>
        <w:tc>
          <w:tcPr>
            <w:tcW w:w="1560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120,5</w:t>
            </w:r>
          </w:p>
        </w:tc>
        <w:tc>
          <w:tcPr>
            <w:tcW w:w="1984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37,6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25 336 984,8</w:t>
            </w:r>
          </w:p>
        </w:tc>
        <w:tc>
          <w:tcPr>
            <w:tcW w:w="1417" w:type="dxa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102,0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106,7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36,5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74092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21 568 377,5</w:t>
            </w:r>
          </w:p>
        </w:tc>
        <w:tc>
          <w:tcPr>
            <w:tcW w:w="1417" w:type="dxa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88,7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96,0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30,5</w:t>
            </w:r>
          </w:p>
        </w:tc>
      </w:tr>
      <w:tr w:rsidR="007250AF" w:rsidRPr="009B6ECF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26006">
            <w:pPr>
              <w:pStyle w:val="a9"/>
              <w:rPr>
                <w:rFonts w:ascii="Calibri" w:hAnsi="Calibri" w:cs="Calibri"/>
                <w:spacing w:val="-4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4"/>
                <w:szCs w:val="16"/>
                <w:lang w:val="en-US"/>
              </w:rPr>
              <w:t>Imports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goo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US"/>
              </w:rPr>
              <w:t>s</w:t>
            </w:r>
            <w:r w:rsidR="00A76D2D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pacing w:val="-4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US"/>
              </w:rPr>
              <w:t>d</w:t>
            </w:r>
            <w:r w:rsidR="00A76D2D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pacing w:val="-4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US"/>
              </w:rPr>
              <w:t>vi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(-)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color w:val="7030A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color w:val="7030A0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color w:val="7030A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color w:val="7030A0"/>
                <w:sz w:val="16"/>
                <w:szCs w:val="16"/>
                <w:lang w:val="en-US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13 371 609,8</w:t>
            </w:r>
          </w:p>
        </w:tc>
        <w:tc>
          <w:tcPr>
            <w:tcW w:w="1417" w:type="dxa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98,0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136,1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28,5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59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13 283 468,9</w:t>
            </w:r>
          </w:p>
        </w:tc>
        <w:tc>
          <w:tcPr>
            <w:tcW w:w="1417" w:type="dxa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101,0</w:t>
            </w:r>
          </w:p>
        </w:tc>
        <w:tc>
          <w:tcPr>
            <w:tcW w:w="1560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106,7</w:t>
            </w:r>
          </w:p>
        </w:tc>
        <w:tc>
          <w:tcPr>
            <w:tcW w:w="1984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59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16 012 952,6</w:t>
            </w:r>
          </w:p>
        </w:tc>
        <w:tc>
          <w:tcPr>
            <w:tcW w:w="1417" w:type="dxa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106,6</w:t>
            </w:r>
          </w:p>
        </w:tc>
        <w:tc>
          <w:tcPr>
            <w:tcW w:w="1560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113,1</w:t>
            </w:r>
          </w:p>
        </w:tc>
        <w:tc>
          <w:tcPr>
            <w:tcW w:w="1984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19 760 914,8</w:t>
            </w:r>
          </w:p>
        </w:tc>
        <w:tc>
          <w:tcPr>
            <w:tcW w:w="1417" w:type="dxa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114,9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107,4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585F20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5F20">
              <w:rPr>
                <w:rFonts w:ascii="Calibri" w:hAnsi="Calibri"/>
                <w:sz w:val="16"/>
                <w:szCs w:val="16"/>
              </w:rPr>
              <w:t>28,4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74092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18 720 252,7</w:t>
            </w:r>
          </w:p>
        </w:tc>
        <w:tc>
          <w:tcPr>
            <w:tcW w:w="1417" w:type="dxa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91,0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26,5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DA0EF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Statistical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y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1 231 144,9</w:t>
            </w:r>
          </w:p>
        </w:tc>
        <w:tc>
          <w:tcPr>
            <w:tcW w:w="1417" w:type="dxa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2,6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59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1 388 549,8</w:t>
            </w:r>
          </w:p>
        </w:tc>
        <w:tc>
          <w:tcPr>
            <w:tcW w:w="1417" w:type="dxa"/>
            <w:vAlign w:val="bottom"/>
          </w:tcPr>
          <w:p w:rsidR="007250AF" w:rsidRPr="00B10380" w:rsidRDefault="007250AF" w:rsidP="00167885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0E284C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0E284C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E284C">
              <w:rPr>
                <w:rFonts w:ascii="Calibri" w:hAnsi="Calibri"/>
                <w:sz w:val="16"/>
                <w:szCs w:val="16"/>
              </w:rPr>
              <w:t>2,6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59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1 607 336,6</w:t>
            </w:r>
          </w:p>
        </w:tc>
        <w:tc>
          <w:tcPr>
            <w:tcW w:w="1417" w:type="dxa"/>
            <w:vAlign w:val="bottom"/>
          </w:tcPr>
          <w:p w:rsidR="007250AF" w:rsidRPr="00B10380" w:rsidRDefault="007250AF" w:rsidP="00167885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0E284C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0E284C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2,6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A421B6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2 045 684,3</w:t>
            </w:r>
          </w:p>
        </w:tc>
        <w:tc>
          <w:tcPr>
            <w:tcW w:w="1417" w:type="dxa"/>
            <w:vAlign w:val="bottom"/>
          </w:tcPr>
          <w:p w:rsidR="007250AF" w:rsidRPr="00A421B6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A421B6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A421B6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2,9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74092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1 000 230,9</w:t>
            </w:r>
          </w:p>
        </w:tc>
        <w:tc>
          <w:tcPr>
            <w:tcW w:w="1417" w:type="dxa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1,4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88397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Gross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ic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</w:p>
        </w:tc>
        <w:tc>
          <w:tcPr>
            <w:tcW w:w="1559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7250AF" w:rsidRPr="006A422E" w:rsidRDefault="007250AF" w:rsidP="0013400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46 971 150,0</w:t>
            </w:r>
          </w:p>
        </w:tc>
        <w:tc>
          <w:tcPr>
            <w:tcW w:w="1417" w:type="dxa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101,1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113,6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6A422E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Pr="006A422E" w:rsidRDefault="007250A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559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54 378 857,8</w:t>
            </w:r>
          </w:p>
        </w:tc>
        <w:tc>
          <w:tcPr>
            <w:tcW w:w="1417" w:type="dxa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560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108,4</w:t>
            </w:r>
          </w:p>
        </w:tc>
        <w:tc>
          <w:tcPr>
            <w:tcW w:w="1984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559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61 819 536,4</w:t>
            </w:r>
          </w:p>
        </w:tc>
        <w:tc>
          <w:tcPr>
            <w:tcW w:w="1417" w:type="dxa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560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109,2</w:t>
            </w:r>
          </w:p>
        </w:tc>
        <w:tc>
          <w:tcPr>
            <w:tcW w:w="1984" w:type="dxa"/>
            <w:gridSpan w:val="2"/>
            <w:vAlign w:val="bottom"/>
          </w:tcPr>
          <w:p w:rsidR="007250AF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vAlign w:val="bottom"/>
          </w:tcPr>
          <w:p w:rsidR="007250AF" w:rsidRDefault="007250A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559" w:type="dxa"/>
            <w:gridSpan w:val="2"/>
            <w:vAlign w:val="bottom"/>
          </w:tcPr>
          <w:p w:rsidR="007250AF" w:rsidRPr="00A421B6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69 532 626,5</w:t>
            </w:r>
          </w:p>
        </w:tc>
        <w:tc>
          <w:tcPr>
            <w:tcW w:w="1417" w:type="dxa"/>
            <w:vAlign w:val="bottom"/>
          </w:tcPr>
          <w:p w:rsidR="007250AF" w:rsidRPr="00A421B6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104,5</w:t>
            </w:r>
          </w:p>
        </w:tc>
        <w:tc>
          <w:tcPr>
            <w:tcW w:w="1560" w:type="dxa"/>
            <w:gridSpan w:val="2"/>
            <w:vAlign w:val="bottom"/>
          </w:tcPr>
          <w:p w:rsidR="007250AF" w:rsidRPr="00A421B6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107,6</w:t>
            </w:r>
          </w:p>
        </w:tc>
        <w:tc>
          <w:tcPr>
            <w:tcW w:w="1984" w:type="dxa"/>
            <w:gridSpan w:val="2"/>
            <w:vAlign w:val="bottom"/>
          </w:tcPr>
          <w:p w:rsidR="007250AF" w:rsidRPr="00A421B6" w:rsidRDefault="007250A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7250AF" w:rsidRPr="006A422E" w:rsidTr="007250AF">
        <w:trPr>
          <w:cantSplit/>
          <w:trHeight w:val="153"/>
        </w:trPr>
        <w:tc>
          <w:tcPr>
            <w:tcW w:w="3261" w:type="dxa"/>
            <w:gridSpan w:val="2"/>
            <w:tcBorders>
              <w:bottom w:val="single" w:sz="4" w:space="0" w:color="auto"/>
            </w:tcBorders>
            <w:vAlign w:val="bottom"/>
          </w:tcPr>
          <w:p w:rsidR="007250AF" w:rsidRDefault="007250AF" w:rsidP="0074092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70 649 033,2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97,5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104,2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:rsidR="007250AF" w:rsidRPr="001F173A" w:rsidRDefault="007250AF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</w:tbl>
    <w:p w:rsidR="00675842" w:rsidRPr="006A422E" w:rsidRDefault="00D87083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17" w:name="_Toc465247914"/>
      <w:r w:rsidRPr="006A422E">
        <w:rPr>
          <w:rFonts w:ascii="Calibri" w:hAnsi="Calibri"/>
          <w:sz w:val="20"/>
          <w:lang w:val="en-US"/>
        </w:rPr>
        <w:t>1.13</w:t>
      </w:r>
      <w:r w:rsidR="00675842" w:rsidRPr="006A422E">
        <w:rPr>
          <w:rFonts w:ascii="Calibri" w:hAnsi="Calibri"/>
          <w:sz w:val="20"/>
          <w:lang w:val="en-US"/>
        </w:rPr>
        <w:t xml:space="preserve"> 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r w:rsidR="00675842" w:rsidRPr="006A422E">
        <w:rPr>
          <w:rFonts w:ascii="Calibri" w:hAnsi="Calibri"/>
          <w:sz w:val="20"/>
          <w:lang w:val="en-US"/>
        </w:rPr>
        <w:t>l</w:t>
      </w:r>
      <w:r w:rsidR="00A005EA" w:rsidRPr="007362FD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fi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r w:rsidR="00675842" w:rsidRPr="006A422E">
        <w:rPr>
          <w:rFonts w:ascii="Calibri" w:hAnsi="Calibri"/>
          <w:sz w:val="20"/>
          <w:lang w:val="en-US"/>
        </w:rPr>
        <w:t>l</w:t>
      </w:r>
      <w:r w:rsidR="00A005EA" w:rsidRPr="007362FD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co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p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bookmarkEnd w:id="17"/>
    </w:p>
    <w:p w:rsidR="00675842" w:rsidRPr="006A422E" w:rsidRDefault="007F434E" w:rsidP="007340B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 xml:space="preserve">in 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="00480B5A" w:rsidRPr="006A422E">
        <w:rPr>
          <w:rFonts w:ascii="Calibri" w:hAnsi="Calibri" w:cs="Calibri"/>
          <w:szCs w:val="16"/>
          <w:lang w:val="en-US"/>
        </w:rPr>
        <w:t>u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480B5A" w:rsidRPr="006A422E">
        <w:rPr>
          <w:rFonts w:ascii="Calibri" w:hAnsi="Calibri" w:cs="Calibri"/>
          <w:szCs w:val="16"/>
          <w:lang w:val="en-US"/>
        </w:rPr>
        <w:t>t</w:t>
      </w:r>
      <w:r>
        <w:rPr>
          <w:rFonts w:ascii="Calibri" w:hAnsi="Calibri" w:cs="Calibri"/>
          <w:szCs w:val="16"/>
          <w:lang w:val="en-US"/>
        </w:rPr>
        <w:t xml:space="preserve"> </w:t>
      </w:r>
      <w:r w:rsidR="00480B5A" w:rsidRPr="006A422E">
        <w:rPr>
          <w:rFonts w:ascii="Calibri" w:hAnsi="Calibri" w:cs="Calibri"/>
          <w:szCs w:val="16"/>
          <w:lang w:val="en-US"/>
        </w:rPr>
        <w:t>p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480B5A"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="00480B5A" w:rsidRPr="006A422E">
        <w:rPr>
          <w:rFonts w:ascii="Calibri" w:hAnsi="Calibri" w:cs="Calibri"/>
          <w:szCs w:val="16"/>
          <w:lang w:val="en-US"/>
        </w:rPr>
        <w:t xml:space="preserve">, </w:t>
      </w:r>
      <w:r w:rsidR="00692328">
        <w:rPr>
          <w:rFonts w:ascii="Calibri" w:hAnsi="Calibri" w:cs="Calibri"/>
          <w:szCs w:val="16"/>
          <w:lang w:val="en-US"/>
        </w:rPr>
        <w:t>million</w:t>
      </w:r>
      <w:r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480B5A"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</w:p>
    <w:tbl>
      <w:tblPr>
        <w:tblW w:w="9498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692"/>
        <w:gridCol w:w="1340"/>
        <w:gridCol w:w="20"/>
        <w:gridCol w:w="1361"/>
        <w:gridCol w:w="1360"/>
        <w:gridCol w:w="1360"/>
        <w:gridCol w:w="1365"/>
      </w:tblGrid>
      <w:tr w:rsidR="007362FD" w:rsidRPr="006A422E" w:rsidTr="007F523C">
        <w:trPr>
          <w:cantSplit/>
          <w:trHeight w:val="95"/>
        </w:trPr>
        <w:tc>
          <w:tcPr>
            <w:tcW w:w="2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6A422E" w:rsidRDefault="007362FD" w:rsidP="00F15B59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7362FD" w:rsidRDefault="007362FD" w:rsidP="00167885">
            <w:pPr>
              <w:pStyle w:val="a7"/>
              <w:ind w:left="-200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7362FD" w:rsidRDefault="007362FD" w:rsidP="00167885">
            <w:pPr>
              <w:pStyle w:val="a7"/>
              <w:ind w:left="-200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270E3E" w:rsidRDefault="007362FD" w:rsidP="00167885">
            <w:pPr>
              <w:pStyle w:val="a7"/>
              <w:ind w:left="-200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270E3E" w:rsidRDefault="007362FD" w:rsidP="00167885">
            <w:pPr>
              <w:pStyle w:val="a7"/>
              <w:ind w:left="-200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2FD" w:rsidRPr="00270E3E" w:rsidRDefault="007362FD" w:rsidP="00D16DAD">
            <w:pPr>
              <w:pStyle w:val="a7"/>
              <w:ind w:left="-200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</w:rPr>
              <w:t>2020</w:t>
            </w:r>
          </w:p>
        </w:tc>
      </w:tr>
      <w:tr w:rsidR="00521B78" w:rsidRPr="006A422E" w:rsidTr="007F523C">
        <w:trPr>
          <w:cantSplit/>
          <w:trHeight w:val="64"/>
        </w:trPr>
        <w:tc>
          <w:tcPr>
            <w:tcW w:w="2692" w:type="dxa"/>
            <w:vAlign w:val="bottom"/>
          </w:tcPr>
          <w:p w:rsidR="00521B78" w:rsidRPr="006A422E" w:rsidRDefault="00521B78" w:rsidP="0079008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A76D2D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31 083 238,5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521B78" w:rsidRPr="00C11F19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11F19">
              <w:rPr>
                <w:rFonts w:ascii="Calibri" w:hAnsi="Calibri"/>
                <w:sz w:val="16"/>
                <w:szCs w:val="16"/>
              </w:rPr>
              <w:t>34 326 070,3</w:t>
            </w:r>
          </w:p>
        </w:tc>
        <w:tc>
          <w:tcPr>
            <w:tcW w:w="1360" w:type="dxa"/>
            <w:vAlign w:val="bottom"/>
          </w:tcPr>
          <w:p w:rsidR="00521B78" w:rsidRPr="00C11F19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11F19">
              <w:rPr>
                <w:rFonts w:ascii="Calibri" w:hAnsi="Calibri"/>
                <w:sz w:val="16"/>
                <w:szCs w:val="16"/>
              </w:rPr>
              <w:t>37 350 907,1</w:t>
            </w: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42 700 693,7</w:t>
            </w:r>
          </w:p>
        </w:tc>
        <w:tc>
          <w:tcPr>
            <w:tcW w:w="1365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46 448 870,3</w:t>
            </w:r>
          </w:p>
        </w:tc>
      </w:tr>
      <w:tr w:rsidR="00521B78" w:rsidRPr="006A422E" w:rsidTr="007362FD">
        <w:trPr>
          <w:cantSplit/>
          <w:trHeight w:val="64"/>
        </w:trPr>
        <w:tc>
          <w:tcPr>
            <w:tcW w:w="2692" w:type="dxa"/>
            <w:vAlign w:val="bottom"/>
          </w:tcPr>
          <w:p w:rsidR="00521B78" w:rsidRPr="006A422E" w:rsidRDefault="00521B78" w:rsidP="0079008B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including:</w:t>
            </w:r>
          </w:p>
        </w:tc>
        <w:tc>
          <w:tcPr>
            <w:tcW w:w="1360" w:type="dxa"/>
            <w:gridSpan w:val="2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61" w:type="dxa"/>
            <w:vAlign w:val="bottom"/>
          </w:tcPr>
          <w:p w:rsidR="00521B78" w:rsidRPr="000E284C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:rsidR="00521B78" w:rsidRPr="000E284C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65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21B78" w:rsidRPr="006A422E" w:rsidTr="007362FD">
        <w:trPr>
          <w:cantSplit/>
          <w:trHeight w:val="64"/>
        </w:trPr>
        <w:tc>
          <w:tcPr>
            <w:tcW w:w="2692" w:type="dxa"/>
            <w:vAlign w:val="bottom"/>
          </w:tcPr>
          <w:p w:rsidR="00521B78" w:rsidRPr="006A422E" w:rsidRDefault="00521B78" w:rsidP="0079008B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60" w:type="dxa"/>
            <w:gridSpan w:val="2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28 423 927,3</w:t>
            </w:r>
          </w:p>
        </w:tc>
        <w:tc>
          <w:tcPr>
            <w:tcW w:w="1361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31 436 791,3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34 327 364,4</w:t>
            </w: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38 872 783,1</w:t>
            </w:r>
          </w:p>
        </w:tc>
        <w:tc>
          <w:tcPr>
            <w:tcW w:w="1365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42 086 155,3</w:t>
            </w:r>
          </w:p>
        </w:tc>
      </w:tr>
      <w:tr w:rsidR="00521B78" w:rsidRPr="006A422E" w:rsidTr="007362FD">
        <w:trPr>
          <w:cantSplit/>
          <w:trHeight w:val="64"/>
        </w:trPr>
        <w:tc>
          <w:tcPr>
            <w:tcW w:w="2692" w:type="dxa"/>
            <w:vAlign w:val="bottom"/>
          </w:tcPr>
          <w:p w:rsidR="00521B78" w:rsidRPr="006A422E" w:rsidRDefault="00521B78" w:rsidP="0079008B">
            <w:pPr>
              <w:pStyle w:val="a9"/>
              <w:ind w:left="170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g w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:</w:t>
            </w:r>
          </w:p>
        </w:tc>
        <w:tc>
          <w:tcPr>
            <w:tcW w:w="1360" w:type="dxa"/>
            <w:gridSpan w:val="2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61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65" w:type="dxa"/>
            <w:vAlign w:val="bottom"/>
          </w:tcPr>
          <w:p w:rsidR="00521B78" w:rsidRPr="00A421B6" w:rsidRDefault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521B78" w:rsidRPr="006A422E" w:rsidTr="007362FD">
        <w:trPr>
          <w:cantSplit/>
          <w:trHeight w:val="64"/>
        </w:trPr>
        <w:tc>
          <w:tcPr>
            <w:tcW w:w="2692" w:type="dxa"/>
            <w:vAlign w:val="bottom"/>
          </w:tcPr>
          <w:p w:rsidR="00521B78" w:rsidRPr="006A422E" w:rsidRDefault="00A76D2D" w:rsidP="0079008B">
            <w:pPr>
              <w:pStyle w:val="a9"/>
              <w:ind w:left="170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 xml:space="preserve">households </w:t>
            </w:r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60" w:type="dxa"/>
            <w:gridSpan w:val="2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25 087 440,1</w:t>
            </w:r>
          </w:p>
        </w:tc>
        <w:tc>
          <w:tcPr>
            <w:tcW w:w="1361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27 986 614,7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31 514 400,6</w:t>
            </w: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35 570 705,8</w:t>
            </w:r>
          </w:p>
        </w:tc>
        <w:tc>
          <w:tcPr>
            <w:tcW w:w="1365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36 660 980,9</w:t>
            </w:r>
          </w:p>
        </w:tc>
      </w:tr>
      <w:tr w:rsidR="00521B78" w:rsidRPr="006A422E" w:rsidTr="007362FD">
        <w:trPr>
          <w:cantSplit/>
          <w:trHeight w:val="64"/>
        </w:trPr>
        <w:tc>
          <w:tcPr>
            <w:tcW w:w="2692" w:type="dxa"/>
            <w:vAlign w:val="bottom"/>
          </w:tcPr>
          <w:p w:rsidR="00521B78" w:rsidRPr="006A422E" w:rsidRDefault="00A76D2D" w:rsidP="0079008B">
            <w:pPr>
              <w:pStyle w:val="a9"/>
              <w:ind w:left="170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 xml:space="preserve">social </w:t>
            </w:r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 xml:space="preserve"> ki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</w:p>
        </w:tc>
        <w:tc>
          <w:tcPr>
            <w:tcW w:w="1360" w:type="dxa"/>
            <w:gridSpan w:val="2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3 336 487,2</w:t>
            </w:r>
          </w:p>
        </w:tc>
        <w:tc>
          <w:tcPr>
            <w:tcW w:w="1361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3 450 176,6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2 812 963,8</w:t>
            </w: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3 302 077,3</w:t>
            </w:r>
          </w:p>
        </w:tc>
        <w:tc>
          <w:tcPr>
            <w:tcW w:w="1365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5 425 174,4</w:t>
            </w:r>
          </w:p>
        </w:tc>
      </w:tr>
      <w:tr w:rsidR="00521B78" w:rsidRPr="006A422E" w:rsidTr="007362FD">
        <w:trPr>
          <w:cantSplit/>
          <w:trHeight w:val="64"/>
        </w:trPr>
        <w:tc>
          <w:tcPr>
            <w:tcW w:w="2692" w:type="dxa"/>
            <w:tcBorders>
              <w:bottom w:val="single" w:sz="4" w:space="0" w:color="auto"/>
            </w:tcBorders>
            <w:vAlign w:val="bottom"/>
          </w:tcPr>
          <w:p w:rsidR="00521B78" w:rsidRPr="006A422E" w:rsidRDefault="00A76D2D" w:rsidP="0079008B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 xml:space="preserve">government </w:t>
            </w:r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2 659 311,2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2 889 279,0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3 023 542,7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3 827 910,6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4 362 715,0</w:t>
            </w:r>
          </w:p>
        </w:tc>
      </w:tr>
    </w:tbl>
    <w:p w:rsidR="00675842" w:rsidRPr="006A422E" w:rsidRDefault="00D87083" w:rsidP="00ED088E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18" w:name="_Toc465247915"/>
      <w:r w:rsidRPr="006A422E">
        <w:rPr>
          <w:rFonts w:ascii="Calibri" w:hAnsi="Calibri"/>
          <w:sz w:val="20"/>
          <w:lang w:val="en-US"/>
        </w:rPr>
        <w:t>1.14</w:t>
      </w:r>
      <w:r w:rsidR="00675842" w:rsidRPr="006A422E">
        <w:rPr>
          <w:rFonts w:ascii="Calibri" w:hAnsi="Calibri"/>
          <w:sz w:val="20"/>
          <w:lang w:val="en-US"/>
        </w:rPr>
        <w:t xml:space="preserve"> G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r w:rsidR="00675842" w:rsidRPr="006A422E">
        <w:rPr>
          <w:rFonts w:ascii="Calibri" w:hAnsi="Calibri"/>
          <w:sz w:val="20"/>
          <w:lang w:val="en-US"/>
        </w:rPr>
        <w:t>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do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ic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t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 xml:space="preserve">by 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bookmarkEnd w:id="18"/>
    </w:p>
    <w:p w:rsidR="00675842" w:rsidRPr="006A422E" w:rsidRDefault="007F434E" w:rsidP="007340B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 xml:space="preserve">in 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="00480B5A" w:rsidRPr="006A422E">
        <w:rPr>
          <w:rFonts w:ascii="Calibri" w:hAnsi="Calibri" w:cs="Calibri"/>
          <w:szCs w:val="16"/>
          <w:lang w:val="en-US"/>
        </w:rPr>
        <w:t>u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480B5A" w:rsidRPr="006A422E">
        <w:rPr>
          <w:rFonts w:ascii="Calibri" w:hAnsi="Calibri" w:cs="Calibri"/>
          <w:szCs w:val="16"/>
          <w:lang w:val="en-US"/>
        </w:rPr>
        <w:t>t</w:t>
      </w:r>
      <w:r>
        <w:rPr>
          <w:rFonts w:ascii="Calibri" w:hAnsi="Calibri" w:cs="Calibri"/>
          <w:szCs w:val="16"/>
          <w:lang w:val="en-US"/>
        </w:rPr>
        <w:t xml:space="preserve"> </w:t>
      </w:r>
      <w:r w:rsidR="00480B5A" w:rsidRPr="006A422E">
        <w:rPr>
          <w:rFonts w:ascii="Calibri" w:hAnsi="Calibri" w:cs="Calibri"/>
          <w:szCs w:val="16"/>
          <w:lang w:val="en-US"/>
        </w:rPr>
        <w:t>p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480B5A"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="00480B5A" w:rsidRPr="006A422E">
        <w:rPr>
          <w:rFonts w:ascii="Calibri" w:hAnsi="Calibri" w:cs="Calibri"/>
          <w:szCs w:val="16"/>
          <w:lang w:val="en-US"/>
        </w:rPr>
        <w:t xml:space="preserve">, </w:t>
      </w:r>
      <w:r w:rsidR="00692328">
        <w:rPr>
          <w:rFonts w:ascii="Calibri" w:hAnsi="Calibri" w:cs="Calibri"/>
          <w:szCs w:val="16"/>
          <w:lang w:val="en-US"/>
        </w:rPr>
        <w:t>million</w:t>
      </w:r>
      <w:r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480B5A"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</w:p>
    <w:tbl>
      <w:tblPr>
        <w:tblW w:w="9494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694"/>
        <w:gridCol w:w="1360"/>
        <w:gridCol w:w="1360"/>
        <w:gridCol w:w="1360"/>
        <w:gridCol w:w="1360"/>
        <w:gridCol w:w="1360"/>
      </w:tblGrid>
      <w:tr w:rsidR="007362FD" w:rsidRPr="006A422E" w:rsidTr="007362FD">
        <w:trPr>
          <w:cantSplit/>
          <w:trHeight w:val="95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6A422E" w:rsidRDefault="007362FD" w:rsidP="00F15B59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6A422E" w:rsidRDefault="007362FD" w:rsidP="00167885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270E3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6A422E" w:rsidRDefault="007362FD" w:rsidP="0016788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270E3E" w:rsidRDefault="007362FD" w:rsidP="0016788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6A422E" w:rsidRDefault="007362FD" w:rsidP="0016788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2FD" w:rsidRPr="006A422E" w:rsidRDefault="007362FD" w:rsidP="008B176C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</w:tr>
      <w:tr w:rsidR="00521B78" w:rsidRPr="006A422E" w:rsidTr="00167885">
        <w:trPr>
          <w:cantSplit/>
          <w:trHeight w:val="64"/>
        </w:trPr>
        <w:tc>
          <w:tcPr>
            <w:tcW w:w="2694" w:type="dxa"/>
            <w:vAlign w:val="bottom"/>
          </w:tcPr>
          <w:p w:rsidR="00521B78" w:rsidRPr="006A422E" w:rsidRDefault="00521B78" w:rsidP="0079008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ue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</w:p>
        </w:tc>
        <w:tc>
          <w:tcPr>
            <w:tcW w:w="1360" w:type="dxa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44 337 585,5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51 195 859,3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57 706 553,3</w:t>
            </w: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64 681 604,8</w:t>
            </w:r>
          </w:p>
        </w:tc>
        <w:tc>
          <w:tcPr>
            <w:tcW w:w="1360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66 828 235,1</w:t>
            </w:r>
          </w:p>
        </w:tc>
      </w:tr>
      <w:tr w:rsidR="00521B78" w:rsidRPr="006A422E" w:rsidTr="00167885">
        <w:trPr>
          <w:cantSplit/>
          <w:trHeight w:val="64"/>
        </w:trPr>
        <w:tc>
          <w:tcPr>
            <w:tcW w:w="2694" w:type="dxa"/>
            <w:vAlign w:val="bottom"/>
          </w:tcPr>
          <w:p w:rsidR="00521B78" w:rsidRPr="006A422E" w:rsidRDefault="00521B78" w:rsidP="00F15B59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including:</w:t>
            </w:r>
          </w:p>
        </w:tc>
        <w:tc>
          <w:tcPr>
            <w:tcW w:w="1360" w:type="dxa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60" w:type="dxa"/>
            <w:vAlign w:val="bottom"/>
          </w:tcPr>
          <w:p w:rsidR="00521B78" w:rsidRPr="000E284C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E284C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60" w:type="dxa"/>
            <w:vAlign w:val="bottom"/>
          </w:tcPr>
          <w:p w:rsidR="00521B78" w:rsidRPr="000E284C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60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21B78" w:rsidRPr="006A422E" w:rsidTr="00167885">
        <w:trPr>
          <w:cantSplit/>
          <w:trHeight w:val="64"/>
        </w:trPr>
        <w:tc>
          <w:tcPr>
            <w:tcW w:w="2694" w:type="dxa"/>
            <w:vAlign w:val="bottom"/>
          </w:tcPr>
          <w:p w:rsidR="00521B78" w:rsidRPr="006A422E" w:rsidRDefault="00521B78" w:rsidP="0079008B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</w:rPr>
              <w:t>-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60" w:type="dxa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32 515 165,8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38 658 146,6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44 193 898,8</w:t>
            </w: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49 170 763,1</w:t>
            </w:r>
          </w:p>
        </w:tc>
        <w:tc>
          <w:tcPr>
            <w:tcW w:w="1360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51 111 952,8</w:t>
            </w:r>
          </w:p>
        </w:tc>
      </w:tr>
      <w:tr w:rsidR="00521B78" w:rsidRPr="006A422E" w:rsidTr="00167885">
        <w:trPr>
          <w:cantSplit/>
          <w:trHeight w:val="64"/>
        </w:trPr>
        <w:tc>
          <w:tcPr>
            <w:tcW w:w="2694" w:type="dxa"/>
            <w:vAlign w:val="bottom"/>
          </w:tcPr>
          <w:p w:rsidR="00521B78" w:rsidRPr="006A422E" w:rsidRDefault="007F523C" w:rsidP="0079008B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 xml:space="preserve">financial </w:t>
            </w:r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60" w:type="dxa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1 668 758,4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2 020 521,6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2 048 002,8</w:t>
            </w: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2 233 384,2</w:t>
            </w:r>
          </w:p>
        </w:tc>
        <w:tc>
          <w:tcPr>
            <w:tcW w:w="1360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2 376 245,1</w:t>
            </w:r>
          </w:p>
        </w:tc>
      </w:tr>
      <w:tr w:rsidR="00521B78" w:rsidRPr="006A422E" w:rsidTr="00167885">
        <w:trPr>
          <w:cantSplit/>
          <w:trHeight w:val="64"/>
        </w:trPr>
        <w:tc>
          <w:tcPr>
            <w:tcW w:w="2694" w:type="dxa"/>
            <w:vAlign w:val="bottom"/>
          </w:tcPr>
          <w:p w:rsidR="00521B78" w:rsidRPr="006A422E" w:rsidRDefault="007F523C" w:rsidP="0079008B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 xml:space="preserve">government </w:t>
            </w:r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="00521B78"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="00521B78"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</w:p>
        </w:tc>
        <w:tc>
          <w:tcPr>
            <w:tcW w:w="1360" w:type="dxa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2 160 807,0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1 930 752,8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2 022 732,5</w:t>
            </w: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2 485 886,9</w:t>
            </w:r>
          </w:p>
        </w:tc>
        <w:tc>
          <w:tcPr>
            <w:tcW w:w="1360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3 225 565,7</w:t>
            </w:r>
          </w:p>
        </w:tc>
      </w:tr>
      <w:tr w:rsidR="00521B78" w:rsidRPr="006A422E" w:rsidTr="00167885">
        <w:trPr>
          <w:cantSplit/>
          <w:trHeight w:val="64"/>
        </w:trPr>
        <w:tc>
          <w:tcPr>
            <w:tcW w:w="2694" w:type="dxa"/>
            <w:vAlign w:val="bottom"/>
          </w:tcPr>
          <w:p w:rsidR="00521B78" w:rsidRPr="006A422E" w:rsidRDefault="00521B78" w:rsidP="0079008B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NPISH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60" w:type="dxa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267 243,1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247 298,4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294 330,0</w:t>
            </w: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299 855,1</w:t>
            </w:r>
          </w:p>
        </w:tc>
        <w:tc>
          <w:tcPr>
            <w:tcW w:w="1360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376 608,2</w:t>
            </w:r>
          </w:p>
        </w:tc>
      </w:tr>
      <w:tr w:rsidR="00521B78" w:rsidRPr="006A422E" w:rsidTr="00167885">
        <w:trPr>
          <w:cantSplit/>
          <w:trHeight w:val="64"/>
        </w:trPr>
        <w:tc>
          <w:tcPr>
            <w:tcW w:w="2694" w:type="dxa"/>
            <w:vAlign w:val="bottom"/>
          </w:tcPr>
          <w:p w:rsidR="00521B78" w:rsidRPr="006A422E" w:rsidRDefault="00521B78" w:rsidP="0079008B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60" w:type="dxa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7 725 611,2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8 339 139,9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9 147 589,2</w:t>
            </w: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10 491 715,5</w:t>
            </w:r>
          </w:p>
        </w:tc>
        <w:tc>
          <w:tcPr>
            <w:tcW w:w="1360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9 737 863,3</w:t>
            </w:r>
          </w:p>
        </w:tc>
      </w:tr>
      <w:tr w:rsidR="00521B78" w:rsidRPr="006A422E" w:rsidTr="00167885">
        <w:trPr>
          <w:cantSplit/>
          <w:trHeight w:val="64"/>
        </w:trPr>
        <w:tc>
          <w:tcPr>
            <w:tcW w:w="2694" w:type="dxa"/>
            <w:vAlign w:val="bottom"/>
          </w:tcPr>
          <w:p w:rsidR="00521B78" w:rsidRPr="006A422E" w:rsidRDefault="00521B78" w:rsidP="0079008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60" w:type="dxa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2 777 016,3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3 371 983,4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4 277 352,3</w:t>
            </w: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5 057 371,0</w:t>
            </w:r>
          </w:p>
        </w:tc>
        <w:tc>
          <w:tcPr>
            <w:tcW w:w="1360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4 069 079,9</w:t>
            </w:r>
          </w:p>
        </w:tc>
      </w:tr>
      <w:tr w:rsidR="00521B78" w:rsidRPr="006A422E" w:rsidTr="00167885">
        <w:trPr>
          <w:cantSplit/>
          <w:trHeight w:val="64"/>
        </w:trPr>
        <w:tc>
          <w:tcPr>
            <w:tcW w:w="2694" w:type="dxa"/>
            <w:vAlign w:val="bottom"/>
          </w:tcPr>
          <w:p w:rsidR="00521B78" w:rsidRPr="006A422E" w:rsidRDefault="00521B78" w:rsidP="0079008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(-)</w:t>
            </w:r>
          </w:p>
        </w:tc>
        <w:tc>
          <w:tcPr>
            <w:tcW w:w="1360" w:type="dxa"/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143 451,8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188 984,9</w:t>
            </w:r>
          </w:p>
        </w:tc>
        <w:tc>
          <w:tcPr>
            <w:tcW w:w="1360" w:type="dxa"/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164 369,2</w:t>
            </w:r>
          </w:p>
        </w:tc>
        <w:tc>
          <w:tcPr>
            <w:tcW w:w="1360" w:type="dxa"/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206 349,3</w:t>
            </w:r>
          </w:p>
        </w:tc>
        <w:tc>
          <w:tcPr>
            <w:tcW w:w="1360" w:type="dxa"/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248 281,8</w:t>
            </w:r>
          </w:p>
        </w:tc>
      </w:tr>
      <w:tr w:rsidR="00521B78" w:rsidRPr="006A422E" w:rsidTr="00167885">
        <w:trPr>
          <w:cantSplit/>
          <w:trHeight w:val="64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521B78" w:rsidRPr="006A422E" w:rsidRDefault="00521B78" w:rsidP="0079008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ic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in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k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521B78" w:rsidRPr="006A422E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46 971 150,0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54 378 857,8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521B78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61 819 536,4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521B78" w:rsidRPr="00A421B6" w:rsidRDefault="00521B78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69 532 626,5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521B78" w:rsidRPr="001F173A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F173A">
              <w:rPr>
                <w:rFonts w:ascii="Calibri" w:hAnsi="Calibri"/>
                <w:sz w:val="16"/>
                <w:szCs w:val="16"/>
              </w:rPr>
              <w:t>70 649 033,2</w:t>
            </w:r>
          </w:p>
        </w:tc>
      </w:tr>
    </w:tbl>
    <w:p w:rsidR="00675842" w:rsidRPr="006A422E" w:rsidRDefault="00D87083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19" w:name="_Toc465247916"/>
      <w:r w:rsidRPr="006A422E">
        <w:rPr>
          <w:rFonts w:ascii="Calibri" w:hAnsi="Calibri"/>
          <w:sz w:val="20"/>
          <w:lang w:val="en-US"/>
        </w:rPr>
        <w:lastRenderedPageBreak/>
        <w:t>1.15</w:t>
      </w:r>
      <w:r w:rsidR="00675842" w:rsidRPr="006A422E">
        <w:rPr>
          <w:rFonts w:ascii="Calibri" w:hAnsi="Calibri"/>
          <w:sz w:val="20"/>
          <w:lang w:val="en-US"/>
        </w:rPr>
        <w:t xml:space="preserve"> R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l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r w:rsidR="00675842" w:rsidRPr="006A422E">
        <w:rPr>
          <w:rFonts w:ascii="Calibri" w:hAnsi="Calibri"/>
          <w:sz w:val="20"/>
          <w:lang w:val="en-US"/>
        </w:rPr>
        <w:t>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b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w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r w:rsidR="00675842" w:rsidRPr="006A422E">
        <w:rPr>
          <w:rFonts w:ascii="Calibri" w:hAnsi="Calibri"/>
          <w:sz w:val="20"/>
          <w:lang w:val="en-US"/>
        </w:rPr>
        <w:t>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m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r w:rsidR="00675842" w:rsidRPr="006A422E">
        <w:rPr>
          <w:rFonts w:ascii="Calibri" w:hAnsi="Calibri"/>
          <w:sz w:val="20"/>
          <w:lang w:val="en-US"/>
        </w:rPr>
        <w:t>in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agg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r w:rsidR="00675842" w:rsidRPr="006A422E">
        <w:rPr>
          <w:rFonts w:ascii="Calibri" w:hAnsi="Calibri"/>
          <w:sz w:val="20"/>
          <w:lang w:val="en-US"/>
        </w:rPr>
        <w:t>g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of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n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r w:rsidR="00675842" w:rsidRPr="006A422E">
        <w:rPr>
          <w:rFonts w:ascii="Calibri" w:hAnsi="Calibri"/>
          <w:sz w:val="20"/>
          <w:lang w:val="en-US"/>
        </w:rPr>
        <w:t>l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s</w:t>
      </w:r>
      <w:bookmarkEnd w:id="19"/>
      <w:r w:rsidR="00106F36" w:rsidRPr="006A422E">
        <w:rPr>
          <w:rFonts w:ascii="Calibri" w:hAnsi="Calibri"/>
          <w:sz w:val="20"/>
          <w:lang w:val="en-US"/>
        </w:rPr>
        <w:t xml:space="preserve"> system</w:t>
      </w:r>
    </w:p>
    <w:p w:rsidR="00675842" w:rsidRPr="006A422E" w:rsidRDefault="007362FD" w:rsidP="007340B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>in</w:t>
      </w:r>
      <w:r w:rsidRPr="00167885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="00480B5A" w:rsidRPr="006A422E">
        <w:rPr>
          <w:rFonts w:ascii="Calibri" w:hAnsi="Calibri" w:cs="Calibri"/>
          <w:szCs w:val="16"/>
          <w:lang w:val="en-US"/>
        </w:rPr>
        <w:t>u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480B5A" w:rsidRPr="006A422E">
        <w:rPr>
          <w:rFonts w:ascii="Calibri" w:hAnsi="Calibri" w:cs="Calibri"/>
          <w:szCs w:val="16"/>
          <w:lang w:val="en-US"/>
        </w:rPr>
        <w:t>t</w:t>
      </w:r>
      <w:r w:rsidRPr="00167885">
        <w:rPr>
          <w:rFonts w:ascii="Calibri" w:hAnsi="Calibri" w:cs="Calibri"/>
          <w:szCs w:val="16"/>
          <w:lang w:val="en-US"/>
        </w:rPr>
        <w:t xml:space="preserve"> </w:t>
      </w:r>
      <w:r w:rsidR="00480B5A" w:rsidRPr="006A422E">
        <w:rPr>
          <w:rFonts w:ascii="Calibri" w:hAnsi="Calibri" w:cs="Calibri"/>
          <w:szCs w:val="16"/>
          <w:lang w:val="en-US"/>
        </w:rPr>
        <w:t>p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480B5A"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="00480B5A" w:rsidRPr="006A422E">
        <w:rPr>
          <w:rFonts w:ascii="Calibri" w:hAnsi="Calibri" w:cs="Calibri"/>
          <w:szCs w:val="16"/>
          <w:lang w:val="en-US"/>
        </w:rPr>
        <w:t xml:space="preserve">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Pr="00167885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="00480B5A"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="00480B5A" w:rsidRPr="006A422E">
          <w:rPr>
            <w:rFonts w:ascii="Calibri" w:hAnsi="Calibri" w:cs="Calibri"/>
            <w:szCs w:val="16"/>
            <w:lang w:val="en-US"/>
          </w:rPr>
          <w:t>e</w:t>
        </w:r>
      </w:smartTag>
    </w:p>
    <w:tbl>
      <w:tblPr>
        <w:tblW w:w="9498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708"/>
        <w:gridCol w:w="2410"/>
        <w:gridCol w:w="1276"/>
        <w:gridCol w:w="1276"/>
        <w:gridCol w:w="1276"/>
        <w:gridCol w:w="1276"/>
        <w:gridCol w:w="1276"/>
      </w:tblGrid>
      <w:tr w:rsidR="007362FD" w:rsidRPr="006A422E" w:rsidTr="00DA0EF8">
        <w:trPr>
          <w:cantSplit/>
          <w:trHeight w:val="70"/>
        </w:trPr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6A422E" w:rsidRDefault="007362FD" w:rsidP="00F15B59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270E3E" w:rsidRDefault="007362FD" w:rsidP="0016788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270E3E" w:rsidRDefault="007362FD" w:rsidP="00167885">
            <w:pPr>
              <w:pStyle w:val="a7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270E3E" w:rsidRDefault="007362FD" w:rsidP="0016788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FD" w:rsidRPr="00270E3E" w:rsidRDefault="007362FD" w:rsidP="00167885">
            <w:pPr>
              <w:pStyle w:val="a7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2FD" w:rsidRPr="00270E3E" w:rsidRDefault="007362FD" w:rsidP="00F15B59">
            <w:pPr>
              <w:pStyle w:val="a7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</w:rPr>
              <w:t>2020</w:t>
            </w:r>
          </w:p>
        </w:tc>
      </w:tr>
      <w:tr w:rsidR="007362FD" w:rsidRPr="006A422E" w:rsidTr="00DA0EF8">
        <w:trPr>
          <w:cantSplit/>
        </w:trPr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:rsidR="007362FD" w:rsidRPr="006A422E" w:rsidRDefault="007362FD" w:rsidP="0079008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ic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362FD" w:rsidRPr="006A422E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46 971 150,0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362FD" w:rsidRPr="009C5AE9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C5AE9">
              <w:rPr>
                <w:rFonts w:ascii="Calibri" w:hAnsi="Calibri"/>
                <w:color w:val="000000"/>
                <w:sz w:val="16"/>
                <w:szCs w:val="16"/>
              </w:rPr>
              <w:t>54 378 857,8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362FD" w:rsidRPr="006A422E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C5AE9">
              <w:rPr>
                <w:rFonts w:ascii="Calibri" w:hAnsi="Calibri"/>
                <w:color w:val="000000"/>
                <w:sz w:val="16"/>
                <w:szCs w:val="16"/>
              </w:rPr>
              <w:t>61 819 536,4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362FD" w:rsidRPr="00A421B6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A421B6">
              <w:rPr>
                <w:rFonts w:ascii="Calibri" w:hAnsi="Calibri"/>
                <w:color w:val="000000"/>
                <w:sz w:val="16"/>
                <w:szCs w:val="16"/>
              </w:rPr>
              <w:t>69 532 626,5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362FD" w:rsidRPr="00A421B6" w:rsidRDefault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70 649 033,2</w:t>
            </w:r>
          </w:p>
        </w:tc>
      </w:tr>
      <w:tr w:rsidR="007362FD" w:rsidRPr="006A422E" w:rsidTr="00DA0EF8">
        <w:trPr>
          <w:cantSplit/>
        </w:trPr>
        <w:tc>
          <w:tcPr>
            <w:tcW w:w="708" w:type="dxa"/>
            <w:vAlign w:val="bottom"/>
          </w:tcPr>
          <w:p w:rsidR="007362FD" w:rsidRPr="006A422E" w:rsidRDefault="007362F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plus:</w:t>
            </w:r>
          </w:p>
        </w:tc>
        <w:tc>
          <w:tcPr>
            <w:tcW w:w="2410" w:type="dxa"/>
            <w:vAlign w:val="bottom"/>
          </w:tcPr>
          <w:p w:rsidR="007362FD" w:rsidRPr="006A422E" w:rsidRDefault="007362F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y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ived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«t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h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wo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d»</w:t>
            </w:r>
          </w:p>
        </w:tc>
        <w:tc>
          <w:tcPr>
            <w:tcW w:w="1276" w:type="dxa"/>
            <w:vAlign w:val="bottom"/>
          </w:tcPr>
          <w:p w:rsidR="007362FD" w:rsidRPr="00574E25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764 459,0</w:t>
            </w:r>
          </w:p>
        </w:tc>
        <w:tc>
          <w:tcPr>
            <w:tcW w:w="1276" w:type="dxa"/>
            <w:vAlign w:val="bottom"/>
          </w:tcPr>
          <w:p w:rsidR="007362FD" w:rsidRPr="009C5AE9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C5AE9">
              <w:rPr>
                <w:rFonts w:ascii="Calibri" w:hAnsi="Calibri"/>
                <w:color w:val="000000"/>
                <w:sz w:val="16"/>
                <w:szCs w:val="16"/>
              </w:rPr>
              <w:t>753 420,7</w:t>
            </w:r>
          </w:p>
        </w:tc>
        <w:tc>
          <w:tcPr>
            <w:tcW w:w="1276" w:type="dxa"/>
            <w:vAlign w:val="bottom"/>
          </w:tcPr>
          <w:p w:rsidR="007362FD" w:rsidRPr="00BA7D47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E2A21">
              <w:rPr>
                <w:rFonts w:ascii="Calibri" w:hAnsi="Calibri"/>
                <w:color w:val="000000"/>
                <w:sz w:val="16"/>
                <w:szCs w:val="16"/>
              </w:rPr>
              <w:t>855 117,9</w:t>
            </w:r>
          </w:p>
        </w:tc>
        <w:tc>
          <w:tcPr>
            <w:tcW w:w="1276" w:type="dxa"/>
            <w:vAlign w:val="bottom"/>
          </w:tcPr>
          <w:p w:rsidR="007362FD" w:rsidRPr="009C5AE9" w:rsidRDefault="00655DEA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910 680,7</w:t>
            </w:r>
          </w:p>
        </w:tc>
        <w:tc>
          <w:tcPr>
            <w:tcW w:w="1276" w:type="dxa"/>
            <w:vAlign w:val="bottom"/>
          </w:tcPr>
          <w:p w:rsidR="007362FD" w:rsidRPr="009C5AE9" w:rsidRDefault="00521B78" w:rsidP="00A421B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796 536,9</w:t>
            </w:r>
          </w:p>
        </w:tc>
      </w:tr>
      <w:tr w:rsidR="007362FD" w:rsidRPr="006A422E" w:rsidTr="00DA0EF8">
        <w:trPr>
          <w:cantSplit/>
        </w:trPr>
        <w:tc>
          <w:tcPr>
            <w:tcW w:w="708" w:type="dxa"/>
            <w:vAlign w:val="bottom"/>
          </w:tcPr>
          <w:p w:rsidR="007362FD" w:rsidRPr="006A422E" w:rsidRDefault="007362FD" w:rsidP="0079008B">
            <w:pPr>
              <w:pStyle w:val="af2"/>
              <w:jc w:val="left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2410" w:type="dxa"/>
            <w:vAlign w:val="bottom"/>
          </w:tcPr>
          <w:p w:rsidR="007362FD" w:rsidRPr="006A422E" w:rsidRDefault="007362FD" w:rsidP="0079008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including:</w:t>
            </w:r>
          </w:p>
        </w:tc>
        <w:tc>
          <w:tcPr>
            <w:tcW w:w="1276" w:type="dxa"/>
            <w:vAlign w:val="bottom"/>
          </w:tcPr>
          <w:p w:rsidR="007362FD" w:rsidRPr="006A422E" w:rsidRDefault="007362FD" w:rsidP="0079008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:rsidR="007362FD" w:rsidRPr="006A422E" w:rsidRDefault="007362FD" w:rsidP="0079008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:rsidR="007362FD" w:rsidRPr="009C5AE9" w:rsidRDefault="007362FD" w:rsidP="0079008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C5AE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7362FD" w:rsidRPr="00BA7D47" w:rsidRDefault="007362FD" w:rsidP="0079008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7362FD" w:rsidRPr="00A421B6" w:rsidRDefault="007362FD" w:rsidP="0079008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362FD" w:rsidRPr="006A422E" w:rsidTr="00DA0EF8">
        <w:trPr>
          <w:cantSplit/>
        </w:trPr>
        <w:tc>
          <w:tcPr>
            <w:tcW w:w="708" w:type="dxa"/>
            <w:vAlign w:val="bottom"/>
          </w:tcPr>
          <w:p w:rsidR="007362FD" w:rsidRPr="00270E3E" w:rsidRDefault="007362FD" w:rsidP="00EE6FDD">
            <w:pPr>
              <w:pStyle w:val="af2"/>
              <w:jc w:val="left"/>
              <w:rPr>
                <w:rFonts w:ascii="Calibri" w:hAnsi="Calibri" w:cs="Calibri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7362FD" w:rsidRPr="006A422E" w:rsidRDefault="007362F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oy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276" w:type="dxa"/>
            <w:vAlign w:val="bottom"/>
          </w:tcPr>
          <w:p w:rsidR="007362FD" w:rsidRPr="00574E25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1 327,6</w:t>
            </w:r>
          </w:p>
        </w:tc>
        <w:tc>
          <w:tcPr>
            <w:tcW w:w="1276" w:type="dxa"/>
            <w:vAlign w:val="bottom"/>
          </w:tcPr>
          <w:p w:rsidR="007362FD" w:rsidRPr="009C5AE9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C5AE9">
              <w:rPr>
                <w:rFonts w:ascii="Calibri" w:hAnsi="Calibri"/>
                <w:color w:val="000000"/>
                <w:sz w:val="16"/>
                <w:szCs w:val="16"/>
              </w:rPr>
              <w:t>1 264,9</w:t>
            </w:r>
          </w:p>
        </w:tc>
        <w:tc>
          <w:tcPr>
            <w:tcW w:w="1276" w:type="dxa"/>
            <w:vAlign w:val="bottom"/>
          </w:tcPr>
          <w:p w:rsidR="007362FD" w:rsidRPr="009C5AE9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C5AE9">
              <w:rPr>
                <w:rFonts w:ascii="Calibri" w:hAnsi="Calibri"/>
                <w:color w:val="000000"/>
                <w:sz w:val="16"/>
                <w:szCs w:val="16"/>
              </w:rPr>
              <w:t>1 337,5</w:t>
            </w:r>
          </w:p>
        </w:tc>
        <w:tc>
          <w:tcPr>
            <w:tcW w:w="1276" w:type="dxa"/>
            <w:vAlign w:val="bottom"/>
          </w:tcPr>
          <w:p w:rsidR="007362FD" w:rsidRPr="009C5AE9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A421B6">
              <w:rPr>
                <w:rFonts w:ascii="Calibri" w:hAnsi="Calibri"/>
                <w:color w:val="000000"/>
                <w:sz w:val="16"/>
                <w:szCs w:val="16"/>
              </w:rPr>
              <w:t>1 485,1</w:t>
            </w:r>
          </w:p>
        </w:tc>
        <w:tc>
          <w:tcPr>
            <w:tcW w:w="1276" w:type="dxa"/>
            <w:vAlign w:val="bottom"/>
          </w:tcPr>
          <w:p w:rsidR="007362FD" w:rsidRPr="009C5AE9" w:rsidRDefault="00521B78" w:rsidP="00A421B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1 602,3</w:t>
            </w:r>
          </w:p>
        </w:tc>
      </w:tr>
      <w:tr w:rsidR="007362FD" w:rsidRPr="006A422E" w:rsidTr="00DA0EF8">
        <w:trPr>
          <w:cantSplit/>
        </w:trPr>
        <w:tc>
          <w:tcPr>
            <w:tcW w:w="708" w:type="dxa"/>
            <w:vAlign w:val="bottom"/>
          </w:tcPr>
          <w:p w:rsidR="007362FD" w:rsidRPr="00270E3E" w:rsidRDefault="007362FD" w:rsidP="0079008B">
            <w:pPr>
              <w:pStyle w:val="af2"/>
              <w:jc w:val="left"/>
              <w:rPr>
                <w:rFonts w:ascii="Calibri" w:hAnsi="Calibri" w:cs="Calibri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7362FD" w:rsidRPr="006A422E" w:rsidRDefault="007362FD" w:rsidP="0079008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276" w:type="dxa"/>
            <w:vAlign w:val="bottom"/>
          </w:tcPr>
          <w:p w:rsidR="007362FD" w:rsidRPr="00574E25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bottom"/>
          </w:tcPr>
          <w:p w:rsidR="007362FD" w:rsidRPr="006A422E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bottom"/>
          </w:tcPr>
          <w:p w:rsidR="007362FD" w:rsidRPr="006A422E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bottom"/>
          </w:tcPr>
          <w:p w:rsidR="007362FD" w:rsidRPr="007362FD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 w:rsidRPr="007362FD"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-</w:t>
            </w:r>
          </w:p>
        </w:tc>
        <w:tc>
          <w:tcPr>
            <w:tcW w:w="1276" w:type="dxa"/>
            <w:vAlign w:val="bottom"/>
          </w:tcPr>
          <w:p w:rsidR="007362FD" w:rsidRPr="007F523C" w:rsidRDefault="007F523C" w:rsidP="0079008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7362FD" w:rsidRPr="006A422E" w:rsidTr="00DA0EF8">
        <w:trPr>
          <w:cantSplit/>
        </w:trPr>
        <w:tc>
          <w:tcPr>
            <w:tcW w:w="708" w:type="dxa"/>
            <w:vAlign w:val="bottom"/>
          </w:tcPr>
          <w:p w:rsidR="007362FD" w:rsidRPr="006A422E" w:rsidRDefault="007362FD" w:rsidP="00EE6FDD">
            <w:pPr>
              <w:pStyle w:val="af2"/>
              <w:jc w:val="left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2410" w:type="dxa"/>
            <w:vAlign w:val="bottom"/>
          </w:tcPr>
          <w:p w:rsidR="007362FD" w:rsidRPr="006A422E" w:rsidRDefault="007362F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y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</w:p>
        </w:tc>
        <w:tc>
          <w:tcPr>
            <w:tcW w:w="1276" w:type="dxa"/>
            <w:vAlign w:val="bottom"/>
          </w:tcPr>
          <w:p w:rsidR="007362FD" w:rsidRPr="00574E25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763 131,4</w:t>
            </w:r>
          </w:p>
        </w:tc>
        <w:tc>
          <w:tcPr>
            <w:tcW w:w="1276" w:type="dxa"/>
            <w:vAlign w:val="bottom"/>
          </w:tcPr>
          <w:p w:rsidR="007362FD" w:rsidRPr="009C5AE9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C5AE9">
              <w:rPr>
                <w:rFonts w:ascii="Calibri" w:hAnsi="Calibri"/>
                <w:color w:val="000000"/>
                <w:sz w:val="16"/>
                <w:szCs w:val="16"/>
              </w:rPr>
              <w:t>752 155,8</w:t>
            </w:r>
          </w:p>
        </w:tc>
        <w:tc>
          <w:tcPr>
            <w:tcW w:w="1276" w:type="dxa"/>
            <w:vAlign w:val="bottom"/>
          </w:tcPr>
          <w:p w:rsidR="007362FD" w:rsidRPr="009C5AE9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853 780,4</w:t>
            </w:r>
          </w:p>
        </w:tc>
        <w:tc>
          <w:tcPr>
            <w:tcW w:w="1276" w:type="dxa"/>
            <w:vAlign w:val="bottom"/>
          </w:tcPr>
          <w:p w:rsidR="007362FD" w:rsidRPr="009C5AE9" w:rsidRDefault="00655DEA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909 195,6</w:t>
            </w:r>
          </w:p>
        </w:tc>
        <w:tc>
          <w:tcPr>
            <w:tcW w:w="1276" w:type="dxa"/>
            <w:vAlign w:val="bottom"/>
          </w:tcPr>
          <w:p w:rsidR="007362FD" w:rsidRPr="009C5AE9" w:rsidRDefault="00521B78" w:rsidP="00A421B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794 934,6</w:t>
            </w:r>
          </w:p>
        </w:tc>
      </w:tr>
      <w:tr w:rsidR="007362FD" w:rsidRPr="006A422E" w:rsidTr="00DA0EF8">
        <w:trPr>
          <w:cantSplit/>
        </w:trPr>
        <w:tc>
          <w:tcPr>
            <w:tcW w:w="708" w:type="dxa"/>
            <w:vAlign w:val="bottom"/>
          </w:tcPr>
          <w:p w:rsidR="007362FD" w:rsidRPr="006A422E" w:rsidRDefault="007362FD" w:rsidP="00EE6FDD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minus:</w:t>
            </w:r>
          </w:p>
        </w:tc>
        <w:tc>
          <w:tcPr>
            <w:tcW w:w="2410" w:type="dxa"/>
            <w:vAlign w:val="bottom"/>
          </w:tcPr>
          <w:p w:rsidR="007362FD" w:rsidRPr="006A422E" w:rsidRDefault="007362FD" w:rsidP="00CE647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y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CE6479">
              <w:rPr>
                <w:rFonts w:ascii="Calibri" w:hAnsi="Calibri" w:cs="Calibri"/>
                <w:szCs w:val="16"/>
                <w:lang w:val="en-US"/>
              </w:rPr>
              <w:t>pai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d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 «t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wo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d»</w:t>
            </w:r>
          </w:p>
        </w:tc>
        <w:tc>
          <w:tcPr>
            <w:tcW w:w="1276" w:type="dxa"/>
            <w:vAlign w:val="bottom"/>
          </w:tcPr>
          <w:p w:rsidR="007362FD" w:rsidRPr="00B10380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10380">
              <w:rPr>
                <w:rFonts w:ascii="Calibri" w:hAnsi="Calibri"/>
                <w:color w:val="000000"/>
                <w:sz w:val="16"/>
                <w:szCs w:val="16"/>
              </w:rPr>
              <w:t>5 214 841,6</w:t>
            </w:r>
          </w:p>
        </w:tc>
        <w:tc>
          <w:tcPr>
            <w:tcW w:w="1276" w:type="dxa"/>
            <w:vAlign w:val="bottom"/>
          </w:tcPr>
          <w:p w:rsidR="007362FD" w:rsidRPr="009C5AE9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C5AE9">
              <w:rPr>
                <w:rFonts w:ascii="Calibri" w:hAnsi="Calibri"/>
                <w:color w:val="000000"/>
                <w:sz w:val="16"/>
                <w:szCs w:val="16"/>
              </w:rPr>
              <w:t>6 743 069,0</w:t>
            </w:r>
          </w:p>
        </w:tc>
        <w:tc>
          <w:tcPr>
            <w:tcW w:w="1276" w:type="dxa"/>
            <w:vAlign w:val="bottom"/>
          </w:tcPr>
          <w:p w:rsidR="007362FD" w:rsidRPr="009C5AE9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8 486 599,8</w:t>
            </w:r>
          </w:p>
        </w:tc>
        <w:tc>
          <w:tcPr>
            <w:tcW w:w="1276" w:type="dxa"/>
            <w:vAlign w:val="bottom"/>
          </w:tcPr>
          <w:p w:rsidR="007362FD" w:rsidRPr="009C5AE9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9 728 572,0</w:t>
            </w:r>
          </w:p>
        </w:tc>
        <w:tc>
          <w:tcPr>
            <w:tcW w:w="1276" w:type="dxa"/>
            <w:vAlign w:val="bottom"/>
          </w:tcPr>
          <w:p w:rsidR="007362FD" w:rsidRPr="009C5AE9" w:rsidRDefault="00521B78" w:rsidP="00A421B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7 029 106,2</w:t>
            </w:r>
          </w:p>
        </w:tc>
      </w:tr>
      <w:tr w:rsidR="007362FD" w:rsidRPr="006A422E" w:rsidTr="0013400D">
        <w:trPr>
          <w:cantSplit/>
        </w:trPr>
        <w:tc>
          <w:tcPr>
            <w:tcW w:w="708" w:type="dxa"/>
            <w:vAlign w:val="bottom"/>
          </w:tcPr>
          <w:p w:rsidR="007362FD" w:rsidRPr="006A422E" w:rsidRDefault="007362FD" w:rsidP="0079008B">
            <w:pPr>
              <w:pStyle w:val="af2"/>
              <w:jc w:val="left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2410" w:type="dxa"/>
            <w:vAlign w:val="bottom"/>
          </w:tcPr>
          <w:p w:rsidR="007362FD" w:rsidRPr="006A422E" w:rsidRDefault="007362FD" w:rsidP="0079008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including:</w:t>
            </w:r>
          </w:p>
        </w:tc>
        <w:tc>
          <w:tcPr>
            <w:tcW w:w="1276" w:type="dxa"/>
            <w:vAlign w:val="bottom"/>
          </w:tcPr>
          <w:p w:rsidR="007362FD" w:rsidRPr="006A422E" w:rsidRDefault="007362FD" w:rsidP="0079008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:rsidR="007362FD" w:rsidRPr="006A422E" w:rsidRDefault="007362FD" w:rsidP="0079008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:rsidR="007362FD" w:rsidRPr="00B10380" w:rsidRDefault="007362FD" w:rsidP="0079008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10380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7362FD" w:rsidRPr="006A422E" w:rsidRDefault="007362FD" w:rsidP="0079008B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7362FD" w:rsidRPr="00A421B6" w:rsidRDefault="007362FD" w:rsidP="0079008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362FD" w:rsidRPr="006A422E" w:rsidTr="00DA0EF8">
        <w:trPr>
          <w:cantSplit/>
        </w:trPr>
        <w:tc>
          <w:tcPr>
            <w:tcW w:w="708" w:type="dxa"/>
            <w:vAlign w:val="bottom"/>
          </w:tcPr>
          <w:p w:rsidR="007362FD" w:rsidRPr="00270E3E" w:rsidRDefault="007362FD" w:rsidP="00EE6FDD">
            <w:pPr>
              <w:pStyle w:val="af2"/>
              <w:jc w:val="left"/>
              <w:rPr>
                <w:rFonts w:ascii="Calibri" w:hAnsi="Calibri" w:cs="Calibri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7362FD" w:rsidRPr="006A422E" w:rsidRDefault="007362F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oy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276" w:type="dxa"/>
            <w:vAlign w:val="bottom"/>
          </w:tcPr>
          <w:p w:rsidR="007362FD" w:rsidRPr="00B10380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10380">
              <w:rPr>
                <w:rFonts w:ascii="Calibri" w:hAnsi="Calibri"/>
                <w:color w:val="000000"/>
                <w:sz w:val="16"/>
                <w:szCs w:val="16"/>
              </w:rPr>
              <w:t>446 498,2</w:t>
            </w:r>
          </w:p>
        </w:tc>
        <w:tc>
          <w:tcPr>
            <w:tcW w:w="1276" w:type="dxa"/>
            <w:vAlign w:val="bottom"/>
          </w:tcPr>
          <w:p w:rsidR="007362FD" w:rsidRPr="009C5AE9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C5AE9">
              <w:rPr>
                <w:rFonts w:ascii="Calibri" w:hAnsi="Calibri"/>
                <w:color w:val="000000"/>
                <w:sz w:val="16"/>
                <w:szCs w:val="16"/>
              </w:rPr>
              <w:t>491 552,0</w:t>
            </w:r>
          </w:p>
        </w:tc>
        <w:tc>
          <w:tcPr>
            <w:tcW w:w="1276" w:type="dxa"/>
            <w:vAlign w:val="bottom"/>
          </w:tcPr>
          <w:p w:rsidR="007362FD" w:rsidRPr="009C5AE9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548 780,7</w:t>
            </w:r>
          </w:p>
        </w:tc>
        <w:tc>
          <w:tcPr>
            <w:tcW w:w="1276" w:type="dxa"/>
            <w:vAlign w:val="bottom"/>
          </w:tcPr>
          <w:p w:rsidR="007362FD" w:rsidRPr="009C5AE9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A421B6">
              <w:rPr>
                <w:rFonts w:ascii="Calibri" w:hAnsi="Calibri"/>
                <w:color w:val="000000"/>
                <w:sz w:val="16"/>
                <w:szCs w:val="16"/>
              </w:rPr>
              <w:t>613 997,4</w:t>
            </w:r>
          </w:p>
        </w:tc>
        <w:tc>
          <w:tcPr>
            <w:tcW w:w="1276" w:type="dxa"/>
            <w:vAlign w:val="bottom"/>
          </w:tcPr>
          <w:p w:rsidR="007362FD" w:rsidRPr="009C5AE9" w:rsidRDefault="00521B78" w:rsidP="00A421B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367 762,7</w:t>
            </w:r>
          </w:p>
        </w:tc>
      </w:tr>
      <w:tr w:rsidR="007362FD" w:rsidRPr="006A422E" w:rsidTr="00DA0EF8">
        <w:trPr>
          <w:cantSplit/>
        </w:trPr>
        <w:tc>
          <w:tcPr>
            <w:tcW w:w="708" w:type="dxa"/>
            <w:vAlign w:val="bottom"/>
          </w:tcPr>
          <w:p w:rsidR="007362FD" w:rsidRPr="00270E3E" w:rsidRDefault="007362FD" w:rsidP="0079008B">
            <w:pPr>
              <w:pStyle w:val="af2"/>
              <w:jc w:val="left"/>
              <w:rPr>
                <w:rFonts w:ascii="Calibri" w:hAnsi="Calibri" w:cs="Calibri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7362FD" w:rsidRPr="006A422E" w:rsidRDefault="007362FD" w:rsidP="0079008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on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7F523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</w:p>
        </w:tc>
        <w:tc>
          <w:tcPr>
            <w:tcW w:w="1276" w:type="dxa"/>
            <w:vAlign w:val="bottom"/>
          </w:tcPr>
          <w:p w:rsidR="007362FD" w:rsidRPr="00B10380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10380"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bottom"/>
          </w:tcPr>
          <w:p w:rsidR="007362FD" w:rsidRPr="006A422E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bottom"/>
          </w:tcPr>
          <w:p w:rsidR="007362FD" w:rsidRPr="007362FD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 w:rsidRPr="007362FD"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-</w:t>
            </w:r>
          </w:p>
        </w:tc>
        <w:tc>
          <w:tcPr>
            <w:tcW w:w="1276" w:type="dxa"/>
            <w:vAlign w:val="bottom"/>
          </w:tcPr>
          <w:p w:rsidR="007362FD" w:rsidRPr="007362FD" w:rsidRDefault="007362F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 w:rsidRPr="007362FD"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-</w:t>
            </w:r>
          </w:p>
        </w:tc>
        <w:tc>
          <w:tcPr>
            <w:tcW w:w="1276" w:type="dxa"/>
            <w:vAlign w:val="bottom"/>
          </w:tcPr>
          <w:p w:rsidR="007362FD" w:rsidRPr="007362FD" w:rsidRDefault="00655DEA" w:rsidP="0079008B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-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f2"/>
              <w:jc w:val="left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2410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y income</w:t>
            </w:r>
          </w:p>
        </w:tc>
        <w:tc>
          <w:tcPr>
            <w:tcW w:w="1276" w:type="dxa"/>
            <w:vAlign w:val="bottom"/>
          </w:tcPr>
          <w:p w:rsidR="001B043D" w:rsidRPr="00B10380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10380">
              <w:rPr>
                <w:rFonts w:ascii="Calibri" w:hAnsi="Calibri"/>
                <w:color w:val="000000"/>
                <w:sz w:val="16"/>
                <w:szCs w:val="16"/>
              </w:rPr>
              <w:t>4 768 343,4</w:t>
            </w:r>
          </w:p>
        </w:tc>
        <w:tc>
          <w:tcPr>
            <w:tcW w:w="1276" w:type="dxa"/>
            <w:vAlign w:val="bottom"/>
          </w:tcPr>
          <w:p w:rsidR="001B043D" w:rsidRPr="009C5AE9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C5AE9">
              <w:rPr>
                <w:rFonts w:ascii="Calibri" w:hAnsi="Calibri"/>
                <w:color w:val="000000"/>
                <w:sz w:val="16"/>
                <w:szCs w:val="16"/>
              </w:rPr>
              <w:t>6 251 517,0</w:t>
            </w:r>
          </w:p>
        </w:tc>
        <w:tc>
          <w:tcPr>
            <w:tcW w:w="1276" w:type="dxa"/>
            <w:vAlign w:val="bottom"/>
          </w:tcPr>
          <w:p w:rsidR="001B043D" w:rsidRPr="007362F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362FD">
              <w:rPr>
                <w:rFonts w:ascii="Calibri" w:hAnsi="Calibri"/>
                <w:color w:val="000000"/>
                <w:sz w:val="16"/>
                <w:szCs w:val="16"/>
              </w:rPr>
              <w:t>7 937 819,1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9 114 574,6</w:t>
            </w:r>
          </w:p>
        </w:tc>
        <w:tc>
          <w:tcPr>
            <w:tcW w:w="1276" w:type="dxa"/>
            <w:vAlign w:val="bottom"/>
          </w:tcPr>
          <w:p w:rsidR="001B043D" w:rsidRPr="007362FD" w:rsidRDefault="001B043D" w:rsidP="00A421B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6 661 343,5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equals: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Gross national income</w:t>
            </w:r>
          </w:p>
        </w:tc>
        <w:tc>
          <w:tcPr>
            <w:tcW w:w="1276" w:type="dxa"/>
            <w:vAlign w:val="bottom"/>
          </w:tcPr>
          <w:p w:rsidR="001B043D" w:rsidRPr="00B10380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10380">
              <w:rPr>
                <w:rFonts w:ascii="Calibri" w:hAnsi="Calibri"/>
                <w:color w:val="000000"/>
                <w:sz w:val="16"/>
                <w:szCs w:val="16"/>
              </w:rPr>
              <w:t>42 520 767,4</w:t>
            </w:r>
          </w:p>
        </w:tc>
        <w:tc>
          <w:tcPr>
            <w:tcW w:w="1276" w:type="dxa"/>
            <w:vAlign w:val="bottom"/>
          </w:tcPr>
          <w:p w:rsidR="001B043D" w:rsidRPr="009C5AE9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C5AE9">
              <w:rPr>
                <w:rFonts w:ascii="Calibri" w:hAnsi="Calibri"/>
                <w:color w:val="000000"/>
                <w:sz w:val="16"/>
                <w:szCs w:val="16"/>
              </w:rPr>
              <w:t>48 389 209,5</w:t>
            </w:r>
          </w:p>
        </w:tc>
        <w:tc>
          <w:tcPr>
            <w:tcW w:w="1276" w:type="dxa"/>
            <w:vAlign w:val="bottom"/>
          </w:tcPr>
          <w:p w:rsidR="001B043D" w:rsidRPr="009C5AE9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54 188 054,5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60 714 735,2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64 416 463,9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minus: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Consumption of fixed capital</w:t>
            </w:r>
          </w:p>
        </w:tc>
        <w:tc>
          <w:tcPr>
            <w:tcW w:w="1276" w:type="dxa"/>
            <w:vAlign w:val="bottom"/>
          </w:tcPr>
          <w:p w:rsidR="001B043D" w:rsidRPr="00574E25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5 009 473,7</w:t>
            </w:r>
          </w:p>
        </w:tc>
        <w:tc>
          <w:tcPr>
            <w:tcW w:w="1276" w:type="dxa"/>
            <w:vAlign w:val="bottom"/>
          </w:tcPr>
          <w:p w:rsidR="001B043D" w:rsidRPr="009C5AE9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C5AE9">
              <w:rPr>
                <w:rFonts w:ascii="Calibri" w:hAnsi="Calibri"/>
                <w:color w:val="000000"/>
                <w:sz w:val="16"/>
                <w:szCs w:val="16"/>
              </w:rPr>
              <w:t>5 726 334,4</w:t>
            </w:r>
          </w:p>
        </w:tc>
        <w:tc>
          <w:tcPr>
            <w:tcW w:w="1276" w:type="dxa"/>
            <w:vAlign w:val="bottom"/>
          </w:tcPr>
          <w:p w:rsidR="001B043D" w:rsidRPr="009C5AE9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C5AE9">
              <w:rPr>
                <w:rFonts w:ascii="Calibri" w:hAnsi="Calibri"/>
                <w:color w:val="000000"/>
                <w:sz w:val="16"/>
                <w:szCs w:val="16"/>
              </w:rPr>
              <w:t>6 394 457,4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7 372 240,6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7 579 915,9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equals: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national income</w:t>
            </w:r>
          </w:p>
        </w:tc>
        <w:tc>
          <w:tcPr>
            <w:tcW w:w="1276" w:type="dxa"/>
            <w:vAlign w:val="bottom"/>
          </w:tcPr>
          <w:p w:rsidR="001B043D" w:rsidRPr="00574E25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10380">
              <w:rPr>
                <w:rFonts w:ascii="Calibri" w:hAnsi="Calibri"/>
                <w:color w:val="000000"/>
                <w:sz w:val="16"/>
                <w:szCs w:val="16"/>
              </w:rPr>
              <w:t>37 511 293,7</w:t>
            </w:r>
          </w:p>
        </w:tc>
        <w:tc>
          <w:tcPr>
            <w:tcW w:w="1276" w:type="dxa"/>
            <w:vAlign w:val="bottom"/>
          </w:tcPr>
          <w:p w:rsidR="001B043D" w:rsidRPr="00320B11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B11">
              <w:rPr>
                <w:rFonts w:ascii="Calibri" w:hAnsi="Calibri"/>
                <w:color w:val="000000"/>
                <w:sz w:val="16"/>
                <w:szCs w:val="16"/>
              </w:rPr>
              <w:t>42 662 875,1</w:t>
            </w:r>
          </w:p>
        </w:tc>
        <w:tc>
          <w:tcPr>
            <w:tcW w:w="1276" w:type="dxa"/>
            <w:vAlign w:val="bottom"/>
          </w:tcPr>
          <w:p w:rsidR="001B043D" w:rsidRPr="00320B11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47 793 597,1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53 342 494,6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56 836 548,0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plus: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Current transfers received from «the rest of the world»</w:t>
            </w:r>
          </w:p>
        </w:tc>
        <w:tc>
          <w:tcPr>
            <w:tcW w:w="1276" w:type="dxa"/>
            <w:vAlign w:val="bottom"/>
          </w:tcPr>
          <w:p w:rsidR="001B043D" w:rsidRPr="00574E25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544 457,6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681 725,8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1 030 576,1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1 160 225,7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1 402 181,7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minus: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CE647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Current transfers </w:t>
            </w:r>
            <w:r w:rsidR="00CE6479">
              <w:rPr>
                <w:rFonts w:ascii="Calibri" w:hAnsi="Calibri" w:cs="Calibri"/>
                <w:szCs w:val="16"/>
                <w:lang w:val="en-US"/>
              </w:rPr>
              <w:t>pai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d to «the rest of the world»</w:t>
            </w:r>
          </w:p>
        </w:tc>
        <w:tc>
          <w:tcPr>
            <w:tcW w:w="1276" w:type="dxa"/>
            <w:vAlign w:val="bottom"/>
          </w:tcPr>
          <w:p w:rsidR="001B043D" w:rsidRPr="00574E25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679 150,4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715 456,7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706 343,2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760 441,7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845 181,8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equals: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national disposable income</w:t>
            </w:r>
          </w:p>
        </w:tc>
        <w:tc>
          <w:tcPr>
            <w:tcW w:w="1276" w:type="dxa"/>
            <w:vAlign w:val="bottom"/>
          </w:tcPr>
          <w:p w:rsidR="001B043D" w:rsidRPr="00574E25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10380">
              <w:rPr>
                <w:rFonts w:ascii="Calibri" w:hAnsi="Calibri"/>
                <w:color w:val="000000"/>
                <w:sz w:val="16"/>
                <w:szCs w:val="16"/>
              </w:rPr>
              <w:t>37 376 600,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42 629 144,2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sz w:val="16"/>
                <w:szCs w:val="16"/>
              </w:rPr>
              <w:t>48 117 830,0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53 742 278,6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57 393 547,9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minus: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Final consumption expenditures</w:t>
            </w:r>
          </w:p>
        </w:tc>
        <w:tc>
          <w:tcPr>
            <w:tcW w:w="1276" w:type="dxa"/>
            <w:vAlign w:val="bottom"/>
          </w:tcPr>
          <w:p w:rsidR="001B043D" w:rsidRPr="00574E25" w:rsidRDefault="001B043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31 083 238,5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34 326 070,3</w:t>
            </w:r>
          </w:p>
        </w:tc>
        <w:tc>
          <w:tcPr>
            <w:tcW w:w="1276" w:type="dxa"/>
            <w:vAlign w:val="bottom"/>
          </w:tcPr>
          <w:p w:rsidR="001B043D" w:rsidRPr="00BA7D47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37 350 907,1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42 700 693,7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46 448 870,3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equals: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saving</w:t>
            </w:r>
          </w:p>
        </w:tc>
        <w:tc>
          <w:tcPr>
            <w:tcW w:w="1276" w:type="dxa"/>
            <w:vAlign w:val="bottom"/>
          </w:tcPr>
          <w:p w:rsidR="001B043D" w:rsidRPr="00497BBF" w:rsidRDefault="001B043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6 293 362,4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8 303 073,9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10 766 922,9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11 041 584,9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10 944 677,6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plus: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Capital transfers received from «the rest of the world»</w:t>
            </w:r>
          </w:p>
        </w:tc>
        <w:tc>
          <w:tcPr>
            <w:tcW w:w="1276" w:type="dxa"/>
            <w:vAlign w:val="bottom"/>
          </w:tcPr>
          <w:p w:rsidR="001B043D" w:rsidRPr="00574E25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95 455,5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111 788,6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94 602,6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85 200,8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233 614,8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minus: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Capital transfers transferred to «the rest of the world»</w:t>
            </w:r>
          </w:p>
        </w:tc>
        <w:tc>
          <w:tcPr>
            <w:tcW w:w="1276" w:type="dxa"/>
            <w:vAlign w:val="bottom"/>
          </w:tcPr>
          <w:p w:rsidR="001B043D" w:rsidRPr="00574E25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3 754,2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1 456,5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27 762,3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8 762,2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141 633,4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equals: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Changes in net capital value due to saving and capital transfers</w:t>
            </w:r>
          </w:p>
        </w:tc>
        <w:tc>
          <w:tcPr>
            <w:tcW w:w="1276" w:type="dxa"/>
            <w:vAlign w:val="bottom"/>
          </w:tcPr>
          <w:p w:rsidR="001B043D" w:rsidRPr="00497BBF" w:rsidRDefault="001B043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6 385 063,7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8 413 406,0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10 833 763,2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11 118 023,5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11 036 659,0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minus: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CE647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Gross </w:t>
            </w:r>
            <w:r w:rsidR="00CE6479">
              <w:rPr>
                <w:rFonts w:ascii="Calibri" w:hAnsi="Calibri" w:cs="Calibri"/>
                <w:szCs w:val="16"/>
                <w:lang w:val="en-US"/>
              </w:rPr>
              <w:t>capital formation</w:t>
            </w:r>
          </w:p>
        </w:tc>
        <w:tc>
          <w:tcPr>
            <w:tcW w:w="1276" w:type="dxa"/>
            <w:vAlign w:val="bottom"/>
          </w:tcPr>
          <w:p w:rsidR="001B043D" w:rsidRPr="00574E25" w:rsidRDefault="001B043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13 070 935,7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14 330 178,9</w:t>
            </w:r>
          </w:p>
        </w:tc>
        <w:tc>
          <w:tcPr>
            <w:tcW w:w="1276" w:type="dxa"/>
            <w:vAlign w:val="bottom"/>
          </w:tcPr>
          <w:p w:rsidR="001B043D" w:rsidRPr="00BA7D47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15 614 509,7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19 210 178,5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20 351 807,2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plus: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Consumption of fixed capital</w:t>
            </w:r>
          </w:p>
        </w:tc>
        <w:tc>
          <w:tcPr>
            <w:tcW w:w="1276" w:type="dxa"/>
            <w:vAlign w:val="bottom"/>
          </w:tcPr>
          <w:p w:rsidR="001B043D" w:rsidRPr="00574E25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5 009 473,7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5 726 334,4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6 394 457,4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7 372 240,6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7 579 915,9</w:t>
            </w:r>
          </w:p>
        </w:tc>
      </w:tr>
      <w:tr w:rsidR="001B043D" w:rsidRPr="002C03AD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79008B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minus: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79008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acquisition of non-produced non-financial assets</w:t>
            </w:r>
          </w:p>
        </w:tc>
        <w:tc>
          <w:tcPr>
            <w:tcW w:w="1276" w:type="dxa"/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76" w:type="dxa"/>
            <w:vAlign w:val="bottom"/>
          </w:tcPr>
          <w:p w:rsidR="001B043D" w:rsidRPr="006A422E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76" w:type="dxa"/>
            <w:vAlign w:val="bottom"/>
          </w:tcPr>
          <w:p w:rsidR="001B043D" w:rsidRPr="006A422E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…</w:t>
            </w:r>
          </w:p>
        </w:tc>
      </w:tr>
      <w:tr w:rsidR="001B043D" w:rsidRPr="002C03AD" w:rsidTr="00DA0EF8">
        <w:trPr>
          <w:cantSplit/>
        </w:trPr>
        <w:tc>
          <w:tcPr>
            <w:tcW w:w="708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minus:</w:t>
            </w:r>
          </w:p>
        </w:tc>
        <w:tc>
          <w:tcPr>
            <w:tcW w:w="2410" w:type="dxa"/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pacing w:val="-4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4"/>
                <w:szCs w:val="16"/>
                <w:lang w:val="en-US"/>
              </w:rPr>
              <w:t>Statistical discrepancy</w:t>
            </w:r>
          </w:p>
        </w:tc>
        <w:tc>
          <w:tcPr>
            <w:tcW w:w="1276" w:type="dxa"/>
            <w:vAlign w:val="bottom"/>
          </w:tcPr>
          <w:p w:rsidR="001B043D" w:rsidRPr="002C03AD" w:rsidRDefault="001B043D" w:rsidP="0016788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C03AD">
              <w:rPr>
                <w:rFonts w:ascii="Calibri" w:hAnsi="Calibri"/>
                <w:sz w:val="16"/>
                <w:szCs w:val="16"/>
                <w:lang w:val="en-US"/>
              </w:rPr>
              <w:t>1 231 144,9</w:t>
            </w:r>
          </w:p>
        </w:tc>
        <w:tc>
          <w:tcPr>
            <w:tcW w:w="1276" w:type="dxa"/>
            <w:vAlign w:val="bottom"/>
          </w:tcPr>
          <w:p w:rsidR="001B043D" w:rsidRPr="002C03AD" w:rsidRDefault="001B043D" w:rsidP="0016788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C03AD">
              <w:rPr>
                <w:rFonts w:ascii="Calibri" w:hAnsi="Calibri"/>
                <w:sz w:val="16"/>
                <w:szCs w:val="16"/>
                <w:lang w:val="en-US"/>
              </w:rPr>
              <w:t>1 388 549,8</w:t>
            </w:r>
          </w:p>
        </w:tc>
        <w:tc>
          <w:tcPr>
            <w:tcW w:w="1276" w:type="dxa"/>
            <w:vAlign w:val="bottom"/>
          </w:tcPr>
          <w:p w:rsidR="001B043D" w:rsidRPr="002C03AD" w:rsidRDefault="001B043D" w:rsidP="0016788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C03AD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1 607 336,6</w:t>
            </w:r>
          </w:p>
        </w:tc>
        <w:tc>
          <w:tcPr>
            <w:tcW w:w="1276" w:type="dxa"/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2 045 684,3</w:t>
            </w:r>
          </w:p>
        </w:tc>
        <w:tc>
          <w:tcPr>
            <w:tcW w:w="1276" w:type="dxa"/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1 000 230,9</w:t>
            </w:r>
          </w:p>
        </w:tc>
      </w:tr>
      <w:tr w:rsidR="001B043D" w:rsidRPr="006A422E" w:rsidTr="00DA0EF8">
        <w:trPr>
          <w:cantSplit/>
        </w:trPr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pacing w:val="-8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pacing w:val="-8"/>
                <w:szCs w:val="16"/>
                <w:lang w:val="en-US"/>
              </w:rPr>
              <w:t>equals: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1B043D" w:rsidRPr="006A422E" w:rsidRDefault="001B043D" w:rsidP="00EE6FD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lending (+), net borrowing (-)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B043D" w:rsidRPr="00497BBF" w:rsidRDefault="001B043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97BBF">
              <w:rPr>
                <w:rFonts w:ascii="Calibri" w:hAnsi="Calibri"/>
                <w:sz w:val="16"/>
                <w:szCs w:val="16"/>
              </w:rPr>
              <w:t>-2 907 543,</w:t>
            </w:r>
            <w:r>
              <w:rPr>
                <w:rFonts w:ascii="Calibri" w:hAnsi="Calibri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-1 578 988,3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B043D" w:rsidRDefault="001B043D" w:rsidP="0016788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A7D47">
              <w:rPr>
                <w:rFonts w:ascii="Calibri" w:hAnsi="Calibri"/>
                <w:color w:val="000000"/>
                <w:sz w:val="16"/>
                <w:szCs w:val="16"/>
              </w:rPr>
              <w:t>6 374,3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B043D" w:rsidRPr="00173BD0" w:rsidRDefault="001B043D" w:rsidP="007C34F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73BD0">
              <w:rPr>
                <w:rFonts w:ascii="Calibri" w:hAnsi="Calibri"/>
                <w:color w:val="000000"/>
                <w:sz w:val="16"/>
                <w:szCs w:val="16"/>
              </w:rPr>
              <w:t>-2 765 598,7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B043D" w:rsidRPr="001F173A" w:rsidRDefault="001B043D" w:rsidP="00521B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F173A">
              <w:rPr>
                <w:rFonts w:ascii="Calibri" w:hAnsi="Calibri"/>
                <w:color w:val="000000"/>
                <w:sz w:val="16"/>
                <w:szCs w:val="16"/>
              </w:rPr>
              <w:t>-2 735 463,2</w:t>
            </w:r>
          </w:p>
        </w:tc>
      </w:tr>
    </w:tbl>
    <w:p w:rsidR="0066596B" w:rsidRPr="00167885" w:rsidRDefault="0066596B" w:rsidP="00ED088E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20" w:name="_Toc465247922"/>
      <w:r w:rsidRPr="006A422E">
        <w:rPr>
          <w:rFonts w:ascii="Calibri" w:hAnsi="Calibri"/>
          <w:sz w:val="20"/>
          <w:lang w:val="en-US"/>
        </w:rPr>
        <w:t>1.</w:t>
      </w:r>
      <w:r w:rsidR="00A9090F" w:rsidRPr="006A422E">
        <w:rPr>
          <w:rFonts w:ascii="Calibri" w:hAnsi="Calibri"/>
          <w:sz w:val="20"/>
          <w:lang w:val="en-US"/>
        </w:rPr>
        <w:t>1</w:t>
      </w:r>
      <w:r w:rsidR="00167885" w:rsidRPr="00167885">
        <w:rPr>
          <w:rFonts w:ascii="Calibri" w:hAnsi="Calibri"/>
          <w:sz w:val="20"/>
          <w:lang w:val="en-US"/>
        </w:rPr>
        <w:t>6</w:t>
      </w:r>
      <w:r w:rsidRPr="006A422E">
        <w:rPr>
          <w:rFonts w:ascii="Calibri" w:hAnsi="Calibri"/>
          <w:sz w:val="20"/>
          <w:lang w:val="en-US"/>
        </w:rPr>
        <w:t xml:space="preserve"> T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f</w:t>
        </w:r>
      </w:smartTag>
      <w:r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r w:rsidRPr="006A422E">
        <w:rPr>
          <w:rFonts w:ascii="Calibri" w:hAnsi="Calibri"/>
          <w:sz w:val="20"/>
          <w:lang w:val="en-US"/>
        </w:rPr>
        <w:t>l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s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fo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 xml:space="preserve"> 201</w:t>
      </w:r>
      <w:r w:rsidR="00167885" w:rsidRPr="00167885">
        <w:rPr>
          <w:rFonts w:ascii="Calibri" w:hAnsi="Calibri"/>
          <w:sz w:val="20"/>
          <w:lang w:val="en-US"/>
        </w:rPr>
        <w:t>6</w:t>
      </w:r>
    </w:p>
    <w:p w:rsidR="0066596B" w:rsidRPr="006A422E" w:rsidRDefault="00521B78" w:rsidP="006E6944">
      <w:pPr>
        <w:pStyle w:val="a6"/>
        <w:spacing w:before="0" w:after="60"/>
        <w:ind w:right="-284"/>
        <w:rPr>
          <w:rFonts w:ascii="Calibri" w:hAnsi="Calibri" w:cs="Calibri"/>
          <w:szCs w:val="16"/>
          <w:lang w:val="en-GB"/>
        </w:rPr>
      </w:pPr>
      <w:r>
        <w:rPr>
          <w:rFonts w:ascii="Calibri" w:hAnsi="Calibri" w:cs="Calibri"/>
          <w:szCs w:val="16"/>
          <w:lang w:val="en-GB"/>
        </w:rPr>
        <w:t xml:space="preserve">in </w:t>
      </w:r>
      <w:smartTag w:uri="urn:schemas-microsoft-com:office:smarttags" w:element="PersonName">
        <w:r w:rsidR="0066596B" w:rsidRPr="006A422E">
          <w:rPr>
            <w:rFonts w:ascii="Calibri" w:hAnsi="Calibri" w:cs="Calibri"/>
            <w:szCs w:val="16"/>
            <w:lang w:val="en-GB"/>
          </w:rPr>
          <w:t>c</w:t>
        </w:r>
      </w:smartTag>
      <w:r w:rsidR="0066596B" w:rsidRPr="006A422E">
        <w:rPr>
          <w:rFonts w:ascii="Calibri" w:hAnsi="Calibri" w:cs="Calibri"/>
          <w:szCs w:val="16"/>
          <w:lang w:val="en-GB"/>
        </w:rPr>
        <w:t>u</w:t>
      </w:r>
      <w:smartTag w:uri="urn:schemas-microsoft-com:office:smarttags" w:element="PersonName">
        <w:r w:rsidR="0066596B" w:rsidRPr="006A422E">
          <w:rPr>
            <w:rFonts w:ascii="Calibri" w:hAnsi="Calibri" w:cs="Calibri"/>
            <w:szCs w:val="16"/>
            <w:lang w:val="en-GB"/>
          </w:rPr>
          <w:t>r</w:t>
        </w:r>
      </w:smartTag>
      <w:smartTag w:uri="urn:schemas-microsoft-com:office:smarttags" w:element="PersonName">
        <w:r w:rsidR="0066596B" w:rsidRPr="006A422E">
          <w:rPr>
            <w:rFonts w:ascii="Calibri" w:hAnsi="Calibri" w:cs="Calibri"/>
            <w:szCs w:val="16"/>
            <w:lang w:val="en-GB"/>
          </w:rPr>
          <w:t>r</w:t>
        </w:r>
      </w:smartTag>
      <w:smartTag w:uri="urn:schemas-microsoft-com:office:smarttags" w:element="PersonName">
        <w:r w:rsidR="0066596B"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="0066596B" w:rsidRPr="006A422E">
          <w:rPr>
            <w:rFonts w:ascii="Calibri" w:hAnsi="Calibri" w:cs="Calibri"/>
            <w:szCs w:val="16"/>
            <w:lang w:val="en-GB"/>
          </w:rPr>
          <w:t>n</w:t>
        </w:r>
      </w:smartTag>
      <w:r w:rsidR="0066596B" w:rsidRPr="006A422E">
        <w:rPr>
          <w:rFonts w:ascii="Calibri" w:hAnsi="Calibri" w:cs="Calibri"/>
          <w:szCs w:val="16"/>
          <w:lang w:val="en-GB"/>
        </w:rPr>
        <w:t>t</w:t>
      </w:r>
      <w:r>
        <w:rPr>
          <w:rFonts w:ascii="Calibri" w:hAnsi="Calibri" w:cs="Calibri"/>
          <w:szCs w:val="16"/>
          <w:lang w:val="en-GB"/>
        </w:rPr>
        <w:t xml:space="preserve"> </w:t>
      </w:r>
      <w:r w:rsidR="0066596B" w:rsidRPr="006A422E">
        <w:rPr>
          <w:rFonts w:ascii="Calibri" w:hAnsi="Calibri" w:cs="Calibri"/>
          <w:szCs w:val="16"/>
          <w:lang w:val="en-GB"/>
        </w:rPr>
        <w:t>p</w:t>
      </w:r>
      <w:smartTag w:uri="urn:schemas-microsoft-com:office:smarttags" w:element="PersonName">
        <w:r w:rsidR="0066596B" w:rsidRPr="006A422E">
          <w:rPr>
            <w:rFonts w:ascii="Calibri" w:hAnsi="Calibri" w:cs="Calibri"/>
            <w:szCs w:val="16"/>
            <w:lang w:val="en-GB"/>
          </w:rPr>
          <w:t>r</w:t>
        </w:r>
      </w:smartTag>
      <w:r w:rsidR="0066596B" w:rsidRPr="006A422E">
        <w:rPr>
          <w:rFonts w:ascii="Calibri" w:hAnsi="Calibri" w:cs="Calibri"/>
          <w:szCs w:val="16"/>
          <w:lang w:val="en-GB"/>
        </w:rPr>
        <w:t>i</w:t>
      </w:r>
      <w:smartTag w:uri="urn:schemas-microsoft-com:office:smarttags" w:element="PersonName">
        <w:r w:rsidR="0066596B" w:rsidRPr="006A422E">
          <w:rPr>
            <w:rFonts w:ascii="Calibri" w:hAnsi="Calibri" w:cs="Calibri"/>
            <w:szCs w:val="16"/>
            <w:lang w:val="en-GB"/>
          </w:rPr>
          <w:t>c</w:t>
        </w:r>
      </w:smartTag>
      <w:smartTag w:uri="urn:schemas-microsoft-com:office:smarttags" w:element="PersonName">
        <w:r w:rsidR="0066596B"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="0066596B" w:rsidRPr="006A422E">
          <w:rPr>
            <w:rFonts w:ascii="Calibri" w:hAnsi="Calibri" w:cs="Calibri"/>
            <w:szCs w:val="16"/>
            <w:lang w:val="en-GB"/>
          </w:rPr>
          <w:t>s</w:t>
        </w:r>
      </w:smartTag>
      <w:r w:rsidR="0066596B" w:rsidRPr="006A422E">
        <w:rPr>
          <w:rFonts w:ascii="Calibri" w:hAnsi="Calibri" w:cs="Calibri"/>
          <w:szCs w:val="16"/>
          <w:lang w:val="en-GB"/>
        </w:rPr>
        <w:t xml:space="preserve">, </w:t>
      </w:r>
      <w:r w:rsidR="00692328">
        <w:rPr>
          <w:rFonts w:ascii="Calibri" w:hAnsi="Calibri" w:cs="Calibri"/>
          <w:szCs w:val="16"/>
          <w:lang w:val="en-GB"/>
        </w:rPr>
        <w:t>million</w:t>
      </w:r>
      <w:r>
        <w:rPr>
          <w:rFonts w:ascii="Calibri" w:hAnsi="Calibri" w:cs="Calibri"/>
          <w:szCs w:val="16"/>
          <w:lang w:val="en-GB"/>
        </w:rPr>
        <w:t xml:space="preserve"> </w:t>
      </w:r>
      <w:smartTag w:uri="urn:schemas-microsoft-com:office:smarttags" w:element="PersonName">
        <w:r w:rsidR="0066596B" w:rsidRPr="006A422E">
          <w:rPr>
            <w:rFonts w:ascii="Calibri" w:hAnsi="Calibri" w:cs="Calibri"/>
            <w:szCs w:val="16"/>
            <w:lang w:val="en-GB"/>
          </w:rPr>
          <w:t>t</w:t>
        </w:r>
      </w:smartTag>
      <w:smartTag w:uri="urn:schemas-microsoft-com:office:smarttags" w:element="PersonName">
        <w:r w:rsidR="0066596B"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="0066596B" w:rsidRPr="006A422E">
          <w:rPr>
            <w:rFonts w:ascii="Calibri" w:hAnsi="Calibri" w:cs="Calibri"/>
            <w:szCs w:val="16"/>
            <w:lang w:val="en-GB"/>
          </w:rPr>
          <w:t>n</w:t>
        </w:r>
      </w:smartTag>
      <w:r w:rsidR="0066596B" w:rsidRPr="006A422E">
        <w:rPr>
          <w:rFonts w:ascii="Calibri" w:hAnsi="Calibri" w:cs="Calibri"/>
          <w:szCs w:val="16"/>
          <w:lang w:val="en-GB"/>
        </w:rPr>
        <w:t>g</w:t>
      </w:r>
      <w:smartTag w:uri="urn:schemas-microsoft-com:office:smarttags" w:element="PersonName">
        <w:r w:rsidR="0066596B" w:rsidRPr="006A422E">
          <w:rPr>
            <w:rFonts w:ascii="Calibri" w:hAnsi="Calibri" w:cs="Calibri"/>
            <w:szCs w:val="16"/>
            <w:lang w:val="en-GB"/>
          </w:rPr>
          <w:t>e</w:t>
        </w:r>
      </w:smartTag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77"/>
        <w:gridCol w:w="1110"/>
        <w:gridCol w:w="1110"/>
        <w:gridCol w:w="1111"/>
        <w:gridCol w:w="1110"/>
        <w:gridCol w:w="1110"/>
        <w:gridCol w:w="1111"/>
      </w:tblGrid>
      <w:tr w:rsidR="0066596B" w:rsidRPr="006A422E" w:rsidTr="006E6944">
        <w:trPr>
          <w:cantSplit/>
          <w:trHeight w:val="693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596B" w:rsidRPr="006A422E" w:rsidRDefault="0066596B" w:rsidP="0009010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96B" w:rsidRPr="006A422E" w:rsidRDefault="0066596B" w:rsidP="0009010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no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-fi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96B" w:rsidRPr="00270E3E" w:rsidRDefault="0066596B" w:rsidP="00090105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96B" w:rsidRPr="00270E3E" w:rsidRDefault="0066596B" w:rsidP="00090105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gov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96B" w:rsidRPr="00270E3E" w:rsidRDefault="0066596B" w:rsidP="00090105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270E3E">
              <w:rPr>
                <w:rFonts w:ascii="Calibri" w:hAnsi="Calibri" w:cs="Calibri"/>
                <w:szCs w:val="16"/>
              </w:rPr>
              <w:t>NPISH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s</w:t>
              </w:r>
            </w:smartTag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96B" w:rsidRPr="00270E3E" w:rsidRDefault="0066596B" w:rsidP="00090105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596B" w:rsidRPr="00270E3E" w:rsidRDefault="0066596B" w:rsidP="0009010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To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l</w:t>
              </w:r>
            </w:smartTag>
            <w:r w:rsidRPr="00270E3E">
              <w:rPr>
                <w:rFonts w:ascii="Calibri" w:hAnsi="Calibri" w:cs="Calibri"/>
                <w:szCs w:val="16"/>
              </w:rPr>
              <w:t xml:space="preserve"> of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270E3E">
              <w:rPr>
                <w:rFonts w:ascii="Calibri" w:hAnsi="Calibri" w:cs="Calibri"/>
                <w:szCs w:val="16"/>
              </w:rPr>
              <w:t>s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c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t</w:t>
              </w:r>
            </w:smartTag>
            <w:r w:rsidRPr="00270E3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s</w:t>
              </w:r>
            </w:smartTag>
          </w:p>
        </w:tc>
      </w:tr>
      <w:tr w:rsidR="007E19AF" w:rsidRPr="006A422E" w:rsidTr="006E6944"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6A422E" w:rsidRDefault="007E19AF" w:rsidP="007E19AF">
            <w:pPr>
              <w:pStyle w:val="a9"/>
              <w:rPr>
                <w:rFonts w:ascii="Calibri" w:hAnsi="Calibri" w:cs="Calibri"/>
                <w:szCs w:val="16"/>
                <w:u w:val="single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270E3E" w:rsidRDefault="007E19AF" w:rsidP="0009010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270E3E" w:rsidRDefault="007E19AF" w:rsidP="0009010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270E3E" w:rsidRDefault="007E19AF" w:rsidP="0009010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270E3E" w:rsidRDefault="007E19AF" w:rsidP="0009010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270E3E" w:rsidRDefault="007E19AF" w:rsidP="0009010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270E3E" w:rsidRDefault="007E19AF" w:rsidP="0009010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54 979 489,1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2 341 646,1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5 474 464,8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366 943,6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11 568 761,0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74 731 304,6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e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22 464 323,3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672 887,7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3 313 657,8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99 700,5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3 843 149,8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30 393 719,1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ue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32 515 165,8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1 668 758,4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2 160 807,0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267 243,1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7 725 611,2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44 337 585,5</w:t>
            </w:r>
          </w:p>
        </w:tc>
      </w:tr>
      <w:tr w:rsidR="00E027B5" w:rsidRPr="009B6ECF" w:rsidTr="006E6944">
        <w:tc>
          <w:tcPr>
            <w:tcW w:w="2977" w:type="dxa"/>
            <w:shd w:val="clear" w:color="auto" w:fill="auto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zCs w:val="16"/>
                <w:u w:val="single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y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e</w:t>
            </w:r>
            <w:r w:rsidR="00E15002" w:rsidRPr="00E15002">
              <w:rPr>
                <w:rFonts w:ascii="Calibri" w:hAnsi="Calibri" w:cs="Calibri"/>
                <w:szCs w:val="16"/>
                <w:u w:val="single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di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b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 xml:space="preserve"> 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 xml:space="preserve">g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 xml:space="preserve"> of</w:t>
            </w:r>
            <w:r w:rsidR="00E15002" w:rsidRPr="00E15002">
              <w:rPr>
                <w:rFonts w:ascii="Calibri" w:hAnsi="Calibri" w:cs="Calibri"/>
                <w:szCs w:val="16"/>
                <w:u w:val="single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oy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aid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y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11 169 895,0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570 658,4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1 429 353,8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215 283,3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868 799,0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14 253 989,5</w:t>
            </w:r>
          </w:p>
        </w:tc>
      </w:tr>
      <w:tr w:rsidR="00E027B5" w:rsidRPr="006A422E" w:rsidTr="006E6944">
        <w:tc>
          <w:tcPr>
            <w:tcW w:w="2977" w:type="dxa"/>
            <w:shd w:val="clear" w:color="auto" w:fill="auto"/>
            <w:vAlign w:val="bottom"/>
          </w:tcPr>
          <w:p w:rsidR="00E027B5" w:rsidRPr="006A422E" w:rsidRDefault="00E027B5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10 723 396,8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570 658,4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1 429 353,8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215 283,3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868 799,0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13 807 491,3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-r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446 498,2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B825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  <w:r w:rsidR="00A421B6" w:rsidRPr="0016788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B825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  <w:r w:rsidR="00A421B6" w:rsidRPr="0016788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B825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  <w:r w:rsidR="00A421B6" w:rsidRPr="0016788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B825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  <w:r w:rsidR="00A421B6" w:rsidRPr="0016788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</w:rPr>
              <w:t>446 498,2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r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on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603 295,3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</w:rPr>
              <w:t>25 429,8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</w:rPr>
              <w:t>6 710,1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</w:rPr>
              <w:t>1 853,2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</w:rPr>
              <w:t>51 419,0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</w:rPr>
              <w:t>688 707,4</w:t>
            </w:r>
          </w:p>
        </w:tc>
      </w:tr>
      <w:tr w:rsidR="00A421B6" w:rsidRPr="00B825CF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r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su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on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(-)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B825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  <w:r w:rsidR="00A421B6" w:rsidRPr="0016788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B825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  <w:r w:rsidR="00A421B6" w:rsidRPr="0016788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B825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  <w:r w:rsidR="00A421B6" w:rsidRPr="0016788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B825CF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167885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  <w:r w:rsidR="00A421B6" w:rsidRPr="00167885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B825CF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167885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  <w:r w:rsidR="00A421B6" w:rsidRPr="00167885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B825CF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167885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</w:p>
        </w:tc>
      </w:tr>
      <w:tr w:rsidR="00A421B6" w:rsidRPr="00B825CF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d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B825CF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825CF">
              <w:rPr>
                <w:rFonts w:ascii="Calibri" w:hAnsi="Calibri"/>
                <w:sz w:val="16"/>
                <w:szCs w:val="16"/>
                <w:lang w:val="en-US"/>
              </w:rPr>
              <w:t>3 869 613,8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B825CF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825CF">
              <w:rPr>
                <w:rFonts w:ascii="Calibri" w:hAnsi="Calibri"/>
                <w:sz w:val="16"/>
                <w:szCs w:val="16"/>
                <w:lang w:val="en-US"/>
              </w:rPr>
              <w:t>61 561,5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B825CF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825CF">
              <w:rPr>
                <w:rFonts w:ascii="Calibri" w:hAnsi="Calibri"/>
                <w:sz w:val="16"/>
                <w:szCs w:val="16"/>
                <w:lang w:val="en-US"/>
              </w:rPr>
              <w:t>483 834,5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B825CF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825CF">
              <w:rPr>
                <w:rFonts w:ascii="Calibri" w:hAnsi="Calibri"/>
                <w:sz w:val="16"/>
                <w:szCs w:val="16"/>
                <w:lang w:val="en-US"/>
              </w:rPr>
              <w:t>3 504,8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B825CF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825CF">
              <w:rPr>
                <w:rFonts w:ascii="Calibri" w:hAnsi="Calibri"/>
                <w:sz w:val="16"/>
                <w:szCs w:val="16"/>
                <w:lang w:val="en-US"/>
              </w:rPr>
              <w:t>590 959,1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B825CF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825CF">
              <w:rPr>
                <w:rFonts w:ascii="Calibri" w:hAnsi="Calibri"/>
                <w:sz w:val="16"/>
                <w:szCs w:val="16"/>
                <w:lang w:val="en-US"/>
              </w:rPr>
              <w:t>5 009 473,7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us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d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mi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16 872 361,7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1 011 108,7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240 908,6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46 601,8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6 214 434,1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24 385 414,9</w:t>
            </w:r>
          </w:p>
        </w:tc>
      </w:tr>
      <w:tr w:rsidR="00E027B5" w:rsidRPr="006A422E" w:rsidTr="006E6944">
        <w:tc>
          <w:tcPr>
            <w:tcW w:w="2977" w:type="dxa"/>
            <w:shd w:val="clear" w:color="auto" w:fill="auto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zCs w:val="16"/>
                <w:u w:val="single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b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E027B5" w:rsidRPr="006A422E" w:rsidTr="006E6944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E027B5" w:rsidRPr="006A422E" w:rsidTr="006E6944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oy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s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ived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="00E15002">
              <w:rPr>
                <w:rFonts w:ascii="Calibri" w:hAnsi="Calibri" w:cs="Calibri"/>
                <w:szCs w:val="16"/>
                <w:lang w:val="en-GB"/>
              </w:rPr>
              <w:t xml:space="preserve">y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s 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13 808 818,9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13 808 818,9</w:t>
            </w:r>
          </w:p>
        </w:tc>
      </w:tr>
      <w:tr w:rsidR="00E027B5" w:rsidRPr="006A422E" w:rsidTr="006E6944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E027B5" w:rsidRPr="006A422E" w:rsidTr="006E6944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13 807 491,3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13 807 491,3</w:t>
            </w:r>
          </w:p>
        </w:tc>
      </w:tr>
      <w:tr w:rsidR="00E027B5" w:rsidRPr="006A422E" w:rsidTr="006E6944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-r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1 327,6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1 327,6</w:t>
            </w:r>
          </w:p>
        </w:tc>
      </w:tr>
      <w:tr w:rsidR="00E027B5" w:rsidRPr="006A422E" w:rsidTr="006E6944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on</w:t>
            </w:r>
            <w:r w:rsidR="00E15002" w:rsidRPr="00E15002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ion</w:t>
            </w:r>
            <w:r w:rsidR="00E15002" w:rsidRPr="00E15002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E3744C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3 465 723,7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3 465 723,7</w:t>
            </w:r>
          </w:p>
        </w:tc>
      </w:tr>
      <w:tr w:rsidR="00E027B5" w:rsidRPr="006A422E" w:rsidTr="006E6944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Su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on</w:t>
            </w:r>
            <w:r w:rsidR="00E15002" w:rsidRPr="00E15002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ion</w:t>
            </w:r>
            <w:r w:rsidR="00E15002" w:rsidRPr="00E15002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(-)</w:t>
            </w:r>
          </w:p>
        </w:tc>
        <w:tc>
          <w:tcPr>
            <w:tcW w:w="1110" w:type="dxa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E3744C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143 451,8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143 451,8</w:t>
            </w:r>
          </w:p>
        </w:tc>
      </w:tr>
      <w:tr w:rsidR="00A421B6" w:rsidRPr="006A422E" w:rsidTr="006E6944">
        <w:tc>
          <w:tcPr>
            <w:tcW w:w="2977" w:type="dxa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us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s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mi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d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lastRenderedPageBreak/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lastRenderedPageBreak/>
              <w:t>20 741 975,5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1 072 670,2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724 743,1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50 106,6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6 805 393,2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29 394 888,6</w:t>
            </w:r>
          </w:p>
        </w:tc>
      </w:tr>
      <w:tr w:rsidR="00A421B6" w:rsidRPr="006A422E" w:rsidTr="006E6944">
        <w:tc>
          <w:tcPr>
            <w:tcW w:w="2977" w:type="dxa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lastRenderedPageBreak/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e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ived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1 454 133,7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2 372 978,9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1 044 872,1</w:t>
            </w:r>
          </w:p>
        </w:tc>
        <w:tc>
          <w:tcPr>
            <w:tcW w:w="1110" w:type="dxa"/>
            <w:vAlign w:val="bottom"/>
          </w:tcPr>
          <w:p w:rsidR="00A421B6" w:rsidRPr="00167885" w:rsidRDefault="00B825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  <w:r w:rsidR="00A421B6" w:rsidRPr="0016788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</w:rPr>
              <w:t>3 315 276,7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8 187 261,4</w:t>
            </w:r>
          </w:p>
        </w:tc>
      </w:tr>
      <w:tr w:rsidR="00A421B6" w:rsidRPr="006A422E" w:rsidTr="006E6944">
        <w:tc>
          <w:tcPr>
            <w:tcW w:w="2977" w:type="dxa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22 196 109,2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3 445 649,1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5 091 887,1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50 106,6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23 929 488,8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54 713 240,8</w:t>
            </w:r>
          </w:p>
        </w:tc>
      </w:tr>
      <w:tr w:rsidR="00A421B6" w:rsidRPr="006A422E" w:rsidTr="006E6944">
        <w:tc>
          <w:tcPr>
            <w:tcW w:w="2977" w:type="dxa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s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137 005,0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739 082,2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6 420 049,3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436,4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2 474 778,6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9 771 351,5</w:t>
            </w:r>
          </w:p>
        </w:tc>
      </w:tr>
      <w:tr w:rsidR="00A421B6" w:rsidRPr="006A422E" w:rsidTr="006E6944">
        <w:tc>
          <w:tcPr>
            <w:tcW w:w="2977" w:type="dxa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22 333 114,2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4 184 731,3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11 511 936,4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50 543,0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26 404 267,4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64 484 592,3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u w:val="single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transferred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9 448 095,3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1 841 196,8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561 815,7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B825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  <w:r w:rsidR="00A421B6" w:rsidRPr="0016788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67885">
              <w:rPr>
                <w:rFonts w:ascii="Calibri" w:hAnsi="Calibri"/>
                <w:sz w:val="16"/>
                <w:szCs w:val="16"/>
              </w:rPr>
              <w:t>341 365,6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12 192 473,4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transferred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2 260 548,3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352 283,5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5 003 780,1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367,2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2 289 065,3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9 906 044,3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of</w:t>
            </w:r>
            <w:r w:rsidR="00E15002">
              <w:rPr>
                <w:rFonts w:ascii="Calibri" w:hAnsi="Calibri" w:cs="Calibri"/>
                <w:spacing w:val="-4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11 708 643,6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2 193 480,3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5 565 595,8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367,2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2 630 430,9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22 098 517,8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B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y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(G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12 748 013,9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1 604 452,3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4 530 071,4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50 106,6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23 588 123,2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42 520 767,4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B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-2 123 543,3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386 798,7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1 416 269,2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69,2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185 713,3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-134 692,9</w:t>
            </w:r>
          </w:p>
        </w:tc>
      </w:tr>
      <w:tr w:rsidR="00A421B6" w:rsidRPr="006A422E" w:rsidTr="006E6944">
        <w:tc>
          <w:tcPr>
            <w:tcW w:w="2977" w:type="dxa"/>
            <w:shd w:val="clear" w:color="auto" w:fill="auto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s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di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10 624 470,6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1 991 251,0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5 946 340,6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50 175,8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23 773 836,5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42 386 074,6</w:t>
            </w:r>
          </w:p>
        </w:tc>
      </w:tr>
      <w:tr w:rsidR="00E027B5" w:rsidRPr="006A422E" w:rsidTr="006E6944">
        <w:tc>
          <w:tcPr>
            <w:tcW w:w="2977" w:type="dxa"/>
            <w:shd w:val="clear" w:color="auto" w:fill="auto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ju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in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3744C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3744C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527 845,5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527 845,5</w:t>
            </w:r>
          </w:p>
        </w:tc>
      </w:tr>
      <w:tr w:rsidR="00E027B5" w:rsidRPr="006A422E" w:rsidTr="006E6944">
        <w:tc>
          <w:tcPr>
            <w:tcW w:w="2977" w:type="dxa"/>
            <w:shd w:val="clear" w:color="auto" w:fill="auto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zCs w:val="16"/>
                <w:u w:val="single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e</w:t>
            </w:r>
            <w:r w:rsidR="00E15002" w:rsidRPr="00E15002">
              <w:rPr>
                <w:rFonts w:ascii="Calibri" w:hAnsi="Calibri" w:cs="Calibri"/>
                <w:szCs w:val="16"/>
                <w:u w:val="single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d</w:t>
            </w:r>
            <w:r w:rsidR="00E15002" w:rsidRPr="00E15002">
              <w:rPr>
                <w:rFonts w:ascii="Calibri" w:hAnsi="Calibri" w:cs="Calibri"/>
                <w:szCs w:val="16"/>
                <w:u w:val="single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u w:val="single"/>
                <w:lang w:val="kk-KZ"/>
              </w:rPr>
              <w:t>fo</w:t>
            </w:r>
            <w:r w:rsidRPr="006A422E">
              <w:rPr>
                <w:rFonts w:ascii="Calibri" w:hAnsi="Calibri" w:cs="Calibri"/>
                <w:szCs w:val="16"/>
                <w:u w:val="single"/>
                <w:lang w:val="en-US"/>
              </w:rPr>
              <w:t>r</w:t>
            </w:r>
            <w:r w:rsidRPr="006A422E">
              <w:rPr>
                <w:rFonts w:ascii="Calibri" w:hAnsi="Calibri" w:cs="Calibri"/>
                <w:szCs w:val="16"/>
                <w:u w:val="single"/>
                <w:lang w:val="kk-KZ"/>
              </w:rPr>
              <w:t xml:space="preserve">mation </w:t>
            </w:r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t</w:t>
            </w:r>
            <w:r w:rsidR="00E15002" w:rsidRPr="00E15002">
              <w:rPr>
                <w:rFonts w:ascii="Calibri" w:hAnsi="Calibri" w:cs="Calibri"/>
                <w:szCs w:val="16"/>
                <w:u w:val="single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g sou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3744C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3744C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E3744C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3744C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3744C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E027B5" w:rsidRPr="006A422E" w:rsidTr="006E6944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l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ion</w:t>
            </w:r>
            <w:r w:rsidR="00E15002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5 463 145,6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532 652,8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25 087 440,1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31 083 238,5</w:t>
            </w:r>
          </w:p>
        </w:tc>
      </w:tr>
      <w:tr w:rsidR="00E027B5" w:rsidRPr="006A422E" w:rsidTr="006E6944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ju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in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E027B5" w:rsidRPr="00E3744C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527 845,5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527 845,5</w:t>
            </w:r>
          </w:p>
        </w:tc>
      </w:tr>
      <w:tr w:rsidR="00A421B6" w:rsidRPr="006A422E" w:rsidTr="006E6944">
        <w:tc>
          <w:tcPr>
            <w:tcW w:w="2977" w:type="dxa"/>
            <w:vAlign w:val="bottom"/>
          </w:tcPr>
          <w:p w:rsidR="00A421B6" w:rsidRPr="006A422E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g of</w:t>
            </w:r>
            <w:r w:rsidR="00E15002"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gain (i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)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10 661 692,5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1 464 027,8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537 052,1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-482 477,0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-785 758,1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11 394 537,4</w:t>
            </w:r>
          </w:p>
        </w:tc>
      </w:tr>
      <w:tr w:rsidR="00E027B5" w:rsidRPr="006A422E" w:rsidTr="006E6944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A421B6" w:rsidRPr="006A422E" w:rsidTr="006E6944">
        <w:tc>
          <w:tcPr>
            <w:tcW w:w="2977" w:type="dxa"/>
            <w:vAlign w:val="bottom"/>
          </w:tcPr>
          <w:p w:rsidR="00A421B6" w:rsidRPr="006A422E" w:rsidRDefault="00E15002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>
              <w:rPr>
                <w:rFonts w:ascii="Calibri" w:hAnsi="Calibri" w:cs="Calibri"/>
                <w:szCs w:val="16"/>
                <w:lang w:val="en-GB"/>
              </w:rPr>
              <w:t>gross</w:t>
            </w:r>
            <w:r>
              <w:rPr>
                <w:rFonts w:ascii="Calibri" w:hAnsi="Calibri" w:cs="Calibri"/>
                <w:szCs w:val="16"/>
              </w:rPr>
              <w:t xml:space="preserve"> </w:t>
            </w:r>
            <w:r w:rsidR="00A421B6" w:rsidRPr="006A422E">
              <w:rPr>
                <w:rFonts w:ascii="Calibri" w:hAnsi="Calibri" w:cs="Calibri"/>
                <w:szCs w:val="16"/>
                <w:lang w:val="en-GB"/>
              </w:rPr>
              <w:t>s</w:t>
            </w:r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="00A421B6" w:rsidRPr="006A422E">
              <w:rPr>
                <w:rFonts w:ascii="Calibri" w:hAnsi="Calibri" w:cs="Calibri"/>
                <w:szCs w:val="16"/>
                <w:lang w:val="en-GB"/>
              </w:rPr>
              <w:t>vi</w:t>
            </w:r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="00A421B6" w:rsidRPr="006A422E">
              <w:rPr>
                <w:rFonts w:ascii="Calibri" w:hAnsi="Calibri" w:cs="Calibri"/>
                <w:szCs w:val="16"/>
                <w:lang w:val="en-GB"/>
              </w:rPr>
              <w:t>g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10 624 470,6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1 463 405,5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483 195,0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-482 477,0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-785 758,1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11 302 836,1</w:t>
            </w:r>
          </w:p>
        </w:tc>
      </w:tr>
      <w:tr w:rsidR="00A421B6" w:rsidRPr="006A422E" w:rsidTr="006E6944">
        <w:tc>
          <w:tcPr>
            <w:tcW w:w="2977" w:type="dxa"/>
            <w:vAlign w:val="bottom"/>
          </w:tcPr>
          <w:p w:rsidR="00A421B6" w:rsidRPr="006A422E" w:rsidRDefault="00E15002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>
              <w:rPr>
                <w:rFonts w:ascii="Calibri" w:hAnsi="Calibri" w:cs="Calibri"/>
                <w:szCs w:val="16"/>
                <w:lang w:val="en-GB"/>
              </w:rPr>
              <w:t>capital</w:t>
            </w:r>
            <w:r>
              <w:rPr>
                <w:rFonts w:ascii="Calibri" w:hAnsi="Calibri" w:cs="Calibri"/>
                <w:szCs w:val="16"/>
              </w:rPr>
              <w:t xml:space="preserve"> </w:t>
            </w:r>
            <w:r w:rsidR="00A421B6"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="00A421B6" w:rsidRPr="006A422E">
              <w:rPr>
                <w:rFonts w:ascii="Calibri" w:hAnsi="Calibri" w:cs="Calibri"/>
                <w:szCs w:val="16"/>
                <w:lang w:val="en-GB"/>
              </w:rPr>
              <w:t>s</w:t>
            </w:r>
            <w:r>
              <w:rPr>
                <w:rFonts w:ascii="Calibri" w:hAnsi="Calibri" w:cs="Calibri"/>
                <w:szCs w:val="16"/>
              </w:rPr>
              <w:t xml:space="preserve"> </w:t>
            </w:r>
            <w:r w:rsidR="00A421B6" w:rsidRPr="006A422E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="00A421B6" w:rsidRPr="006A422E">
              <w:rPr>
                <w:rFonts w:ascii="Calibri" w:hAnsi="Calibri" w:cs="Calibri"/>
                <w:szCs w:val="16"/>
                <w:lang w:val="en-GB"/>
              </w:rPr>
              <w:t>ived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182 759,4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622,3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142 862,2</w:t>
            </w:r>
          </w:p>
        </w:tc>
        <w:tc>
          <w:tcPr>
            <w:tcW w:w="1110" w:type="dxa"/>
            <w:vAlign w:val="bottom"/>
          </w:tcPr>
          <w:p w:rsidR="00A421B6" w:rsidRPr="00A421B6" w:rsidRDefault="00A421B6" w:rsidP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326 244,0</w:t>
            </w:r>
          </w:p>
        </w:tc>
      </w:tr>
      <w:tr w:rsidR="00E027B5" w:rsidRPr="006A422E" w:rsidTr="006E6944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f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: 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A421B6" w:rsidRPr="006A422E" w:rsidTr="006E6944">
        <w:tc>
          <w:tcPr>
            <w:tcW w:w="2977" w:type="dxa"/>
            <w:vAlign w:val="bottom"/>
          </w:tcPr>
          <w:p w:rsidR="00A421B6" w:rsidRPr="006A422E" w:rsidRDefault="00A421B6" w:rsidP="007E19AF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88 333,5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622,3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141 832,6</w:t>
            </w:r>
          </w:p>
        </w:tc>
        <w:tc>
          <w:tcPr>
            <w:tcW w:w="1110" w:type="dxa"/>
            <w:vAlign w:val="bottom"/>
          </w:tcPr>
          <w:p w:rsidR="00A421B6" w:rsidRPr="00A421B6" w:rsidRDefault="00A421B6" w:rsidP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A421B6" w:rsidRPr="00A421B6" w:rsidRDefault="00A421B6" w:rsidP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230 788,5</w:t>
            </w:r>
          </w:p>
        </w:tc>
      </w:tr>
      <w:tr w:rsidR="00A421B6" w:rsidRPr="006A422E" w:rsidTr="006E6944">
        <w:tc>
          <w:tcPr>
            <w:tcW w:w="2977" w:type="dxa"/>
            <w:vAlign w:val="bottom"/>
          </w:tcPr>
          <w:p w:rsidR="00A421B6" w:rsidRPr="006A422E" w:rsidRDefault="00E15002" w:rsidP="007E19AF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>
              <w:rPr>
                <w:rFonts w:ascii="Calibri" w:hAnsi="Calibri" w:cs="Calibri"/>
                <w:szCs w:val="16"/>
                <w:lang w:val="en-GB"/>
              </w:rPr>
              <w:t>the</w:t>
            </w:r>
            <w:r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A421B6" w:rsidRPr="006A422E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="00A421B6" w:rsidRPr="006A422E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Pr="00E15002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A421B6"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="00A421B6" w:rsidRPr="006A422E">
              <w:rPr>
                <w:rFonts w:ascii="Calibri" w:hAnsi="Calibri" w:cs="Calibri"/>
                <w:szCs w:val="16"/>
                <w:lang w:val="en-GB"/>
              </w:rPr>
              <w:t xml:space="preserve"> wo</w:t>
            </w:r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94 425,9</w:t>
            </w:r>
          </w:p>
        </w:tc>
        <w:tc>
          <w:tcPr>
            <w:tcW w:w="1110" w:type="dxa"/>
            <w:vAlign w:val="bottom"/>
          </w:tcPr>
          <w:p w:rsidR="00A421B6" w:rsidRPr="00A421B6" w:rsidRDefault="00A421B6" w:rsidP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1 029,6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A421B6" w:rsidRPr="00A421B6" w:rsidRDefault="00A421B6" w:rsidP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95 455,5</w:t>
            </w:r>
          </w:p>
        </w:tc>
      </w:tr>
      <w:tr w:rsidR="00A421B6" w:rsidRPr="006A422E" w:rsidTr="006E6944">
        <w:tc>
          <w:tcPr>
            <w:tcW w:w="2977" w:type="dxa"/>
            <w:vAlign w:val="bottom"/>
          </w:tcPr>
          <w:p w:rsidR="00A421B6" w:rsidRPr="006A422E" w:rsidRDefault="00E15002" w:rsidP="00AD2FD3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>
              <w:rPr>
                <w:rFonts w:ascii="Calibri" w:hAnsi="Calibri" w:cs="Calibri"/>
                <w:szCs w:val="16"/>
                <w:lang w:val="en-GB"/>
              </w:rPr>
              <w:t>capital</w:t>
            </w:r>
            <w:r>
              <w:rPr>
                <w:rFonts w:ascii="Calibri" w:hAnsi="Calibri" w:cs="Calibri"/>
                <w:szCs w:val="16"/>
              </w:rPr>
              <w:t xml:space="preserve"> </w:t>
            </w:r>
            <w:r w:rsidR="00A421B6"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="00A421B6" w:rsidRPr="006A422E">
              <w:rPr>
                <w:rFonts w:ascii="Calibri" w:hAnsi="Calibri" w:cs="Calibri"/>
                <w:szCs w:val="16"/>
                <w:lang w:val="en-GB"/>
              </w:rPr>
              <w:t xml:space="preserve"> </w:t>
            </w:r>
            <w:r w:rsidR="00AD2FD3">
              <w:rPr>
                <w:rFonts w:ascii="Calibri" w:hAnsi="Calibri" w:cs="Calibri"/>
                <w:szCs w:val="16"/>
                <w:lang w:val="en-GB"/>
              </w:rPr>
              <w:t>pai</w:t>
            </w:r>
            <w:r w:rsidR="00A421B6" w:rsidRPr="006A422E">
              <w:rPr>
                <w:rFonts w:ascii="Calibri" w:hAnsi="Calibri" w:cs="Calibri"/>
                <w:szCs w:val="16"/>
                <w:lang w:val="en-GB"/>
              </w:rPr>
              <w:t>d  (-)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145 537,5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89 005,1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234 542,7</w:t>
            </w:r>
          </w:p>
        </w:tc>
      </w:tr>
      <w:tr w:rsidR="00E027B5" w:rsidRPr="006A422E" w:rsidTr="006E6944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ind w:left="170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:</w:t>
            </w:r>
          </w:p>
        </w:tc>
        <w:tc>
          <w:tcPr>
            <w:tcW w:w="1110" w:type="dxa"/>
            <w:vAlign w:val="bottom"/>
          </w:tcPr>
          <w:p w:rsidR="00E027B5" w:rsidRPr="00A421B6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421B6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A421B6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421B6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A421B6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421B6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A421B6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421B6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A421B6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421B6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A421B6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421B6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A421B6" w:rsidRPr="00336A4D" w:rsidTr="006E6944">
        <w:tc>
          <w:tcPr>
            <w:tcW w:w="2977" w:type="dxa"/>
            <w:vAlign w:val="bottom"/>
          </w:tcPr>
          <w:p w:rsidR="00A421B6" w:rsidRPr="006A422E" w:rsidRDefault="00A421B6" w:rsidP="007E19AF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421B6">
              <w:rPr>
                <w:rFonts w:ascii="Calibri" w:hAnsi="Calibri"/>
                <w:sz w:val="16"/>
                <w:szCs w:val="16"/>
              </w:rPr>
              <w:t>141 832,6</w:t>
            </w:r>
          </w:p>
        </w:tc>
        <w:tc>
          <w:tcPr>
            <w:tcW w:w="1110" w:type="dxa"/>
            <w:vAlign w:val="bottom"/>
          </w:tcPr>
          <w:p w:rsidR="00A421B6" w:rsidRPr="00167885" w:rsidRDefault="00336A4D" w:rsidP="00336A4D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167885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</w:p>
        </w:tc>
        <w:tc>
          <w:tcPr>
            <w:tcW w:w="1111" w:type="dxa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167885">
              <w:rPr>
                <w:rFonts w:ascii="Calibri" w:hAnsi="Calibri"/>
                <w:sz w:val="16"/>
                <w:szCs w:val="16"/>
                <w:lang w:val="en-US"/>
              </w:rPr>
              <w:t>88 955,8</w:t>
            </w:r>
          </w:p>
        </w:tc>
        <w:tc>
          <w:tcPr>
            <w:tcW w:w="1110" w:type="dxa"/>
            <w:vAlign w:val="bottom"/>
          </w:tcPr>
          <w:p w:rsidR="00A421B6" w:rsidRPr="00336A4D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A421B6" w:rsidRPr="00336A4D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1" w:type="dxa"/>
            <w:vAlign w:val="bottom"/>
          </w:tcPr>
          <w:p w:rsidR="00A421B6" w:rsidRPr="00336A4D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230 788,5</w:t>
            </w:r>
          </w:p>
        </w:tc>
      </w:tr>
      <w:tr w:rsidR="00A421B6" w:rsidRPr="00336A4D" w:rsidTr="006E6944">
        <w:tc>
          <w:tcPr>
            <w:tcW w:w="2977" w:type="dxa"/>
            <w:vAlign w:val="bottom"/>
          </w:tcPr>
          <w:p w:rsidR="00A421B6" w:rsidRPr="006A422E" w:rsidRDefault="009C56A7" w:rsidP="007E19AF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>
              <w:rPr>
                <w:rFonts w:ascii="Calibri" w:hAnsi="Calibri" w:cs="Calibri"/>
                <w:szCs w:val="16"/>
                <w:lang w:val="en-GB"/>
              </w:rPr>
              <w:t>the</w:t>
            </w:r>
            <w:r w:rsidRPr="009C56A7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A421B6" w:rsidRPr="006A422E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="00A421B6" w:rsidRPr="006A422E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Pr="009C56A7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A421B6"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="00A421B6" w:rsidRPr="006A422E">
              <w:rPr>
                <w:rFonts w:ascii="Calibri" w:hAnsi="Calibri" w:cs="Calibri"/>
                <w:szCs w:val="16"/>
                <w:lang w:val="en-GB"/>
              </w:rPr>
              <w:t xml:space="preserve"> wo</w:t>
            </w:r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="00A421B6"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110" w:type="dxa"/>
            <w:vAlign w:val="bottom"/>
          </w:tcPr>
          <w:p w:rsidR="00A421B6" w:rsidRPr="00336A4D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3 704,9</w:t>
            </w:r>
          </w:p>
        </w:tc>
        <w:tc>
          <w:tcPr>
            <w:tcW w:w="1110" w:type="dxa"/>
            <w:vAlign w:val="bottom"/>
          </w:tcPr>
          <w:p w:rsidR="00A421B6" w:rsidRPr="00336A4D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1" w:type="dxa"/>
            <w:vAlign w:val="bottom"/>
          </w:tcPr>
          <w:p w:rsidR="00A421B6" w:rsidRPr="00336A4D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49,3</w:t>
            </w:r>
          </w:p>
        </w:tc>
        <w:tc>
          <w:tcPr>
            <w:tcW w:w="1110" w:type="dxa"/>
            <w:vAlign w:val="bottom"/>
          </w:tcPr>
          <w:p w:rsidR="00A421B6" w:rsidRPr="00336A4D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A421B6" w:rsidRPr="00336A4D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1" w:type="dxa"/>
            <w:vAlign w:val="bottom"/>
          </w:tcPr>
          <w:p w:rsidR="00A421B6" w:rsidRPr="00336A4D" w:rsidRDefault="00A421B6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3 754,2</w:t>
            </w:r>
          </w:p>
        </w:tc>
      </w:tr>
      <w:tr w:rsidR="00E027B5" w:rsidRPr="00336A4D" w:rsidTr="006E6944">
        <w:tc>
          <w:tcPr>
            <w:tcW w:w="2977" w:type="dxa"/>
            <w:shd w:val="clear" w:color="auto" w:fill="auto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zCs w:val="16"/>
                <w:u w:val="single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 xml:space="preserve"> in</w:t>
            </w:r>
            <w:r w:rsidR="009C56A7">
              <w:rPr>
                <w:rFonts w:ascii="Calibri" w:hAnsi="Calibri" w:cs="Calibri"/>
                <w:szCs w:val="16"/>
                <w:u w:val="single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 xml:space="preserve"> (i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u w:val="single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u w:val="single"/>
                <w:lang w:val="en-GB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336A4D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336A4D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336A4D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336A4D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336A4D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336A4D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36A4D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E027B5" w:rsidRPr="006A422E" w:rsidTr="006E6944">
        <w:tc>
          <w:tcPr>
            <w:tcW w:w="2977" w:type="dxa"/>
            <w:shd w:val="clear" w:color="auto" w:fill="auto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s</w:t>
            </w:r>
            <w:r w:rsidR="009C56A7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d</w:t>
            </w:r>
            <w:r w:rsidR="009C56A7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l</w:t>
            </w:r>
            <w:r w:rsidR="009C56A7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8 866 524,5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190 429,3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767 733,4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17 220,3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829 592,2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10 671 499,7</w:t>
            </w:r>
          </w:p>
        </w:tc>
      </w:tr>
      <w:tr w:rsidR="00E027B5" w:rsidRPr="006A422E" w:rsidTr="006E6944">
        <w:tc>
          <w:tcPr>
            <w:tcW w:w="2977" w:type="dxa"/>
            <w:shd w:val="clear" w:color="auto" w:fill="auto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2 406 672,9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-7 236,9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2 399 436,0</w:t>
            </w:r>
          </w:p>
        </w:tc>
      </w:tr>
      <w:tr w:rsidR="00E027B5" w:rsidRPr="006A422E" w:rsidTr="006E6944">
        <w:tc>
          <w:tcPr>
            <w:tcW w:w="2977" w:type="dxa"/>
            <w:shd w:val="clear" w:color="auto" w:fill="auto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Net acqui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f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</w:tr>
      <w:tr w:rsidR="00E027B5" w:rsidRPr="006A422E" w:rsidTr="006E6944">
        <w:tc>
          <w:tcPr>
            <w:tcW w:w="2977" w:type="dxa"/>
            <w:shd w:val="clear" w:color="auto" w:fill="auto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Net a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cqui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9C56A7" w:rsidRPr="009C56A7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-p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d</w:t>
            </w:r>
            <w:r w:rsidR="009C56A7" w:rsidRPr="009C56A7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-fi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l</w:t>
            </w:r>
            <w:r w:rsidR="009C56A7" w:rsidRPr="009C56A7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770BC8" w:rsidRDefault="00E027B5" w:rsidP="008B176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</w:tr>
      <w:tr w:rsidR="00E027B5" w:rsidRPr="006A422E" w:rsidTr="006E6944"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27B5" w:rsidRPr="009B6ECF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9B6ECF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9B6ECF">
              <w:rPr>
                <w:rFonts w:ascii="Calibri" w:hAnsi="Calibri" w:cs="Calibri"/>
                <w:szCs w:val="16"/>
                <w:lang w:val="en-GB"/>
              </w:rPr>
              <w:t>t</w:t>
            </w:r>
            <w:r w:rsidR="009C56A7" w:rsidRPr="009B6ECF">
              <w:rPr>
                <w:rFonts w:ascii="Calibri" w:hAnsi="Calibri" w:cs="Calibri"/>
                <w:szCs w:val="16"/>
              </w:rPr>
              <w:t xml:space="preserve"> </w:t>
            </w:r>
            <w:r w:rsidRPr="009B6ECF">
              <w:rPr>
                <w:rFonts w:ascii="Calibri" w:hAnsi="Calibri" w:cs="Calibri"/>
                <w:szCs w:val="16"/>
                <w:lang w:val="en-GB"/>
              </w:rPr>
              <w:t>l</w:t>
            </w:r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9B6ECF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9B6ECF">
              <w:rPr>
                <w:rFonts w:ascii="Calibri" w:hAnsi="Calibri" w:cs="Calibri"/>
                <w:szCs w:val="16"/>
                <w:lang w:val="en-GB"/>
              </w:rPr>
              <w:t xml:space="preserve">g (+), </w:t>
            </w:r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9B6ECF">
              <w:rPr>
                <w:rFonts w:ascii="Calibri" w:hAnsi="Calibri" w:cs="Calibri"/>
                <w:szCs w:val="16"/>
                <w:lang w:val="en-GB"/>
              </w:rPr>
              <w:t>t</w:t>
            </w:r>
            <w:r w:rsidR="009C56A7" w:rsidRPr="009B6ECF">
              <w:rPr>
                <w:rFonts w:ascii="Calibri" w:hAnsi="Calibri" w:cs="Calibri"/>
                <w:szCs w:val="16"/>
              </w:rPr>
              <w:t xml:space="preserve"> </w:t>
            </w:r>
            <w:r w:rsidRPr="009B6ECF">
              <w:rPr>
                <w:rFonts w:ascii="Calibri" w:hAnsi="Calibri" w:cs="Calibri"/>
                <w:szCs w:val="16"/>
                <w:lang w:val="en-GB"/>
              </w:rPr>
              <w:t>bo</w:t>
            </w:r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9B6ECF">
              <w:rPr>
                <w:rFonts w:ascii="Calibri" w:hAnsi="Calibri" w:cs="Calibri"/>
                <w:szCs w:val="16"/>
                <w:lang w:val="en-GB"/>
              </w:rPr>
              <w:t>owi</w:t>
            </w:r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9B6ECF">
              <w:rPr>
                <w:rFonts w:ascii="Calibri" w:hAnsi="Calibri" w:cs="Calibri"/>
                <w:szCs w:val="16"/>
                <w:lang w:val="en-GB"/>
              </w:rPr>
              <w:t>g (-)*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-611 504,9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1 273 598,5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-223 444,3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-499 697,3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-1 615 350,3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27B5" w:rsidRPr="005833EF" w:rsidRDefault="00E027B5" w:rsidP="008B17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833EF">
              <w:rPr>
                <w:rFonts w:ascii="Calibri" w:hAnsi="Calibri"/>
                <w:sz w:val="16"/>
                <w:szCs w:val="16"/>
              </w:rPr>
              <w:t>-2 907 543,2</w:t>
            </w:r>
          </w:p>
        </w:tc>
      </w:tr>
    </w:tbl>
    <w:p w:rsidR="00E027B5" w:rsidRPr="006A422E" w:rsidRDefault="00E027B5" w:rsidP="00E027B5">
      <w:pPr>
        <w:pStyle w:val="a5"/>
        <w:spacing w:before="60"/>
        <w:ind w:left="0" w:firstLine="284"/>
        <w:rPr>
          <w:rFonts w:ascii="Calibri" w:hAnsi="Calibri" w:cs="Calibri"/>
          <w:szCs w:val="16"/>
          <w:lang w:val="en-US"/>
        </w:rPr>
      </w:pPr>
      <w:r w:rsidRPr="00511195">
        <w:rPr>
          <w:rFonts w:ascii="Calibri" w:hAnsi="Calibri" w:cs="Calibri"/>
          <w:szCs w:val="16"/>
          <w:lang w:val="en-US"/>
        </w:rPr>
        <w:t xml:space="preserve">* </w:t>
      </w:r>
      <w:r w:rsidRPr="006A422E">
        <w:rPr>
          <w:rFonts w:ascii="Calibri" w:hAnsi="Calibri" w:cs="Calibri"/>
          <w:szCs w:val="16"/>
          <w:lang w:val="en-US"/>
        </w:rPr>
        <w:t>It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di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s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f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om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a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m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d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or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for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t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h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l</w:t>
        </w:r>
      </w:smartTag>
      <w:r w:rsidRPr="006A422E">
        <w:rPr>
          <w:rFonts w:ascii="Calibri" w:hAnsi="Calibri" w:cs="Calibri"/>
          <w:szCs w:val="16"/>
          <w:lang w:val="en-US"/>
        </w:rPr>
        <w:t>e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m</w:t>
        </w:r>
      </w:smartTag>
      <w:r w:rsidRPr="006A422E">
        <w:rPr>
          <w:rFonts w:ascii="Calibri" w:hAnsi="Calibri" w:cs="Calibri"/>
          <w:szCs w:val="16"/>
          <w:lang w:val="en-US"/>
        </w:rPr>
        <w:t>y in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si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of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s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r w:rsidRPr="006A422E">
        <w:rPr>
          <w:rFonts w:ascii="Calibri" w:hAnsi="Calibri" w:cs="Calibri"/>
          <w:szCs w:val="16"/>
          <w:lang w:val="en-US"/>
        </w:rPr>
        <w:t>l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di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y in the amount of </w:t>
      </w:r>
      <w:r w:rsidRPr="009C56A7">
        <w:rPr>
          <w:rFonts w:ascii="Calibri" w:hAnsi="Calibri" w:cs="Calibri"/>
          <w:szCs w:val="16"/>
          <w:lang w:val="en-US"/>
        </w:rPr>
        <w:t>1231144,9</w:t>
      </w:r>
      <w:r w:rsidRPr="006A422E">
        <w:rPr>
          <w:rFonts w:ascii="Calibri" w:hAnsi="Calibri" w:cs="Calibri"/>
          <w:sz w:val="14"/>
          <w:szCs w:val="14"/>
          <w:lang w:val="en-US"/>
        </w:rPr>
        <w:t xml:space="preserve"> </w:t>
      </w:r>
      <w:r>
        <w:rPr>
          <w:rFonts w:ascii="Calibri" w:hAnsi="Calibri" w:cs="Calibri"/>
          <w:szCs w:val="16"/>
          <w:lang w:val="en-US"/>
        </w:rPr>
        <w:t>million</w:t>
      </w:r>
      <w:r w:rsidR="009C56A7" w:rsidRPr="009C56A7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>.</w:t>
      </w:r>
    </w:p>
    <w:p w:rsidR="00A9090F" w:rsidRPr="00167885" w:rsidRDefault="00A9090F" w:rsidP="00ED088E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r w:rsidRPr="006A422E">
        <w:rPr>
          <w:rFonts w:ascii="Calibri" w:hAnsi="Calibri"/>
          <w:sz w:val="20"/>
          <w:lang w:val="en-US"/>
        </w:rPr>
        <w:t>1.</w:t>
      </w:r>
      <w:r w:rsidR="0097376D">
        <w:rPr>
          <w:rFonts w:ascii="Calibri" w:hAnsi="Calibri"/>
          <w:sz w:val="20"/>
          <w:lang w:val="kk-KZ"/>
        </w:rPr>
        <w:t>1</w:t>
      </w:r>
      <w:r w:rsidR="00167885">
        <w:rPr>
          <w:rFonts w:ascii="Calibri" w:hAnsi="Calibri"/>
          <w:sz w:val="20"/>
          <w:lang w:val="kk-KZ"/>
        </w:rPr>
        <w:t>7</w:t>
      </w:r>
      <w:r w:rsidRPr="006A422E">
        <w:rPr>
          <w:rFonts w:ascii="Calibri" w:hAnsi="Calibri"/>
          <w:sz w:val="20"/>
          <w:lang w:val="en-US"/>
        </w:rPr>
        <w:t xml:space="preserve"> T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f</w:t>
        </w:r>
      </w:smartTag>
      <w:r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r w:rsidRPr="006A422E">
        <w:rPr>
          <w:rFonts w:ascii="Calibri" w:hAnsi="Calibri"/>
          <w:sz w:val="20"/>
          <w:lang w:val="en-US"/>
        </w:rPr>
        <w:t>l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s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fo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 xml:space="preserve"> 201</w:t>
      </w:r>
      <w:r w:rsidR="00167885" w:rsidRPr="00167885">
        <w:rPr>
          <w:rFonts w:ascii="Calibri" w:hAnsi="Calibri"/>
          <w:sz w:val="20"/>
          <w:lang w:val="en-US"/>
        </w:rPr>
        <w:t>7</w:t>
      </w:r>
    </w:p>
    <w:p w:rsidR="00A9090F" w:rsidRPr="006A422E" w:rsidRDefault="00521B78" w:rsidP="00A9090F">
      <w:pPr>
        <w:pStyle w:val="a6"/>
        <w:spacing w:before="0" w:after="60"/>
        <w:ind w:right="-284"/>
        <w:rPr>
          <w:rFonts w:ascii="Calibri" w:hAnsi="Calibri" w:cs="Calibri"/>
          <w:szCs w:val="16"/>
          <w:lang w:val="en-GB"/>
        </w:rPr>
      </w:pPr>
      <w:r>
        <w:rPr>
          <w:rFonts w:ascii="Calibri" w:hAnsi="Calibri" w:cs="Calibri"/>
          <w:szCs w:val="16"/>
          <w:lang w:val="en-GB"/>
        </w:rPr>
        <w:t xml:space="preserve">in </w:t>
      </w:r>
      <w:smartTag w:uri="urn:schemas-microsoft-com:office:smarttags" w:element="PersonName">
        <w:r w:rsidR="00A9090F" w:rsidRPr="006A422E">
          <w:rPr>
            <w:rFonts w:ascii="Calibri" w:hAnsi="Calibri" w:cs="Calibri"/>
            <w:szCs w:val="16"/>
            <w:lang w:val="en-GB"/>
          </w:rPr>
          <w:t>c</w:t>
        </w:r>
      </w:smartTag>
      <w:r w:rsidR="00A9090F" w:rsidRPr="006A422E">
        <w:rPr>
          <w:rFonts w:ascii="Calibri" w:hAnsi="Calibri" w:cs="Calibri"/>
          <w:szCs w:val="16"/>
          <w:lang w:val="en-GB"/>
        </w:rPr>
        <w:t>u</w:t>
      </w:r>
      <w:smartTag w:uri="urn:schemas-microsoft-com:office:smarttags" w:element="PersonName">
        <w:r w:rsidR="00A9090F" w:rsidRPr="006A422E">
          <w:rPr>
            <w:rFonts w:ascii="Calibri" w:hAnsi="Calibri" w:cs="Calibri"/>
            <w:szCs w:val="16"/>
            <w:lang w:val="en-GB"/>
          </w:rPr>
          <w:t>r</w:t>
        </w:r>
      </w:smartTag>
      <w:smartTag w:uri="urn:schemas-microsoft-com:office:smarttags" w:element="PersonName">
        <w:r w:rsidR="00A9090F" w:rsidRPr="006A422E">
          <w:rPr>
            <w:rFonts w:ascii="Calibri" w:hAnsi="Calibri" w:cs="Calibri"/>
            <w:szCs w:val="16"/>
            <w:lang w:val="en-GB"/>
          </w:rPr>
          <w:t>r</w:t>
        </w:r>
      </w:smartTag>
      <w:smartTag w:uri="urn:schemas-microsoft-com:office:smarttags" w:element="PersonName">
        <w:r w:rsidR="00A9090F"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="00A9090F" w:rsidRPr="006A422E">
          <w:rPr>
            <w:rFonts w:ascii="Calibri" w:hAnsi="Calibri" w:cs="Calibri"/>
            <w:szCs w:val="16"/>
            <w:lang w:val="en-GB"/>
          </w:rPr>
          <w:t>n</w:t>
        </w:r>
      </w:smartTag>
      <w:r w:rsidR="00A9090F" w:rsidRPr="006A422E">
        <w:rPr>
          <w:rFonts w:ascii="Calibri" w:hAnsi="Calibri" w:cs="Calibri"/>
          <w:szCs w:val="16"/>
          <w:lang w:val="en-GB"/>
        </w:rPr>
        <w:t>t</w:t>
      </w:r>
      <w:r>
        <w:rPr>
          <w:rFonts w:ascii="Calibri" w:hAnsi="Calibri" w:cs="Calibri"/>
          <w:szCs w:val="16"/>
          <w:lang w:val="en-GB"/>
        </w:rPr>
        <w:t xml:space="preserve"> </w:t>
      </w:r>
      <w:r w:rsidR="00A9090F" w:rsidRPr="006A422E">
        <w:rPr>
          <w:rFonts w:ascii="Calibri" w:hAnsi="Calibri" w:cs="Calibri"/>
          <w:szCs w:val="16"/>
          <w:lang w:val="en-GB"/>
        </w:rPr>
        <w:t>p</w:t>
      </w:r>
      <w:smartTag w:uri="urn:schemas-microsoft-com:office:smarttags" w:element="PersonName">
        <w:r w:rsidR="00A9090F" w:rsidRPr="006A422E">
          <w:rPr>
            <w:rFonts w:ascii="Calibri" w:hAnsi="Calibri" w:cs="Calibri"/>
            <w:szCs w:val="16"/>
            <w:lang w:val="en-GB"/>
          </w:rPr>
          <w:t>r</w:t>
        </w:r>
      </w:smartTag>
      <w:r w:rsidR="00A9090F" w:rsidRPr="006A422E">
        <w:rPr>
          <w:rFonts w:ascii="Calibri" w:hAnsi="Calibri" w:cs="Calibri"/>
          <w:szCs w:val="16"/>
          <w:lang w:val="en-GB"/>
        </w:rPr>
        <w:t>i</w:t>
      </w:r>
      <w:smartTag w:uri="urn:schemas-microsoft-com:office:smarttags" w:element="PersonName">
        <w:r w:rsidR="00A9090F" w:rsidRPr="006A422E">
          <w:rPr>
            <w:rFonts w:ascii="Calibri" w:hAnsi="Calibri" w:cs="Calibri"/>
            <w:szCs w:val="16"/>
            <w:lang w:val="en-GB"/>
          </w:rPr>
          <w:t>c</w:t>
        </w:r>
      </w:smartTag>
      <w:smartTag w:uri="urn:schemas-microsoft-com:office:smarttags" w:element="PersonName">
        <w:r w:rsidR="00A9090F"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="00A9090F" w:rsidRPr="006A422E">
          <w:rPr>
            <w:rFonts w:ascii="Calibri" w:hAnsi="Calibri" w:cs="Calibri"/>
            <w:szCs w:val="16"/>
            <w:lang w:val="en-GB"/>
          </w:rPr>
          <w:t>s</w:t>
        </w:r>
      </w:smartTag>
      <w:r w:rsidR="00A9090F" w:rsidRPr="006A422E">
        <w:rPr>
          <w:rFonts w:ascii="Calibri" w:hAnsi="Calibri" w:cs="Calibri"/>
          <w:szCs w:val="16"/>
          <w:lang w:val="en-GB"/>
        </w:rPr>
        <w:t xml:space="preserve">, </w:t>
      </w:r>
      <w:r w:rsidR="00692328">
        <w:rPr>
          <w:rFonts w:ascii="Calibri" w:hAnsi="Calibri" w:cs="Calibri"/>
          <w:szCs w:val="16"/>
          <w:lang w:val="en-GB"/>
        </w:rPr>
        <w:t>million</w:t>
      </w:r>
      <w:r>
        <w:rPr>
          <w:rFonts w:ascii="Calibri" w:hAnsi="Calibri" w:cs="Calibri"/>
          <w:szCs w:val="16"/>
          <w:lang w:val="en-GB"/>
        </w:rPr>
        <w:t xml:space="preserve"> </w:t>
      </w:r>
      <w:smartTag w:uri="urn:schemas-microsoft-com:office:smarttags" w:element="PersonName">
        <w:r w:rsidR="00A9090F" w:rsidRPr="006A422E">
          <w:rPr>
            <w:rFonts w:ascii="Calibri" w:hAnsi="Calibri" w:cs="Calibri"/>
            <w:szCs w:val="16"/>
            <w:lang w:val="en-GB"/>
          </w:rPr>
          <w:t>t</w:t>
        </w:r>
      </w:smartTag>
      <w:smartTag w:uri="urn:schemas-microsoft-com:office:smarttags" w:element="PersonName">
        <w:r w:rsidR="00A9090F"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="00A9090F" w:rsidRPr="006A422E">
          <w:rPr>
            <w:rFonts w:ascii="Calibri" w:hAnsi="Calibri" w:cs="Calibri"/>
            <w:szCs w:val="16"/>
            <w:lang w:val="en-GB"/>
          </w:rPr>
          <w:t>n</w:t>
        </w:r>
      </w:smartTag>
      <w:r w:rsidR="00A9090F" w:rsidRPr="006A422E">
        <w:rPr>
          <w:rFonts w:ascii="Calibri" w:hAnsi="Calibri" w:cs="Calibri"/>
          <w:szCs w:val="16"/>
          <w:lang w:val="en-GB"/>
        </w:rPr>
        <w:t>g</w:t>
      </w:r>
      <w:smartTag w:uri="urn:schemas-microsoft-com:office:smarttags" w:element="PersonName">
        <w:r w:rsidR="00A9090F" w:rsidRPr="006A422E">
          <w:rPr>
            <w:rFonts w:ascii="Calibri" w:hAnsi="Calibri" w:cs="Calibri"/>
            <w:szCs w:val="16"/>
            <w:lang w:val="en-GB"/>
          </w:rPr>
          <w:t>e</w:t>
        </w:r>
      </w:smartTag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77"/>
        <w:gridCol w:w="1110"/>
        <w:gridCol w:w="1110"/>
        <w:gridCol w:w="1111"/>
        <w:gridCol w:w="1110"/>
        <w:gridCol w:w="1110"/>
        <w:gridCol w:w="1111"/>
      </w:tblGrid>
      <w:tr w:rsidR="00A9090F" w:rsidRPr="006A422E" w:rsidTr="00511195">
        <w:trPr>
          <w:cantSplit/>
          <w:trHeight w:val="522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90F" w:rsidRPr="006A422E" w:rsidRDefault="00A9090F" w:rsidP="004D0B18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90F" w:rsidRPr="006A422E" w:rsidRDefault="00A9090F" w:rsidP="004D0B18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AE70AA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no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-fi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9C56A7" w:rsidRPr="00AE70AA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90F" w:rsidRPr="00270E3E" w:rsidRDefault="00A9090F" w:rsidP="004D0B18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C56A7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9C56A7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90F" w:rsidRPr="00270E3E" w:rsidRDefault="00A9090F" w:rsidP="004D0B18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gov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90F" w:rsidRPr="00270E3E" w:rsidRDefault="00A9090F" w:rsidP="004D0B18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C56A7">
              <w:rPr>
                <w:rFonts w:ascii="Calibri" w:hAnsi="Calibri" w:cs="Calibri"/>
                <w:szCs w:val="16"/>
              </w:rPr>
              <w:t xml:space="preserve"> </w:t>
            </w:r>
            <w:r w:rsidRPr="00270E3E">
              <w:rPr>
                <w:rFonts w:ascii="Calibri" w:hAnsi="Calibri" w:cs="Calibri"/>
                <w:szCs w:val="16"/>
              </w:rPr>
              <w:t>NPISH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s</w:t>
              </w:r>
            </w:smartTag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90F" w:rsidRPr="00270E3E" w:rsidRDefault="00A9090F" w:rsidP="004D0B18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C56A7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90F" w:rsidRPr="00270E3E" w:rsidRDefault="00A9090F" w:rsidP="004D0B18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To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l</w:t>
              </w:r>
            </w:smartTag>
            <w:r w:rsidRPr="00270E3E">
              <w:rPr>
                <w:rFonts w:ascii="Calibri" w:hAnsi="Calibri" w:cs="Calibri"/>
                <w:szCs w:val="16"/>
              </w:rPr>
              <w:t xml:space="preserve"> of</w:t>
            </w:r>
            <w:r w:rsidR="009C56A7">
              <w:rPr>
                <w:rFonts w:ascii="Calibri" w:hAnsi="Calibri" w:cs="Calibri"/>
                <w:szCs w:val="16"/>
              </w:rPr>
              <w:t xml:space="preserve"> </w:t>
            </w:r>
            <w:r w:rsidRPr="00270E3E">
              <w:rPr>
                <w:rFonts w:ascii="Calibri" w:hAnsi="Calibri" w:cs="Calibri"/>
                <w:szCs w:val="16"/>
              </w:rPr>
              <w:t>s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c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t</w:t>
              </w:r>
            </w:smartTag>
            <w:r w:rsidRPr="00270E3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s</w:t>
              </w:r>
            </w:smartTag>
          </w:p>
        </w:tc>
      </w:tr>
      <w:tr w:rsidR="007E19AF" w:rsidRPr="006A422E" w:rsidTr="004D0B18"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511195" w:rsidRDefault="007E19A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270E3E" w:rsidRDefault="007E19AF" w:rsidP="004D0B18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270E3E" w:rsidRDefault="007E19AF" w:rsidP="004D0B18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270E3E" w:rsidRDefault="007E19AF" w:rsidP="004D0B18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270E3E" w:rsidRDefault="007E19AF" w:rsidP="004D0B18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270E3E" w:rsidRDefault="007E19AF" w:rsidP="004D0B18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19AF" w:rsidRPr="00270E3E" w:rsidRDefault="007E19AF" w:rsidP="004D0B18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A421B6" w:rsidRPr="006A422E" w:rsidTr="004D0B18">
        <w:tc>
          <w:tcPr>
            <w:tcW w:w="2977" w:type="dxa"/>
            <w:shd w:val="clear" w:color="auto" w:fill="auto"/>
            <w:vAlign w:val="bottom"/>
          </w:tcPr>
          <w:p w:rsidR="00A421B6" w:rsidRPr="00511195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421B6">
              <w:rPr>
                <w:rFonts w:ascii="Calibri" w:hAnsi="Calibri" w:cs="Calibri"/>
                <w:sz w:val="16"/>
                <w:szCs w:val="16"/>
              </w:rPr>
              <w:t>73 042 153,2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421B6">
              <w:rPr>
                <w:rFonts w:ascii="Calibri" w:hAnsi="Calibri" w:cs="Calibri"/>
                <w:sz w:val="16"/>
                <w:szCs w:val="16"/>
              </w:rPr>
              <w:t>3 054 695,6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421B6">
              <w:rPr>
                <w:rFonts w:ascii="Calibri" w:hAnsi="Calibri" w:cs="Calibri"/>
                <w:sz w:val="16"/>
                <w:szCs w:val="16"/>
              </w:rPr>
              <w:t>5 721 107,3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421B6">
              <w:rPr>
                <w:rFonts w:ascii="Calibri" w:hAnsi="Calibri" w:cs="Calibri"/>
                <w:sz w:val="16"/>
                <w:szCs w:val="16"/>
              </w:rPr>
              <w:t>342 381,1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421B6">
              <w:rPr>
                <w:rFonts w:ascii="Calibri" w:hAnsi="Calibri" w:cs="Calibri"/>
                <w:sz w:val="16"/>
                <w:szCs w:val="16"/>
              </w:rPr>
              <w:t>13 258 530,4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421B6">
              <w:rPr>
                <w:rFonts w:ascii="Calibri" w:hAnsi="Calibri" w:cs="Calibri"/>
                <w:sz w:val="16"/>
                <w:szCs w:val="16"/>
              </w:rPr>
              <w:t>95 418 867,6</w:t>
            </w:r>
          </w:p>
        </w:tc>
      </w:tr>
      <w:tr w:rsidR="00A421B6" w:rsidRPr="006A422E" w:rsidTr="004D0B18">
        <w:tc>
          <w:tcPr>
            <w:tcW w:w="2977" w:type="dxa"/>
            <w:shd w:val="clear" w:color="auto" w:fill="auto"/>
            <w:vAlign w:val="bottom"/>
          </w:tcPr>
          <w:p w:rsidR="00A421B6" w:rsidRPr="00511195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421B6">
              <w:rPr>
                <w:rFonts w:ascii="Calibri" w:hAnsi="Calibri" w:cs="Calibri"/>
                <w:sz w:val="16"/>
                <w:szCs w:val="16"/>
              </w:rPr>
              <w:t>34 384 006,6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421B6">
              <w:rPr>
                <w:rFonts w:ascii="Calibri" w:hAnsi="Calibri" w:cs="Calibri"/>
                <w:sz w:val="16"/>
                <w:szCs w:val="16"/>
              </w:rPr>
              <w:t>1 034 174,0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421B6">
              <w:rPr>
                <w:rFonts w:ascii="Calibri" w:hAnsi="Calibri" w:cs="Calibri"/>
                <w:sz w:val="16"/>
                <w:szCs w:val="16"/>
              </w:rPr>
              <w:t>3 790 354,5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421B6">
              <w:rPr>
                <w:rFonts w:ascii="Calibri" w:hAnsi="Calibri" w:cs="Calibri"/>
                <w:sz w:val="16"/>
                <w:szCs w:val="16"/>
              </w:rPr>
              <w:t>95 082,7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421B6">
              <w:rPr>
                <w:rFonts w:ascii="Calibri" w:hAnsi="Calibri" w:cs="Calibri"/>
                <w:sz w:val="16"/>
                <w:szCs w:val="16"/>
              </w:rPr>
              <w:t>4 919 390,5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A421B6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421B6">
              <w:rPr>
                <w:rFonts w:ascii="Calibri" w:hAnsi="Calibri" w:cs="Calibri"/>
                <w:sz w:val="16"/>
                <w:szCs w:val="16"/>
              </w:rPr>
              <w:t>44 223 008,3</w:t>
            </w:r>
          </w:p>
        </w:tc>
      </w:tr>
      <w:tr w:rsidR="002C03AD" w:rsidRPr="006A422E" w:rsidTr="004D0B18">
        <w:tc>
          <w:tcPr>
            <w:tcW w:w="2977" w:type="dxa"/>
            <w:shd w:val="clear" w:color="auto" w:fill="auto"/>
            <w:vAlign w:val="bottom"/>
          </w:tcPr>
          <w:p w:rsidR="002C03AD" w:rsidRPr="00511195" w:rsidRDefault="002C03AD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ue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2C03AD" w:rsidRPr="00167885" w:rsidRDefault="002C03AD" w:rsidP="002C03A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38 658 146,6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C03AD" w:rsidRPr="00167885" w:rsidRDefault="002C03AD" w:rsidP="002C03A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2 020 521,6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2C03AD" w:rsidRPr="00167885" w:rsidRDefault="002C03AD" w:rsidP="002C03A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1 930 752,8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C03AD" w:rsidRPr="00167885" w:rsidRDefault="002C03AD" w:rsidP="002C03A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247 298,4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C03AD" w:rsidRPr="00167885" w:rsidRDefault="002C03AD" w:rsidP="002C03A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8 339 139,9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2C03AD" w:rsidRPr="00167885" w:rsidRDefault="002C03AD" w:rsidP="002C03A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51 195 859,3</w:t>
            </w:r>
          </w:p>
        </w:tc>
      </w:tr>
      <w:tr w:rsidR="00E027B5" w:rsidRPr="009B6ECF" w:rsidTr="004D0B18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di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A421B6" w:rsidRPr="006A422E" w:rsidTr="004D0B18">
        <w:tc>
          <w:tcPr>
            <w:tcW w:w="2977" w:type="dxa"/>
            <w:shd w:val="clear" w:color="auto" w:fill="auto"/>
            <w:vAlign w:val="bottom"/>
          </w:tcPr>
          <w:p w:rsidR="00A421B6" w:rsidRPr="00511195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oy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,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aid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y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13 325 867,9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695 206,7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1 477 158,2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188 096,9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924 113,6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16 610 443,3</w:t>
            </w:r>
          </w:p>
        </w:tc>
      </w:tr>
      <w:tr w:rsidR="00E027B5" w:rsidRPr="006A422E" w:rsidTr="004D0B18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A421B6" w:rsidRPr="006A422E" w:rsidTr="004D0B18">
        <w:tc>
          <w:tcPr>
            <w:tcW w:w="2977" w:type="dxa"/>
            <w:shd w:val="clear" w:color="auto" w:fill="auto"/>
            <w:vAlign w:val="bottom"/>
          </w:tcPr>
          <w:p w:rsidR="00A421B6" w:rsidRPr="00511195" w:rsidRDefault="00A421B6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12 834 315,9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695 206,7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1 477 158,2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188 096,9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924 113,6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16 118 891,3</w:t>
            </w:r>
          </w:p>
        </w:tc>
      </w:tr>
      <w:tr w:rsidR="00A421B6" w:rsidRPr="006A422E" w:rsidTr="004D0B18">
        <w:tc>
          <w:tcPr>
            <w:tcW w:w="2977" w:type="dxa"/>
            <w:shd w:val="clear" w:color="auto" w:fill="auto"/>
            <w:vAlign w:val="bottom"/>
          </w:tcPr>
          <w:p w:rsidR="00A421B6" w:rsidRPr="00511195" w:rsidRDefault="00A421B6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491 552,0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336A4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kk-KZ"/>
              </w:rPr>
              <w:t>...</w:t>
            </w:r>
            <w:r w:rsidR="00A421B6" w:rsidRPr="0016788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336A4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kk-KZ"/>
              </w:rPr>
              <w:t>...</w:t>
            </w:r>
            <w:r w:rsidR="00A421B6" w:rsidRPr="0016788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336A4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kk-KZ"/>
              </w:rPr>
              <w:t>...</w:t>
            </w:r>
            <w:r w:rsidR="00A421B6" w:rsidRPr="0016788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336A4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kk-KZ"/>
              </w:rPr>
              <w:t>...</w:t>
            </w:r>
            <w:r w:rsidR="00A421B6" w:rsidRPr="0016788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491 552,0</w:t>
            </w:r>
          </w:p>
        </w:tc>
      </w:tr>
      <w:tr w:rsidR="00A421B6" w:rsidRPr="006A422E" w:rsidTr="004D0B18">
        <w:tc>
          <w:tcPr>
            <w:tcW w:w="2977" w:type="dxa"/>
            <w:shd w:val="clear" w:color="auto" w:fill="auto"/>
            <w:vAlign w:val="bottom"/>
          </w:tcPr>
          <w:p w:rsidR="00A421B6" w:rsidRPr="00511195" w:rsidRDefault="00A421B6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on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537 881,4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17 225,8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3 051,3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1 075,2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42 224,8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421B6" w:rsidRPr="00167885" w:rsidRDefault="00A421B6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601 458,5</w:t>
            </w:r>
          </w:p>
        </w:tc>
      </w:tr>
      <w:tr w:rsidR="00E027B5" w:rsidRPr="006A422E" w:rsidTr="004D0B18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su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on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(-)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167885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167885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167885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167885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167885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167885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</w:tr>
      <w:tr w:rsidR="0053618F" w:rsidRPr="006A422E" w:rsidTr="004D0B18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4 553 029,7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75 586,5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450 543,3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7 481,7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639 693,2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5 726 334,4</w:t>
            </w:r>
          </w:p>
        </w:tc>
      </w:tr>
      <w:tr w:rsidR="0053618F" w:rsidRPr="006A422E" w:rsidTr="004D0B18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us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mi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20 241 367,6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1 232 502,6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9F332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50 644,6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6 733 108,3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28 257 623,1</w:t>
            </w:r>
          </w:p>
        </w:tc>
      </w:tr>
      <w:tr w:rsidR="00E027B5" w:rsidRPr="006A422E" w:rsidTr="004D0B18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E027B5" w:rsidRPr="006A422E" w:rsidTr="004D0B18">
        <w:tc>
          <w:tcPr>
            <w:tcW w:w="2977" w:type="dxa"/>
            <w:vAlign w:val="bottom"/>
          </w:tcPr>
          <w:p w:rsidR="00E027B5" w:rsidRPr="00511195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3618F" w:rsidRPr="006A422E" w:rsidTr="004D0B18">
        <w:tc>
          <w:tcPr>
            <w:tcW w:w="2977" w:type="dxa"/>
            <w:vAlign w:val="bottom"/>
          </w:tcPr>
          <w:p w:rsidR="0053618F" w:rsidRPr="00511195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oy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ived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y 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s </w:t>
            </w:r>
          </w:p>
        </w:tc>
        <w:tc>
          <w:tcPr>
            <w:tcW w:w="1110" w:type="dxa"/>
            <w:vAlign w:val="bottom"/>
          </w:tcPr>
          <w:p w:rsid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16 120 156,2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16 120 156,2</w:t>
            </w:r>
          </w:p>
        </w:tc>
      </w:tr>
      <w:tr w:rsidR="00E027B5" w:rsidRPr="006A422E" w:rsidTr="004D0B18">
        <w:tc>
          <w:tcPr>
            <w:tcW w:w="2977" w:type="dxa"/>
            <w:vAlign w:val="bottom"/>
          </w:tcPr>
          <w:p w:rsidR="00E027B5" w:rsidRPr="00511195" w:rsidRDefault="00E027B5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3618F" w:rsidRPr="0053618F" w:rsidTr="004D0B18">
        <w:tc>
          <w:tcPr>
            <w:tcW w:w="2977" w:type="dxa"/>
            <w:vAlign w:val="bottom"/>
          </w:tcPr>
          <w:p w:rsidR="0053618F" w:rsidRPr="00511195" w:rsidRDefault="0053618F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vAlign w:val="bottom"/>
          </w:tcPr>
          <w:p w:rsid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1" w:type="dxa"/>
            <w:vAlign w:val="bottom"/>
          </w:tcPr>
          <w:p w:rsid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vAlign w:val="bottom"/>
          </w:tcPr>
          <w:p w:rsid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16 118 891,3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16 118 891,3</w:t>
            </w:r>
          </w:p>
        </w:tc>
      </w:tr>
      <w:tr w:rsidR="0053618F" w:rsidRPr="0053618F" w:rsidTr="004D0B18">
        <w:tc>
          <w:tcPr>
            <w:tcW w:w="2977" w:type="dxa"/>
            <w:vAlign w:val="bottom"/>
          </w:tcPr>
          <w:p w:rsidR="0053618F" w:rsidRPr="006A422E" w:rsidRDefault="0053618F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-r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vAlign w:val="bottom"/>
          </w:tcPr>
          <w:p w:rsid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1" w:type="dxa"/>
            <w:vAlign w:val="bottom"/>
          </w:tcPr>
          <w:p w:rsid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vAlign w:val="bottom"/>
          </w:tcPr>
          <w:p w:rsid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1 264,9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1 264,9</w:t>
            </w:r>
          </w:p>
        </w:tc>
      </w:tr>
      <w:tr w:rsidR="00E027B5" w:rsidRPr="006A422E" w:rsidTr="004D0B18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on</w:t>
            </w:r>
            <w:r w:rsidR="009C56A7" w:rsidRPr="009C56A7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ion</w:t>
            </w:r>
            <w:r w:rsidR="009C56A7" w:rsidRPr="009C56A7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E027B5" w:rsidRPr="0025373E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25373E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25373E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25373E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3 973 441,9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3 973 441,9</w:t>
            </w:r>
          </w:p>
        </w:tc>
      </w:tr>
      <w:tr w:rsidR="00E027B5" w:rsidRPr="006A422E" w:rsidTr="004D0B18">
        <w:tc>
          <w:tcPr>
            <w:tcW w:w="2977" w:type="dxa"/>
            <w:vAlign w:val="bottom"/>
          </w:tcPr>
          <w:p w:rsidR="00E027B5" w:rsidRPr="006A422E" w:rsidRDefault="00E027B5" w:rsidP="007E19AF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Su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on</w:t>
            </w:r>
            <w:r w:rsidR="009C56A7" w:rsidRPr="009C56A7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ion</w:t>
            </w:r>
            <w:r w:rsidR="009C56A7" w:rsidRPr="009C56A7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(-)</w:t>
            </w:r>
          </w:p>
        </w:tc>
        <w:tc>
          <w:tcPr>
            <w:tcW w:w="1110" w:type="dxa"/>
            <w:vAlign w:val="bottom"/>
          </w:tcPr>
          <w:p w:rsidR="00E027B5" w:rsidRPr="0025373E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25373E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25373E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25373E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188 984,9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188 984,9</w:t>
            </w:r>
          </w:p>
        </w:tc>
      </w:tr>
      <w:tr w:rsidR="0053618F" w:rsidRPr="006A422E" w:rsidTr="004D0B18">
        <w:tc>
          <w:tcPr>
            <w:tcW w:w="2977" w:type="dxa"/>
            <w:vAlign w:val="bottom"/>
          </w:tcPr>
          <w:p w:rsidR="0053618F" w:rsidRPr="006A422E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s</w:t>
            </w:r>
            <w:r w:rsidR="009C56A7" w:rsidRPr="009C56A7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mi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d</w:t>
            </w:r>
            <w:r w:rsidR="009C56A7" w:rsidRPr="009C56A7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24 794 397,3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1 308 089,1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450 543,3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58 126,3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7 372 801,5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33 983 957,5</w:t>
            </w:r>
          </w:p>
        </w:tc>
      </w:tr>
      <w:tr w:rsidR="0053618F" w:rsidRPr="006A422E" w:rsidTr="004D0B18">
        <w:tc>
          <w:tcPr>
            <w:tcW w:w="2977" w:type="dxa"/>
            <w:vAlign w:val="bottom"/>
          </w:tcPr>
          <w:p w:rsidR="0053618F" w:rsidRPr="006A422E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lastRenderedPageBreak/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e</w:t>
            </w:r>
            <w:r w:rsidR="009C56A7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ived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1 343 037,9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2 319 005,9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1 344 012,4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546,4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3 342 673,5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8 349 276,1</w:t>
            </w:r>
          </w:p>
        </w:tc>
      </w:tr>
      <w:tr w:rsidR="0053618F" w:rsidRPr="006A422E" w:rsidTr="004D0B18">
        <w:tc>
          <w:tcPr>
            <w:tcW w:w="2977" w:type="dxa"/>
            <w:vAlign w:val="bottom"/>
          </w:tcPr>
          <w:p w:rsidR="0053618F" w:rsidRPr="006A422E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9C56A7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26 137 435,2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3 627 095,0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5 579 012,7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58 672,7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26 835 631,2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62 237 846,8</w:t>
            </w:r>
          </w:p>
        </w:tc>
      </w:tr>
      <w:tr w:rsidR="0053618F" w:rsidRPr="006A422E" w:rsidTr="004D0B18">
        <w:tc>
          <w:tcPr>
            <w:tcW w:w="2977" w:type="dxa"/>
            <w:vAlign w:val="bottom"/>
          </w:tcPr>
          <w:p w:rsidR="0053618F" w:rsidRPr="006A422E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6A422E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r w:rsidR="009C56A7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s</w:t>
            </w:r>
            <w:r w:rsidR="009C56A7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6A422E">
              <w:rPr>
                <w:rFonts w:ascii="Calibri" w:hAnsi="Calibri" w:cs="Calibri"/>
                <w:szCs w:val="16"/>
                <w:lang w:val="en-GB"/>
              </w:rPr>
              <w:t>iv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145 353,5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970 587,1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9 231 219,1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459,5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2 892 926,2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13 240 545,4</w:t>
            </w:r>
          </w:p>
        </w:tc>
      </w:tr>
      <w:tr w:rsidR="0053618F" w:rsidRPr="006A422E" w:rsidTr="004D0B18">
        <w:tc>
          <w:tcPr>
            <w:tcW w:w="2977" w:type="dxa"/>
            <w:vAlign w:val="bottom"/>
          </w:tcPr>
          <w:p w:rsidR="0053618F" w:rsidRPr="00511195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26 282 788,7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4 597 682,1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14 810 231,8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59 132,2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29 728 557,4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75 478 392,2</w:t>
            </w:r>
          </w:p>
        </w:tc>
      </w:tr>
      <w:tr w:rsidR="00E027B5" w:rsidRPr="006A422E" w:rsidTr="004D0B18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3618F" w:rsidRPr="006A422E" w:rsidTr="004D0B18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transferred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11 108 874,5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2 084 511,9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494 962,0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167885" w:rsidRDefault="00B825C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kk-KZ"/>
              </w:rPr>
              <w:t>-</w:t>
            </w:r>
            <w:r w:rsidR="0053618F" w:rsidRPr="0016788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167885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160 288,9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13 848 637,3</w:t>
            </w:r>
          </w:p>
        </w:tc>
      </w:tr>
      <w:tr w:rsidR="0053618F" w:rsidRPr="006A422E" w:rsidTr="004D0B18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transferred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2 759 208,8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411 787,0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7 352 931,4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308,5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2 750 040,6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13 274 276,3</w:t>
            </w:r>
          </w:p>
        </w:tc>
      </w:tr>
      <w:tr w:rsidR="0053618F" w:rsidRPr="006A422E" w:rsidTr="004D0B18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7E19AF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of</w:t>
            </w:r>
            <w:r w:rsidR="009C56A7" w:rsidRPr="00511195">
              <w:rPr>
                <w:rFonts w:ascii="Calibri" w:hAnsi="Calibri" w:cs="Calibri"/>
                <w:spacing w:val="-4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13 868 083,3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2 496 298,9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7 847 893,4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308,5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2 910 329,5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27 122 913,6</w:t>
            </w:r>
          </w:p>
        </w:tc>
      </w:tr>
      <w:tr w:rsidR="0053618F" w:rsidRPr="006A422E" w:rsidTr="004D0B18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7E19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B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(G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s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15 028 560,7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1 542 583,1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5 084 050,7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58 672,7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26 675 342,3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48 389 209,5</w:t>
            </w:r>
          </w:p>
        </w:tc>
      </w:tr>
      <w:tr w:rsidR="0053618F" w:rsidRPr="006A422E" w:rsidTr="004D0B18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B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-2 613 855,3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558 800,1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1 878 287,7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151,0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142 885,6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-33 730,9</w:t>
            </w:r>
          </w:p>
        </w:tc>
      </w:tr>
      <w:tr w:rsidR="0053618F" w:rsidRPr="006A422E" w:rsidTr="004D0B18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di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12 414 705,4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2 101 383,2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6 962 338,4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58 823,7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26 818 227,9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48 355 478,6</w:t>
            </w:r>
          </w:p>
        </w:tc>
      </w:tr>
      <w:tr w:rsidR="00E027B5" w:rsidRPr="006A422E" w:rsidTr="004D0B18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7E19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ju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t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in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s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fu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1 093 827,4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1 093 827,4</w:t>
            </w:r>
          </w:p>
        </w:tc>
      </w:tr>
      <w:tr w:rsidR="00E027B5" w:rsidRPr="009B6ECF" w:rsidTr="004D0B18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kk-KZ"/>
              </w:rPr>
              <w:t>fo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r</w:t>
            </w:r>
            <w:r w:rsidRPr="00511195">
              <w:rPr>
                <w:rFonts w:ascii="Calibri" w:hAnsi="Calibri" w:cs="Calibri"/>
                <w:szCs w:val="16"/>
                <w:lang w:val="kk-KZ"/>
              </w:rPr>
              <w:t xml:space="preserve">mation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 sou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25373E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25373E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25373E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25373E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25373E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25373E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25373E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25373E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25373E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25373E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25373E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25373E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027B5" w:rsidRPr="006A422E" w:rsidTr="004D0B18">
        <w:tc>
          <w:tcPr>
            <w:tcW w:w="2977" w:type="dxa"/>
            <w:vAlign w:val="bottom"/>
          </w:tcPr>
          <w:p w:rsidR="00E027B5" w:rsidRPr="00511195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ion</w:t>
            </w:r>
            <w:r w:rsidR="009C56A7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5 729 324,8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610 130,8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27 986 614,7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34 326 070,3</w:t>
            </w:r>
          </w:p>
        </w:tc>
      </w:tr>
      <w:tr w:rsidR="00E027B5" w:rsidRPr="006A422E" w:rsidTr="004D0B18">
        <w:tc>
          <w:tcPr>
            <w:tcW w:w="2977" w:type="dxa"/>
            <w:vAlign w:val="bottom"/>
          </w:tcPr>
          <w:p w:rsidR="00E027B5" w:rsidRPr="00511195" w:rsidRDefault="00E027B5" w:rsidP="007E19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ju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AE70AA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t</w:t>
            </w:r>
            <w:r w:rsidR="00AE70AA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in</w:t>
            </w:r>
            <w:r w:rsidR="00AE70AA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s</w:t>
            </w:r>
            <w:r w:rsidR="00AE70AA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AE70AA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fu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1 093 827,4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1 093 827,4</w:t>
            </w:r>
          </w:p>
        </w:tc>
      </w:tr>
      <w:tr w:rsidR="0053618F" w:rsidRPr="006A422E" w:rsidTr="004D0B18">
        <w:tc>
          <w:tcPr>
            <w:tcW w:w="2977" w:type="dxa"/>
            <w:vAlign w:val="bottom"/>
          </w:tcPr>
          <w:p w:rsidR="0053618F" w:rsidRPr="00511195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 of</w:t>
            </w:r>
            <w:r w:rsidR="009C56A7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gain (i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)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12 684 987,8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1 008 132,6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1 072 486,5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-551 307,1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-74 559,4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14 139 740,4</w:t>
            </w:r>
          </w:p>
        </w:tc>
      </w:tr>
      <w:tr w:rsidR="00E027B5" w:rsidRPr="006A422E" w:rsidTr="004D0B18">
        <w:tc>
          <w:tcPr>
            <w:tcW w:w="2977" w:type="dxa"/>
            <w:vAlign w:val="bottom"/>
          </w:tcPr>
          <w:p w:rsidR="00E027B5" w:rsidRPr="00511195" w:rsidRDefault="00E027B5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3618F" w:rsidRPr="006A422E" w:rsidTr="004D0B18">
        <w:tc>
          <w:tcPr>
            <w:tcW w:w="2977" w:type="dxa"/>
            <w:vAlign w:val="bottom"/>
          </w:tcPr>
          <w:p w:rsidR="0053618F" w:rsidRPr="00511195" w:rsidRDefault="009C56A7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gross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="0053618F"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="0053618F" w:rsidRPr="00511195">
              <w:rPr>
                <w:rFonts w:ascii="Calibri" w:hAnsi="Calibri" w:cs="Calibri"/>
                <w:szCs w:val="16"/>
                <w:lang w:val="en-GB"/>
              </w:rPr>
              <w:t>vi</w:t>
            </w:r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="0053618F"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12 414 705,4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1 007 555,8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1 233 013,6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-551 307,1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-74 559,4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14 029 408,3</w:t>
            </w:r>
          </w:p>
        </w:tc>
      </w:tr>
      <w:tr w:rsidR="0053618F" w:rsidRPr="006A422E" w:rsidTr="004D0B18">
        <w:tc>
          <w:tcPr>
            <w:tcW w:w="2977" w:type="dxa"/>
            <w:vAlign w:val="bottom"/>
          </w:tcPr>
          <w:p w:rsidR="0053618F" w:rsidRPr="00511195" w:rsidRDefault="009C56A7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capital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="0053618F"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="0053618F"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="0053618F"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="0053618F" w:rsidRPr="00511195">
              <w:rPr>
                <w:rFonts w:ascii="Calibri" w:hAnsi="Calibri" w:cs="Calibri"/>
                <w:szCs w:val="16"/>
                <w:lang w:val="en-GB"/>
              </w:rPr>
              <w:t>ived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282 315,9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576,8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10 885,4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293 778,1</w:t>
            </w:r>
          </w:p>
        </w:tc>
      </w:tr>
      <w:tr w:rsidR="00E027B5" w:rsidRPr="006A422E" w:rsidTr="004D0B18">
        <w:tc>
          <w:tcPr>
            <w:tcW w:w="2977" w:type="dxa"/>
            <w:vAlign w:val="bottom"/>
          </w:tcPr>
          <w:p w:rsidR="00E027B5" w:rsidRPr="00511195" w:rsidRDefault="00E027B5" w:rsidP="007E19AF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f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: 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3618F" w:rsidRPr="006A422E" w:rsidTr="004D0B18">
        <w:tc>
          <w:tcPr>
            <w:tcW w:w="2977" w:type="dxa"/>
            <w:vAlign w:val="bottom"/>
          </w:tcPr>
          <w:p w:rsidR="0053618F" w:rsidRPr="00511195" w:rsidRDefault="0053618F" w:rsidP="007E19AF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170 527,3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576,8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10 885,4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181 989,5</w:t>
            </w:r>
          </w:p>
        </w:tc>
      </w:tr>
      <w:tr w:rsidR="0053618F" w:rsidRPr="006A422E" w:rsidTr="004D0B18">
        <w:tc>
          <w:tcPr>
            <w:tcW w:w="2977" w:type="dxa"/>
            <w:vAlign w:val="bottom"/>
          </w:tcPr>
          <w:p w:rsidR="0053618F" w:rsidRPr="00511195" w:rsidRDefault="009C56A7" w:rsidP="007E19AF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the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53618F"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="0053618F"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53618F"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="0053618F" w:rsidRPr="00511195">
              <w:rPr>
                <w:rFonts w:ascii="Calibri" w:hAnsi="Calibri" w:cs="Calibri"/>
                <w:szCs w:val="16"/>
                <w:lang w:val="en-GB"/>
              </w:rPr>
              <w:t xml:space="preserve"> wo</w:t>
            </w:r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="0053618F"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111 788,6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53618F" w:rsidRPr="0053618F" w:rsidRDefault="0053618F" w:rsidP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111 788,6</w:t>
            </w:r>
          </w:p>
        </w:tc>
      </w:tr>
      <w:tr w:rsidR="00E027B5" w:rsidRPr="006A422E" w:rsidTr="004D0B18">
        <w:tc>
          <w:tcPr>
            <w:tcW w:w="2977" w:type="dxa"/>
            <w:vAlign w:val="bottom"/>
          </w:tcPr>
          <w:p w:rsidR="00E027B5" w:rsidRPr="00511195" w:rsidRDefault="009C56A7" w:rsidP="007E19AF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capital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="00E027B5"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="00E027B5" w:rsidRPr="00511195">
              <w:rPr>
                <w:rFonts w:ascii="Calibri" w:hAnsi="Calibri" w:cs="Calibri"/>
                <w:szCs w:val="16"/>
                <w:lang w:val="en-GB"/>
              </w:rPr>
              <w:t xml:space="preserve"> transferred  (-)</w:t>
            </w:r>
          </w:p>
        </w:tc>
        <w:tc>
          <w:tcPr>
            <w:tcW w:w="1110" w:type="dxa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12 033,5</w:t>
            </w:r>
          </w:p>
        </w:tc>
        <w:tc>
          <w:tcPr>
            <w:tcW w:w="1110" w:type="dxa"/>
            <w:vAlign w:val="bottom"/>
          </w:tcPr>
          <w:p w:rsidR="00E027B5" w:rsidRP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171 412,5</w:t>
            </w:r>
          </w:p>
        </w:tc>
        <w:tc>
          <w:tcPr>
            <w:tcW w:w="1110" w:type="dxa"/>
            <w:vAlign w:val="bottom"/>
          </w:tcPr>
          <w:p w:rsidR="00E027B5" w:rsidRP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E027B5" w:rsidRP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183 446,0</w:t>
            </w:r>
          </w:p>
        </w:tc>
      </w:tr>
      <w:tr w:rsidR="00E027B5" w:rsidRPr="006A422E" w:rsidTr="004D0B18">
        <w:tc>
          <w:tcPr>
            <w:tcW w:w="2977" w:type="dxa"/>
            <w:vAlign w:val="bottom"/>
          </w:tcPr>
          <w:p w:rsidR="00E027B5" w:rsidRPr="00511195" w:rsidRDefault="00E027B5" w:rsidP="007E19AF">
            <w:pPr>
              <w:pStyle w:val="a9"/>
              <w:ind w:left="170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to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:</w:t>
            </w:r>
          </w:p>
        </w:tc>
        <w:tc>
          <w:tcPr>
            <w:tcW w:w="1110" w:type="dxa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027B5" w:rsidRPr="006A422E" w:rsidTr="004D0B18">
        <w:tc>
          <w:tcPr>
            <w:tcW w:w="2977" w:type="dxa"/>
            <w:vAlign w:val="bottom"/>
          </w:tcPr>
          <w:p w:rsidR="00E027B5" w:rsidRPr="00511195" w:rsidRDefault="00E027B5" w:rsidP="007E19AF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10 868,0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171 121,5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181 989,5</w:t>
            </w:r>
          </w:p>
        </w:tc>
      </w:tr>
      <w:tr w:rsidR="00E027B5" w:rsidRPr="006A422E" w:rsidTr="004D0B18">
        <w:tc>
          <w:tcPr>
            <w:tcW w:w="2977" w:type="dxa"/>
            <w:vAlign w:val="bottom"/>
          </w:tcPr>
          <w:p w:rsidR="00E027B5" w:rsidRPr="00511195" w:rsidRDefault="0028661B" w:rsidP="007E19AF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the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E027B5"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="00E027B5"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E027B5"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="00E027B5" w:rsidRPr="00511195">
              <w:rPr>
                <w:rFonts w:ascii="Calibri" w:hAnsi="Calibri" w:cs="Calibri"/>
                <w:szCs w:val="16"/>
                <w:lang w:val="en-GB"/>
              </w:rPr>
              <w:t xml:space="preserve"> wo</w:t>
            </w:r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="00E027B5"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1 165,5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291,0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 </w:t>
            </w:r>
          </w:p>
        </w:tc>
        <w:tc>
          <w:tcPr>
            <w:tcW w:w="1110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 </w:t>
            </w:r>
          </w:p>
        </w:tc>
        <w:tc>
          <w:tcPr>
            <w:tcW w:w="1111" w:type="dxa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1 456,5</w:t>
            </w:r>
          </w:p>
        </w:tc>
      </w:tr>
      <w:tr w:rsidR="00E027B5" w:rsidRPr="006A422E" w:rsidTr="004D0B18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in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(i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3618F" w:rsidRPr="006A422E" w:rsidTr="004D0B18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8 848 334,5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237 536,7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1 560 824,2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44 425,7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1 107 754,0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11 798 875,1</w:t>
            </w:r>
          </w:p>
        </w:tc>
      </w:tr>
      <w:tr w:rsidR="0053618F" w:rsidRPr="006A422E" w:rsidTr="004D0B18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2 505 532,3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29 716,9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-3 945,4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 w:rsidP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2 531 303,8</w:t>
            </w:r>
          </w:p>
        </w:tc>
      </w:tr>
      <w:tr w:rsidR="00E027B5" w:rsidRPr="006A422E" w:rsidTr="004D0B18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7E19AF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Net acqui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3618F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…</w:t>
            </w:r>
          </w:p>
        </w:tc>
      </w:tr>
      <w:tr w:rsidR="00E027B5" w:rsidRPr="006A422E" w:rsidTr="004D0B18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Net a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cqui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53618F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53618F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  <w:r w:rsidRPr="0053618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</w:tr>
      <w:tr w:rsidR="0053618F" w:rsidRPr="006A422E" w:rsidTr="004D0B18"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18F" w:rsidRPr="009B6ECF" w:rsidRDefault="0053618F" w:rsidP="007E19AF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9B6ECF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9B6ECF">
              <w:rPr>
                <w:rFonts w:ascii="Calibri" w:hAnsi="Calibri" w:cs="Calibri"/>
                <w:szCs w:val="16"/>
                <w:lang w:val="en-GB"/>
              </w:rPr>
              <w:t>t</w:t>
            </w:r>
            <w:r w:rsidR="0028661B" w:rsidRPr="009B6ECF">
              <w:rPr>
                <w:rFonts w:ascii="Calibri" w:hAnsi="Calibri" w:cs="Calibri"/>
                <w:szCs w:val="16"/>
              </w:rPr>
              <w:t xml:space="preserve"> </w:t>
            </w:r>
            <w:r w:rsidRPr="009B6ECF">
              <w:rPr>
                <w:rFonts w:ascii="Calibri" w:hAnsi="Calibri" w:cs="Calibri"/>
                <w:szCs w:val="16"/>
                <w:lang w:val="en-GB"/>
              </w:rPr>
              <w:t>l</w:t>
            </w:r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9B6ECF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9B6ECF">
              <w:rPr>
                <w:rFonts w:ascii="Calibri" w:hAnsi="Calibri" w:cs="Calibri"/>
                <w:szCs w:val="16"/>
                <w:lang w:val="en-GB"/>
              </w:rPr>
              <w:t xml:space="preserve">g (+), </w:t>
            </w:r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9B6ECF">
              <w:rPr>
                <w:rFonts w:ascii="Calibri" w:hAnsi="Calibri" w:cs="Calibri"/>
                <w:szCs w:val="16"/>
                <w:lang w:val="en-GB"/>
              </w:rPr>
              <w:t>t</w:t>
            </w:r>
            <w:r w:rsidR="0028661B" w:rsidRPr="009B6ECF">
              <w:rPr>
                <w:rFonts w:ascii="Calibri" w:hAnsi="Calibri" w:cs="Calibri"/>
                <w:szCs w:val="16"/>
              </w:rPr>
              <w:t xml:space="preserve"> </w:t>
            </w:r>
            <w:r w:rsidRPr="009B6ECF">
              <w:rPr>
                <w:rFonts w:ascii="Calibri" w:hAnsi="Calibri" w:cs="Calibri"/>
                <w:szCs w:val="16"/>
                <w:lang w:val="en-GB"/>
              </w:rPr>
              <w:t>bo</w:t>
            </w:r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9B6ECF">
              <w:rPr>
                <w:rFonts w:ascii="Calibri" w:hAnsi="Calibri" w:cs="Calibri"/>
                <w:szCs w:val="16"/>
                <w:lang w:val="en-GB"/>
              </w:rPr>
              <w:t>owi</w:t>
            </w:r>
            <w:smartTag w:uri="urn:schemas-microsoft-com:office:smarttags" w:element="PersonName">
              <w:r w:rsidRPr="009B6ECF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9B6ECF">
              <w:rPr>
                <w:rFonts w:ascii="Calibri" w:hAnsi="Calibri" w:cs="Calibri"/>
                <w:szCs w:val="16"/>
                <w:lang w:val="en-GB"/>
              </w:rPr>
              <w:t>g (-)</w:t>
            </w:r>
            <w:r w:rsidRPr="009B6ECF">
              <w:rPr>
                <w:rFonts w:ascii="Calibri" w:hAnsi="Calibri" w:cs="Calibri"/>
                <w:szCs w:val="16"/>
                <w:vertAlign w:val="superscript"/>
                <w:lang w:val="en-GB"/>
              </w:rPr>
              <w:t>*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1 331 121,0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740 879,0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-484 392,3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-595 732,8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-1 182 313,4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-1 578 988,3</w:t>
            </w:r>
          </w:p>
        </w:tc>
      </w:tr>
    </w:tbl>
    <w:p w:rsidR="00E027B5" w:rsidRPr="006A422E" w:rsidRDefault="00E027B5" w:rsidP="00E027B5">
      <w:pPr>
        <w:pStyle w:val="a5"/>
        <w:spacing w:before="60"/>
        <w:ind w:left="0" w:firstLine="284"/>
        <w:rPr>
          <w:rFonts w:ascii="Calibri" w:hAnsi="Calibri" w:cs="Calibri"/>
          <w:szCs w:val="16"/>
          <w:lang w:val="en-US"/>
        </w:rPr>
      </w:pPr>
      <w:r w:rsidRPr="006A422E">
        <w:rPr>
          <w:rFonts w:ascii="Calibri" w:hAnsi="Calibri" w:cs="Calibri"/>
          <w:szCs w:val="16"/>
          <w:vertAlign w:val="superscript"/>
          <w:lang w:val="en-US"/>
        </w:rPr>
        <w:t>*</w:t>
      </w:r>
      <w:r w:rsidRPr="006A422E">
        <w:rPr>
          <w:rFonts w:ascii="Calibri" w:hAnsi="Calibri" w:cs="Calibri"/>
          <w:szCs w:val="16"/>
          <w:lang w:val="en-US"/>
        </w:rPr>
        <w:t xml:space="preserve"> It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di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s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f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om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a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m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d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or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for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t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h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l</w:t>
        </w:r>
      </w:smartTag>
      <w:r w:rsidRPr="006A422E">
        <w:rPr>
          <w:rFonts w:ascii="Calibri" w:hAnsi="Calibri" w:cs="Calibri"/>
          <w:szCs w:val="16"/>
          <w:lang w:val="en-US"/>
        </w:rPr>
        <w:t>e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m</w:t>
        </w:r>
      </w:smartTag>
      <w:r w:rsidRPr="006A422E">
        <w:rPr>
          <w:rFonts w:ascii="Calibri" w:hAnsi="Calibri" w:cs="Calibri"/>
          <w:szCs w:val="16"/>
          <w:lang w:val="en-US"/>
        </w:rPr>
        <w:t>y in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si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of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s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r w:rsidRPr="006A422E">
        <w:rPr>
          <w:rFonts w:ascii="Calibri" w:hAnsi="Calibri" w:cs="Calibri"/>
          <w:szCs w:val="16"/>
          <w:lang w:val="en-US"/>
        </w:rPr>
        <w:t>l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di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y in the amount of </w:t>
      </w:r>
      <w:r w:rsidRPr="00C516E1">
        <w:rPr>
          <w:rFonts w:ascii="Calibri" w:hAnsi="Calibri" w:cs="Calibri"/>
          <w:szCs w:val="16"/>
          <w:lang w:val="en-US"/>
        </w:rPr>
        <w:t xml:space="preserve">1388549,8 </w:t>
      </w:r>
      <w:r>
        <w:rPr>
          <w:rFonts w:ascii="Calibri" w:hAnsi="Calibri" w:cs="Calibri"/>
          <w:szCs w:val="16"/>
          <w:lang w:val="en-US"/>
        </w:rPr>
        <w:t>million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>.</w:t>
      </w:r>
    </w:p>
    <w:p w:rsidR="0097376D" w:rsidRPr="00167885" w:rsidRDefault="0097376D" w:rsidP="00ED088E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r w:rsidRPr="006A422E">
        <w:rPr>
          <w:rFonts w:ascii="Calibri" w:hAnsi="Calibri"/>
          <w:sz w:val="20"/>
          <w:lang w:val="en-US"/>
        </w:rPr>
        <w:t>1.</w:t>
      </w:r>
      <w:r w:rsidR="00460DB0">
        <w:rPr>
          <w:rFonts w:ascii="Calibri" w:hAnsi="Calibri"/>
          <w:sz w:val="20"/>
          <w:lang w:val="kk-KZ"/>
        </w:rPr>
        <w:t>1</w:t>
      </w:r>
      <w:r w:rsidR="00167885">
        <w:rPr>
          <w:rFonts w:ascii="Calibri" w:hAnsi="Calibri"/>
          <w:sz w:val="20"/>
          <w:lang w:val="kk-KZ"/>
        </w:rPr>
        <w:t>8</w:t>
      </w:r>
      <w:r w:rsidRPr="006A422E">
        <w:rPr>
          <w:rFonts w:ascii="Calibri" w:hAnsi="Calibri"/>
          <w:sz w:val="20"/>
          <w:lang w:val="en-US"/>
        </w:rPr>
        <w:t xml:space="preserve"> T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f</w:t>
        </w:r>
      </w:smartTag>
      <w:r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r w:rsidRPr="006A422E">
        <w:rPr>
          <w:rFonts w:ascii="Calibri" w:hAnsi="Calibri"/>
          <w:sz w:val="20"/>
          <w:lang w:val="en-US"/>
        </w:rPr>
        <w:t>l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s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fo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>
        <w:rPr>
          <w:rFonts w:ascii="Calibri" w:hAnsi="Calibri"/>
          <w:sz w:val="20"/>
          <w:lang w:val="en-US"/>
        </w:rPr>
        <w:t xml:space="preserve"> 201</w:t>
      </w:r>
      <w:r w:rsidR="00167885" w:rsidRPr="00167885">
        <w:rPr>
          <w:rFonts w:ascii="Calibri" w:hAnsi="Calibri"/>
          <w:sz w:val="20"/>
          <w:lang w:val="en-US"/>
        </w:rPr>
        <w:t>8</w:t>
      </w:r>
    </w:p>
    <w:p w:rsidR="0097376D" w:rsidRPr="006A422E" w:rsidRDefault="0097376D" w:rsidP="0097376D">
      <w:pPr>
        <w:pStyle w:val="a6"/>
        <w:spacing w:before="0" w:after="60"/>
        <w:ind w:right="-284"/>
        <w:rPr>
          <w:rFonts w:ascii="Calibri" w:hAnsi="Calibri" w:cs="Calibri"/>
          <w:szCs w:val="16"/>
          <w:lang w:val="en-GB"/>
        </w:rPr>
      </w:pPr>
      <w:r w:rsidRPr="006A422E">
        <w:rPr>
          <w:rFonts w:ascii="Calibri" w:hAnsi="Calibri" w:cs="Calibri"/>
          <w:szCs w:val="16"/>
          <w:lang w:val="en-GB"/>
        </w:rPr>
        <w:t xml:space="preserve">in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c</w:t>
        </w:r>
      </w:smartTag>
      <w:r w:rsidRPr="006A422E">
        <w:rPr>
          <w:rFonts w:ascii="Calibri" w:hAnsi="Calibri" w:cs="Calibri"/>
          <w:szCs w:val="16"/>
          <w:lang w:val="en-GB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n</w:t>
        </w:r>
      </w:smartTag>
      <w:r w:rsidRPr="006A422E">
        <w:rPr>
          <w:rFonts w:ascii="Calibri" w:hAnsi="Calibri" w:cs="Calibri"/>
          <w:szCs w:val="16"/>
          <w:lang w:val="en-GB"/>
        </w:rPr>
        <w:t>t</w:t>
      </w:r>
      <w:r w:rsidR="00521B78">
        <w:rPr>
          <w:rFonts w:ascii="Calibri" w:hAnsi="Calibri" w:cs="Calibri"/>
          <w:szCs w:val="16"/>
          <w:lang w:val="en-GB"/>
        </w:rPr>
        <w:t xml:space="preserve"> </w:t>
      </w:r>
      <w:r w:rsidRPr="006A422E">
        <w:rPr>
          <w:rFonts w:ascii="Calibri" w:hAnsi="Calibri" w:cs="Calibri"/>
          <w:szCs w:val="16"/>
          <w:lang w:val="en-GB"/>
        </w:rPr>
        <w:t>p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r</w:t>
        </w:r>
      </w:smartTag>
      <w:r w:rsidRPr="006A422E">
        <w:rPr>
          <w:rFonts w:ascii="Calibri" w:hAnsi="Calibri" w:cs="Calibri"/>
          <w:szCs w:val="16"/>
          <w:lang w:val="en-GB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s</w:t>
        </w:r>
      </w:smartTag>
      <w:r w:rsidRPr="006A422E">
        <w:rPr>
          <w:rFonts w:ascii="Calibri" w:hAnsi="Calibri" w:cs="Calibri"/>
          <w:szCs w:val="16"/>
          <w:lang w:val="en-GB"/>
        </w:rPr>
        <w:t xml:space="preserve">, </w:t>
      </w:r>
      <w:r>
        <w:rPr>
          <w:rFonts w:ascii="Calibri" w:hAnsi="Calibri" w:cs="Calibri"/>
          <w:szCs w:val="16"/>
          <w:lang w:val="en-GB"/>
        </w:rPr>
        <w:t>million</w:t>
      </w:r>
      <w:r w:rsidR="00521B78">
        <w:rPr>
          <w:rFonts w:ascii="Calibri" w:hAnsi="Calibri" w:cs="Calibri"/>
          <w:szCs w:val="16"/>
          <w:lang w:val="en-GB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n</w:t>
        </w:r>
      </w:smartTag>
      <w:r w:rsidRPr="006A422E">
        <w:rPr>
          <w:rFonts w:ascii="Calibri" w:hAnsi="Calibri" w:cs="Calibri"/>
          <w:szCs w:val="16"/>
          <w:lang w:val="en-GB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e</w:t>
        </w:r>
      </w:smartTag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77"/>
        <w:gridCol w:w="1110"/>
        <w:gridCol w:w="1110"/>
        <w:gridCol w:w="1111"/>
        <w:gridCol w:w="1110"/>
        <w:gridCol w:w="1110"/>
        <w:gridCol w:w="1111"/>
      </w:tblGrid>
      <w:tr w:rsidR="0097376D" w:rsidRPr="006A422E" w:rsidTr="007F434E">
        <w:trPr>
          <w:cantSplit/>
          <w:trHeight w:val="693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76D" w:rsidRPr="006A422E" w:rsidRDefault="0097376D" w:rsidP="00526333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76D" w:rsidRPr="006A422E" w:rsidRDefault="0097376D" w:rsidP="00526333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28661B" w:rsidRPr="0028661B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no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-fi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28661B" w:rsidRPr="0028661B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76D" w:rsidRPr="00270E3E" w:rsidRDefault="0097376D" w:rsidP="00526333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28661B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28661B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76D" w:rsidRPr="00270E3E" w:rsidRDefault="0097376D" w:rsidP="00526333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gov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76D" w:rsidRPr="00270E3E" w:rsidRDefault="0097376D" w:rsidP="00526333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28661B">
              <w:rPr>
                <w:rFonts w:ascii="Calibri" w:hAnsi="Calibri" w:cs="Calibri"/>
                <w:szCs w:val="16"/>
              </w:rPr>
              <w:t xml:space="preserve"> </w:t>
            </w:r>
            <w:r w:rsidRPr="00270E3E">
              <w:rPr>
                <w:rFonts w:ascii="Calibri" w:hAnsi="Calibri" w:cs="Calibri"/>
                <w:szCs w:val="16"/>
              </w:rPr>
              <w:t>NPISH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s</w:t>
              </w:r>
            </w:smartTag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76D" w:rsidRPr="00270E3E" w:rsidRDefault="0097376D" w:rsidP="00526333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28661B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376D" w:rsidRPr="00270E3E" w:rsidRDefault="0097376D" w:rsidP="00526333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To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l</w:t>
              </w:r>
            </w:smartTag>
            <w:r w:rsidRPr="00270E3E">
              <w:rPr>
                <w:rFonts w:ascii="Calibri" w:hAnsi="Calibri" w:cs="Calibri"/>
                <w:szCs w:val="16"/>
              </w:rPr>
              <w:t xml:space="preserve"> of</w:t>
            </w:r>
            <w:r w:rsidR="0028661B">
              <w:rPr>
                <w:rFonts w:ascii="Calibri" w:hAnsi="Calibri" w:cs="Calibri"/>
                <w:szCs w:val="16"/>
              </w:rPr>
              <w:t xml:space="preserve"> </w:t>
            </w:r>
            <w:r w:rsidRPr="00270E3E">
              <w:rPr>
                <w:rFonts w:ascii="Calibri" w:hAnsi="Calibri" w:cs="Calibri"/>
                <w:szCs w:val="16"/>
              </w:rPr>
              <w:t>s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c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t</w:t>
              </w:r>
            </w:smartTag>
            <w:r w:rsidRPr="00270E3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s</w:t>
              </w:r>
            </w:smartTag>
          </w:p>
        </w:tc>
      </w:tr>
      <w:tr w:rsidR="00452276" w:rsidRPr="00983D1C" w:rsidTr="007F434E"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2276" w:rsidRPr="00511195" w:rsidRDefault="00452276" w:rsidP="00526333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2276" w:rsidRPr="006359D9" w:rsidRDefault="00452276" w:rsidP="00E43CE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2276" w:rsidRPr="006359D9" w:rsidRDefault="00452276" w:rsidP="00E43CE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2276" w:rsidRPr="006359D9" w:rsidRDefault="00452276" w:rsidP="00E43CE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2276" w:rsidRPr="006359D9" w:rsidRDefault="00452276" w:rsidP="00E43CE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2276" w:rsidRPr="006359D9" w:rsidRDefault="00452276" w:rsidP="00E43CE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2276" w:rsidRPr="006359D9" w:rsidRDefault="00452276" w:rsidP="00E43CE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53618F" w:rsidRPr="00983D1C" w:rsidTr="007F434E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79 814 106,8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3 156 769,6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5 125 736,4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368 775,6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14 288 036,2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102 753 424,6</w:t>
            </w:r>
          </w:p>
        </w:tc>
      </w:tr>
      <w:tr w:rsidR="0053618F" w:rsidRPr="00983D1C" w:rsidTr="007F434E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35 620 208,0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1 108 766,8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3 103 003,9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74 445,6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5 140 447,0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45 046 871,3</w:t>
            </w:r>
          </w:p>
        </w:tc>
      </w:tr>
      <w:tr w:rsidR="0053618F" w:rsidRPr="00983D1C" w:rsidTr="007F434E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ue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44 193 898,8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2 048 002,8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2 022 732,5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294 330,0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9 147 589,2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57 706 553,3</w:t>
            </w:r>
          </w:p>
        </w:tc>
      </w:tr>
      <w:tr w:rsidR="00E027B5" w:rsidRPr="009B6ECF" w:rsidTr="007F434E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di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027B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027B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027B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027B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027B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027B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53618F" w:rsidRPr="00983D1C" w:rsidTr="007F434E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oy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,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aid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y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15 154 868,7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717 271,8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1 625 738,3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228 944,7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1 098 694,9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18 825 518,4</w:t>
            </w:r>
          </w:p>
        </w:tc>
      </w:tr>
      <w:tr w:rsidR="00E027B5" w:rsidRPr="00983D1C" w:rsidTr="007F434E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3618F" w:rsidRPr="00983D1C" w:rsidTr="007F434E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14 606 088,0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717 271,8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1 625 738,3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228 944,7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1 098 694,9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18 276 737,7</w:t>
            </w:r>
          </w:p>
        </w:tc>
      </w:tr>
      <w:tr w:rsidR="0053618F" w:rsidRPr="00983D1C" w:rsidTr="007F434E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548 780,7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548 780,7</w:t>
            </w:r>
          </w:p>
        </w:tc>
      </w:tr>
      <w:tr w:rsidR="0053618F" w:rsidRPr="00983D1C" w:rsidTr="007F434E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on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550 216,0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17 569,0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2 829,3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1 398,2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41 538,0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613 550,5</w:t>
            </w:r>
          </w:p>
        </w:tc>
      </w:tr>
      <w:tr w:rsidR="00E027B5" w:rsidRPr="00983D1C" w:rsidTr="007F434E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su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on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(-)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0B0FCB" w:rsidRDefault="00E027B5" w:rsidP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0B0FCB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</w:tr>
      <w:tr w:rsidR="0053618F" w:rsidRPr="00983D1C" w:rsidTr="007F434E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5 211 017,2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77 259,1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394 164,9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8 160,9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703 855,3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6 394 457,4</w:t>
            </w:r>
          </w:p>
        </w:tc>
      </w:tr>
      <w:tr w:rsidR="0053618F" w:rsidRPr="00983D1C" w:rsidTr="007F434E">
        <w:tc>
          <w:tcPr>
            <w:tcW w:w="2977" w:type="dxa"/>
            <w:shd w:val="clear" w:color="auto" w:fill="auto"/>
            <w:vAlign w:val="bottom"/>
          </w:tcPr>
          <w:p w:rsidR="0053618F" w:rsidRPr="00511195" w:rsidRDefault="0053618F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us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mi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23 277 796,9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1 235 902,9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55 826,2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7 303 501,0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31 873 027,0</w:t>
            </w:r>
          </w:p>
        </w:tc>
      </w:tr>
      <w:tr w:rsidR="00E027B5" w:rsidRPr="00983D1C" w:rsidTr="007F434E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E027B5" w:rsidRPr="00983D1C" w:rsidTr="007F434E">
        <w:tc>
          <w:tcPr>
            <w:tcW w:w="2977" w:type="dxa"/>
            <w:vAlign w:val="bottom"/>
          </w:tcPr>
          <w:p w:rsidR="00E027B5" w:rsidRPr="00511195" w:rsidRDefault="00E027B5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3618F" w:rsidRPr="00983D1C" w:rsidTr="007F434E">
        <w:tc>
          <w:tcPr>
            <w:tcW w:w="2977" w:type="dxa"/>
            <w:vAlign w:val="bottom"/>
          </w:tcPr>
          <w:p w:rsidR="0053618F" w:rsidRPr="00511195" w:rsidRDefault="0053618F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oy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ived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y 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s </w:t>
            </w:r>
          </w:p>
        </w:tc>
        <w:tc>
          <w:tcPr>
            <w:tcW w:w="1110" w:type="dxa"/>
            <w:vAlign w:val="bottom"/>
          </w:tcPr>
          <w:p w:rsidR="0053618F" w:rsidRPr="000B0FCB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53618F" w:rsidRPr="000B0FCB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53618F" w:rsidRPr="000B0FCB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53618F" w:rsidRPr="000B0FCB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18 278 075,2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18 278 075,2</w:t>
            </w:r>
          </w:p>
        </w:tc>
      </w:tr>
      <w:tr w:rsidR="00E027B5" w:rsidRPr="00983D1C" w:rsidTr="007F434E">
        <w:tc>
          <w:tcPr>
            <w:tcW w:w="2977" w:type="dxa"/>
            <w:vAlign w:val="bottom"/>
          </w:tcPr>
          <w:p w:rsidR="00E027B5" w:rsidRPr="00511195" w:rsidRDefault="00E027B5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3618F" w:rsidRPr="00983D1C" w:rsidTr="007F434E">
        <w:tc>
          <w:tcPr>
            <w:tcW w:w="2977" w:type="dxa"/>
            <w:vAlign w:val="bottom"/>
          </w:tcPr>
          <w:p w:rsidR="0053618F" w:rsidRPr="00511195" w:rsidRDefault="0053618F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53618F" w:rsidRPr="000B0FCB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53618F" w:rsidRPr="000B0FCB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53618F" w:rsidRPr="000B0FCB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53618F" w:rsidRPr="000B0FCB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18 276 737,7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18 276 737,7</w:t>
            </w:r>
          </w:p>
        </w:tc>
      </w:tr>
      <w:tr w:rsidR="0053618F" w:rsidRPr="00983D1C" w:rsidTr="007F434E">
        <w:tc>
          <w:tcPr>
            <w:tcW w:w="2977" w:type="dxa"/>
            <w:vAlign w:val="bottom"/>
          </w:tcPr>
          <w:p w:rsidR="0053618F" w:rsidRPr="00511195" w:rsidRDefault="0053618F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53618F" w:rsidRPr="000B0FCB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53618F" w:rsidRPr="000B0FCB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53618F" w:rsidRPr="000B0FCB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53618F" w:rsidRPr="000B0FCB" w:rsidRDefault="0053618F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1 337,5</w:t>
            </w:r>
          </w:p>
        </w:tc>
        <w:tc>
          <w:tcPr>
            <w:tcW w:w="1111" w:type="dxa"/>
            <w:vAlign w:val="bottom"/>
          </w:tcPr>
          <w:p w:rsidR="0053618F" w:rsidRPr="0053618F" w:rsidRDefault="0053618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3618F">
              <w:rPr>
                <w:rFonts w:ascii="Calibri" w:hAnsi="Calibri" w:cs="Calibri"/>
                <w:sz w:val="16"/>
                <w:szCs w:val="16"/>
              </w:rPr>
              <w:t>1 337,5</w:t>
            </w:r>
          </w:p>
        </w:tc>
      </w:tr>
      <w:tr w:rsidR="00E027B5" w:rsidRPr="00983D1C" w:rsidTr="007F434E">
        <w:tc>
          <w:tcPr>
            <w:tcW w:w="2977" w:type="dxa"/>
            <w:vAlign w:val="bottom"/>
          </w:tcPr>
          <w:p w:rsidR="00E027B5" w:rsidRPr="00511195" w:rsidRDefault="00E027B5" w:rsidP="006209AB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on</w:t>
            </w:r>
            <w:r w:rsidR="0028661B" w:rsidRPr="00511195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ion</w:t>
            </w:r>
            <w:r w:rsidR="0028661B" w:rsidRPr="00511195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4 890 902,8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4 890 902,8</w:t>
            </w:r>
          </w:p>
        </w:tc>
      </w:tr>
      <w:tr w:rsidR="00E027B5" w:rsidRPr="00983D1C" w:rsidTr="007F434E">
        <w:tc>
          <w:tcPr>
            <w:tcW w:w="2977" w:type="dxa"/>
            <w:vAlign w:val="bottom"/>
          </w:tcPr>
          <w:p w:rsidR="00E027B5" w:rsidRPr="00511195" w:rsidRDefault="00E027B5" w:rsidP="006209AB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Su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on</w:t>
            </w:r>
            <w:r w:rsidR="0028661B" w:rsidRPr="00511195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ion</w:t>
            </w:r>
            <w:r w:rsidR="0028661B" w:rsidRPr="00511195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(-)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164 369,2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164 369,2</w:t>
            </w:r>
          </w:p>
        </w:tc>
      </w:tr>
      <w:tr w:rsidR="000772B8" w:rsidRPr="00983D1C" w:rsidTr="007F434E">
        <w:tc>
          <w:tcPr>
            <w:tcW w:w="2977" w:type="dxa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us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mi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28 488 814,1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1 313 162,0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394 164,9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63 987,1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8 007 356,3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38 267 484,4</w:t>
            </w:r>
          </w:p>
        </w:tc>
      </w:tr>
      <w:tr w:rsidR="000772B8" w:rsidRPr="00983D1C" w:rsidTr="007F434E">
        <w:tc>
          <w:tcPr>
            <w:tcW w:w="2977" w:type="dxa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lastRenderedPageBreak/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ived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2 377 088,5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2 334 062,7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2 058 679,7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507,9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351 290,2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7 121 629,0</w:t>
            </w:r>
          </w:p>
        </w:tc>
      </w:tr>
      <w:tr w:rsidR="000772B8" w:rsidRPr="00983D1C" w:rsidTr="007F434E">
        <w:tc>
          <w:tcPr>
            <w:tcW w:w="2977" w:type="dxa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30 865 902,6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3 647 224,7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7 179 378,2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64 495,0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26 636 721,7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68 393 722,2</w:t>
            </w:r>
          </w:p>
        </w:tc>
      </w:tr>
      <w:tr w:rsidR="000772B8" w:rsidRPr="00983D1C" w:rsidTr="007F434E">
        <w:tc>
          <w:tcPr>
            <w:tcW w:w="2977" w:type="dxa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154 300,5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1 038 939,3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9 606 118,4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494,4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4 296 325,9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15 096 178,5</w:t>
            </w:r>
          </w:p>
        </w:tc>
      </w:tr>
      <w:tr w:rsidR="000772B8" w:rsidRPr="00983D1C" w:rsidTr="007F434E">
        <w:tc>
          <w:tcPr>
            <w:tcW w:w="2977" w:type="dxa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31 020 203,1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4 686 164,0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16 785 496,6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64 989,4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30 933 047,6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83 489 900,7</w:t>
            </w:r>
          </w:p>
        </w:tc>
      </w:tr>
      <w:tr w:rsidR="00E027B5" w:rsidRPr="00983D1C" w:rsidTr="007F434E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772B8" w:rsidRPr="00983D1C" w:rsidTr="007F434E">
        <w:tc>
          <w:tcPr>
            <w:tcW w:w="2977" w:type="dxa"/>
            <w:shd w:val="clear" w:color="auto" w:fill="auto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transferred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10 231 393,4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3 169 289,5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608 301,4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772B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196 683,4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14 205 667,7</w:t>
            </w:r>
          </w:p>
        </w:tc>
      </w:tr>
      <w:tr w:rsidR="000772B8" w:rsidRPr="00983D1C" w:rsidTr="007F434E">
        <w:tc>
          <w:tcPr>
            <w:tcW w:w="2977" w:type="dxa"/>
            <w:shd w:val="clear" w:color="auto" w:fill="auto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transferred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3 493 374,8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398 743,1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7 916 297,8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285,5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2 963 244,4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14 771 945,6</w:t>
            </w:r>
          </w:p>
        </w:tc>
      </w:tr>
      <w:tr w:rsidR="000772B8" w:rsidRPr="00983D1C" w:rsidTr="007F434E">
        <w:tc>
          <w:tcPr>
            <w:tcW w:w="2977" w:type="dxa"/>
            <w:shd w:val="clear" w:color="auto" w:fill="auto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of</w:t>
            </w:r>
            <w:r w:rsidR="0028661B" w:rsidRPr="00511195">
              <w:rPr>
                <w:rFonts w:ascii="Calibri" w:hAnsi="Calibri" w:cs="Calibri"/>
                <w:spacing w:val="-4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13 724 768,2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3 568 032,6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8 524 599,2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285,5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3 159 927,8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28 977 613,3</w:t>
            </w:r>
          </w:p>
        </w:tc>
      </w:tr>
      <w:tr w:rsidR="000772B8" w:rsidRPr="00983D1C" w:rsidTr="007F434E">
        <w:tc>
          <w:tcPr>
            <w:tcW w:w="2977" w:type="dxa"/>
            <w:shd w:val="clear" w:color="auto" w:fill="auto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B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(G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s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20 634 509,2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477 935,2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6 571 076,8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64 495,0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26 440 038,3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54 188 054,5</w:t>
            </w:r>
          </w:p>
        </w:tc>
      </w:tr>
      <w:tr w:rsidR="000772B8" w:rsidRPr="00983D1C" w:rsidTr="007F434E">
        <w:tc>
          <w:tcPr>
            <w:tcW w:w="2977" w:type="dxa"/>
            <w:shd w:val="clear" w:color="auto" w:fill="auto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B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-3 339 074,3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640 196,2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1 689 820,6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208,9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1 333 081,5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324 232,9</w:t>
            </w:r>
          </w:p>
        </w:tc>
      </w:tr>
      <w:tr w:rsidR="000772B8" w:rsidRPr="00983D1C" w:rsidTr="007F434E">
        <w:tc>
          <w:tcPr>
            <w:tcW w:w="2977" w:type="dxa"/>
            <w:shd w:val="clear" w:color="auto" w:fill="auto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di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17 295 434,9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1 118 131,4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8 260 897,4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64 703,9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27 773 119,8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54 512 287,4</w:t>
            </w:r>
          </w:p>
        </w:tc>
      </w:tr>
      <w:tr w:rsidR="00E027B5" w:rsidRPr="00983D1C" w:rsidTr="007F434E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6209A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ju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t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in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s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fu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1 595 599,9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1 595 599,9</w:t>
            </w:r>
          </w:p>
        </w:tc>
      </w:tr>
      <w:tr w:rsidR="00E027B5" w:rsidRPr="009B6ECF" w:rsidTr="007F434E">
        <w:tc>
          <w:tcPr>
            <w:tcW w:w="2977" w:type="dxa"/>
            <w:shd w:val="clear" w:color="auto" w:fill="auto"/>
            <w:vAlign w:val="bottom"/>
          </w:tcPr>
          <w:p w:rsidR="00E027B5" w:rsidRPr="00511195" w:rsidRDefault="00E027B5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kk-KZ"/>
              </w:rPr>
              <w:t>fo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r</w:t>
            </w:r>
            <w:r w:rsidRPr="00511195">
              <w:rPr>
                <w:rFonts w:ascii="Calibri" w:hAnsi="Calibri" w:cs="Calibri"/>
                <w:szCs w:val="16"/>
                <w:lang w:val="kk-KZ"/>
              </w:rPr>
              <w:t xml:space="preserve">mation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</w:t>
            </w:r>
            <w:r w:rsidR="0028661B" w:rsidRPr="00511195">
              <w:rPr>
                <w:rFonts w:ascii="Calibri" w:hAnsi="Calibri" w:cs="Calibri"/>
                <w:szCs w:val="16"/>
                <w:lang w:val="en-GB"/>
              </w:rPr>
              <w:t>investment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in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 sou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027B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027B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027B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027B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27B5" w:rsidRP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027B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E027B5" w:rsidRPr="00E027B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027B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027B5" w:rsidRPr="00983D1C" w:rsidTr="007F434E">
        <w:tc>
          <w:tcPr>
            <w:tcW w:w="2977" w:type="dxa"/>
            <w:vAlign w:val="bottom"/>
          </w:tcPr>
          <w:p w:rsidR="00E027B5" w:rsidRPr="00511195" w:rsidRDefault="00E027B5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ion</w:t>
            </w:r>
            <w:r w:rsidR="0028661B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5 144 127,7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692 378,8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31 514 400,6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37 350 907,1</w:t>
            </w:r>
          </w:p>
        </w:tc>
      </w:tr>
      <w:tr w:rsidR="00E027B5" w:rsidRPr="00983D1C" w:rsidTr="007F434E">
        <w:tc>
          <w:tcPr>
            <w:tcW w:w="2977" w:type="dxa"/>
            <w:vAlign w:val="bottom"/>
          </w:tcPr>
          <w:p w:rsidR="00E027B5" w:rsidRPr="00511195" w:rsidRDefault="00E027B5" w:rsidP="006209A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ju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t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in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s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fu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1 595 599,9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1 595 599,9</w:t>
            </w:r>
          </w:p>
        </w:tc>
      </w:tr>
      <w:tr w:rsidR="000772B8" w:rsidRPr="00983D1C" w:rsidTr="007F434E">
        <w:tc>
          <w:tcPr>
            <w:tcW w:w="2977" w:type="dxa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 of</w:t>
            </w:r>
            <w:r w:rsidR="0028661B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gain (i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)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17 490 548,8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-476 888,3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2 987 915,9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-627 674,9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-2 145 680,9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17 228 220,6</w:t>
            </w:r>
          </w:p>
        </w:tc>
      </w:tr>
      <w:tr w:rsidR="000772B8" w:rsidRPr="00983D1C" w:rsidTr="007F434E">
        <w:tc>
          <w:tcPr>
            <w:tcW w:w="2977" w:type="dxa"/>
            <w:vAlign w:val="bottom"/>
          </w:tcPr>
          <w:p w:rsidR="000772B8" w:rsidRPr="00511195" w:rsidRDefault="000772B8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772B8" w:rsidRPr="00983D1C" w:rsidTr="007F434E">
        <w:tc>
          <w:tcPr>
            <w:tcW w:w="2977" w:type="dxa"/>
            <w:vAlign w:val="bottom"/>
          </w:tcPr>
          <w:p w:rsidR="000772B8" w:rsidRPr="00511195" w:rsidRDefault="0028661B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gross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="000772B8"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="000772B8" w:rsidRPr="00511195">
              <w:rPr>
                <w:rFonts w:ascii="Calibri" w:hAnsi="Calibri" w:cs="Calibri"/>
                <w:szCs w:val="16"/>
                <w:lang w:val="en-GB"/>
              </w:rPr>
              <w:t>vi</w:t>
            </w:r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="000772B8"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17 295 434,9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-477 468,5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3 116 769,7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-627 674,9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-2 145 680,9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17 161 380,3</w:t>
            </w:r>
          </w:p>
        </w:tc>
      </w:tr>
      <w:tr w:rsidR="000772B8" w:rsidRPr="00983D1C" w:rsidTr="007F434E">
        <w:tc>
          <w:tcPr>
            <w:tcW w:w="2977" w:type="dxa"/>
            <w:vAlign w:val="bottom"/>
          </w:tcPr>
          <w:p w:rsidR="000772B8" w:rsidRPr="00511195" w:rsidRDefault="0028661B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capital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="000772B8"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="000772B8"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="000772B8"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="000772B8" w:rsidRPr="00511195">
              <w:rPr>
                <w:rFonts w:ascii="Calibri" w:hAnsi="Calibri" w:cs="Calibri"/>
                <w:szCs w:val="16"/>
                <w:lang w:val="en-GB"/>
              </w:rPr>
              <w:t>ived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238 196,5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580,2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15 320,3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254 097,0</w:t>
            </w:r>
          </w:p>
        </w:tc>
      </w:tr>
      <w:tr w:rsidR="00E027B5" w:rsidRPr="00983D1C" w:rsidTr="007F434E">
        <w:tc>
          <w:tcPr>
            <w:tcW w:w="2977" w:type="dxa"/>
            <w:vAlign w:val="bottom"/>
          </w:tcPr>
          <w:p w:rsidR="00E027B5" w:rsidRPr="00511195" w:rsidRDefault="00E027B5" w:rsidP="006209AB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f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: 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772B8" w:rsidRPr="00983D1C" w:rsidTr="007F434E">
        <w:tc>
          <w:tcPr>
            <w:tcW w:w="2977" w:type="dxa"/>
            <w:vAlign w:val="bottom"/>
          </w:tcPr>
          <w:p w:rsidR="000772B8" w:rsidRPr="00511195" w:rsidRDefault="000772B8" w:rsidP="006209AB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143 593,9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580,2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15 320,3</w:t>
            </w:r>
          </w:p>
        </w:tc>
        <w:tc>
          <w:tcPr>
            <w:tcW w:w="1110" w:type="dxa"/>
            <w:vAlign w:val="bottom"/>
          </w:tcPr>
          <w:p w:rsidR="000772B8" w:rsidRPr="00336A4D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0772B8" w:rsidRPr="00336A4D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159 494,4</w:t>
            </w:r>
          </w:p>
        </w:tc>
      </w:tr>
      <w:tr w:rsidR="000772B8" w:rsidRPr="00983D1C" w:rsidTr="007F434E">
        <w:tc>
          <w:tcPr>
            <w:tcW w:w="2977" w:type="dxa"/>
            <w:vAlign w:val="bottom"/>
          </w:tcPr>
          <w:p w:rsidR="000772B8" w:rsidRPr="00511195" w:rsidRDefault="0028661B" w:rsidP="006209AB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the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0772B8"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="000772B8"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0772B8"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="000772B8" w:rsidRPr="00511195">
              <w:rPr>
                <w:rFonts w:ascii="Calibri" w:hAnsi="Calibri" w:cs="Calibri"/>
                <w:szCs w:val="16"/>
                <w:lang w:val="en-GB"/>
              </w:rPr>
              <w:t xml:space="preserve"> wo</w:t>
            </w:r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94 602,6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0772B8" w:rsidRPr="00167885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0772B8" w:rsidRPr="00167885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0772B8" w:rsidRPr="00167885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94 602,6</w:t>
            </w:r>
          </w:p>
        </w:tc>
      </w:tr>
      <w:tr w:rsidR="000772B8" w:rsidRPr="00983D1C" w:rsidTr="007F434E">
        <w:tc>
          <w:tcPr>
            <w:tcW w:w="2977" w:type="dxa"/>
            <w:vAlign w:val="bottom"/>
          </w:tcPr>
          <w:p w:rsidR="000772B8" w:rsidRPr="00511195" w:rsidRDefault="0028661B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capital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="000772B8"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="000772B8" w:rsidRPr="00511195">
              <w:rPr>
                <w:rFonts w:ascii="Calibri" w:hAnsi="Calibri" w:cs="Calibri"/>
                <w:szCs w:val="16"/>
                <w:lang w:val="en-GB"/>
              </w:rPr>
              <w:t xml:space="preserve"> transferred  (-)</w:t>
            </w:r>
          </w:p>
        </w:tc>
        <w:tc>
          <w:tcPr>
            <w:tcW w:w="1110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43 082,6</w:t>
            </w:r>
          </w:p>
        </w:tc>
        <w:tc>
          <w:tcPr>
            <w:tcW w:w="1110" w:type="dxa"/>
            <w:vAlign w:val="bottom"/>
          </w:tcPr>
          <w:p w:rsidR="000772B8" w:rsidRPr="000772B8" w:rsidRDefault="000772B8" w:rsidP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</w:rPr>
              <w:t>144 174,1</w:t>
            </w:r>
          </w:p>
        </w:tc>
        <w:tc>
          <w:tcPr>
            <w:tcW w:w="1110" w:type="dxa"/>
            <w:vAlign w:val="bottom"/>
          </w:tcPr>
          <w:p w:rsidR="000772B8" w:rsidRPr="00167885" w:rsidRDefault="00336A4D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kk-KZ"/>
              </w:rPr>
              <w:t>...</w:t>
            </w:r>
          </w:p>
        </w:tc>
        <w:tc>
          <w:tcPr>
            <w:tcW w:w="1110" w:type="dxa"/>
            <w:vAlign w:val="bottom"/>
          </w:tcPr>
          <w:p w:rsidR="000772B8" w:rsidRPr="00167885" w:rsidRDefault="00336A4D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kk-KZ"/>
              </w:rPr>
              <w:t>...</w:t>
            </w:r>
          </w:p>
        </w:tc>
        <w:tc>
          <w:tcPr>
            <w:tcW w:w="1111" w:type="dxa"/>
            <w:vAlign w:val="bottom"/>
          </w:tcPr>
          <w:p w:rsidR="000772B8" w:rsidRPr="00167885" w:rsidRDefault="000772B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67885">
              <w:rPr>
                <w:rFonts w:ascii="Calibri" w:hAnsi="Calibri" w:cs="Calibri"/>
                <w:sz w:val="16"/>
                <w:szCs w:val="16"/>
              </w:rPr>
              <w:t>187 256,7</w:t>
            </w:r>
          </w:p>
        </w:tc>
      </w:tr>
      <w:tr w:rsidR="00E027B5" w:rsidRPr="00983D1C" w:rsidTr="007F434E">
        <w:tc>
          <w:tcPr>
            <w:tcW w:w="2977" w:type="dxa"/>
            <w:vAlign w:val="bottom"/>
          </w:tcPr>
          <w:p w:rsidR="00E027B5" w:rsidRPr="00511195" w:rsidRDefault="00E027B5" w:rsidP="006209AB">
            <w:pPr>
              <w:pStyle w:val="a9"/>
              <w:ind w:left="170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to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:</w:t>
            </w:r>
          </w:p>
        </w:tc>
        <w:tc>
          <w:tcPr>
            <w:tcW w:w="1110" w:type="dxa"/>
            <w:vAlign w:val="bottom"/>
          </w:tcPr>
          <w:p w:rsidR="00E027B5" w:rsidRPr="000772B8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0772B8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0772B8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0" w:type="dxa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11" w:type="dxa"/>
            <w:vAlign w:val="bottom"/>
          </w:tcPr>
          <w:p w:rsidR="00E027B5" w:rsidRPr="00167885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67885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027B5" w:rsidRPr="00983D1C" w:rsidTr="007F434E">
        <w:tc>
          <w:tcPr>
            <w:tcW w:w="2977" w:type="dxa"/>
            <w:vAlign w:val="bottom"/>
          </w:tcPr>
          <w:p w:rsidR="00E027B5" w:rsidRPr="00511195" w:rsidRDefault="00E027B5" w:rsidP="006209AB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E027B5" w:rsidRPr="000772B8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15 320,3</w:t>
            </w:r>
          </w:p>
        </w:tc>
        <w:tc>
          <w:tcPr>
            <w:tcW w:w="1110" w:type="dxa"/>
            <w:vAlign w:val="bottom"/>
          </w:tcPr>
          <w:p w:rsidR="00E027B5" w:rsidRPr="000772B8" w:rsidRDefault="00E027B5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 xml:space="preserve">144 </w:t>
            </w:r>
            <w:r w:rsidRPr="000B0FCB">
              <w:rPr>
                <w:rFonts w:ascii="Calibri" w:hAnsi="Calibri" w:cs="Calibri"/>
                <w:sz w:val="16"/>
                <w:szCs w:val="16"/>
              </w:rPr>
              <w:t>174,1</w:t>
            </w:r>
          </w:p>
        </w:tc>
        <w:tc>
          <w:tcPr>
            <w:tcW w:w="1110" w:type="dxa"/>
            <w:vAlign w:val="bottom"/>
          </w:tcPr>
          <w:p w:rsidR="00E027B5" w:rsidRPr="000B0FCB" w:rsidRDefault="00E027B5" w:rsidP="00336A4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E027B5" w:rsidRPr="00336A4D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E027B5" w:rsidRPr="000B0FCB" w:rsidRDefault="00E027B5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159 494,4</w:t>
            </w:r>
          </w:p>
        </w:tc>
      </w:tr>
      <w:tr w:rsidR="000772B8" w:rsidRPr="00983D1C" w:rsidTr="007F434E">
        <w:tc>
          <w:tcPr>
            <w:tcW w:w="2977" w:type="dxa"/>
            <w:vAlign w:val="bottom"/>
          </w:tcPr>
          <w:p w:rsidR="000772B8" w:rsidRPr="00511195" w:rsidRDefault="00850CA6" w:rsidP="006209AB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the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0772B8"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="000772B8"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0772B8"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="000772B8" w:rsidRPr="00511195">
              <w:rPr>
                <w:rFonts w:ascii="Calibri" w:hAnsi="Calibri" w:cs="Calibri"/>
                <w:szCs w:val="16"/>
                <w:lang w:val="en-GB"/>
              </w:rPr>
              <w:t xml:space="preserve"> wo</w:t>
            </w:r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="000772B8"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110" w:type="dxa"/>
            <w:vAlign w:val="bottom"/>
          </w:tcPr>
          <w:p w:rsidR="000772B8" w:rsidRPr="000772B8" w:rsidRDefault="000772B8" w:rsidP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27 762,3</w:t>
            </w:r>
          </w:p>
        </w:tc>
        <w:tc>
          <w:tcPr>
            <w:tcW w:w="1110" w:type="dxa"/>
            <w:vAlign w:val="bottom"/>
          </w:tcPr>
          <w:p w:rsidR="000772B8" w:rsidRPr="00336A4D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0772B8" w:rsidRPr="000B0FCB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0772B8" w:rsidRPr="00336A4D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0772B8" w:rsidRPr="000B0FCB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0772B8" w:rsidRPr="000772B8" w:rsidRDefault="000772B8" w:rsidP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27 762,3</w:t>
            </w:r>
          </w:p>
        </w:tc>
      </w:tr>
      <w:tr w:rsidR="000772B8" w:rsidRPr="00983D1C" w:rsidTr="007F434E">
        <w:tc>
          <w:tcPr>
            <w:tcW w:w="2977" w:type="dxa"/>
            <w:shd w:val="clear" w:color="auto" w:fill="auto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in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(i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B0FCB" w:rsidRDefault="000772B8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B0FCB" w:rsidRDefault="000772B8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B0FCB" w:rsidRDefault="000772B8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B0FCB" w:rsidRDefault="000772B8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B0FCB" w:rsidRDefault="000772B8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B0FCB" w:rsidRDefault="000772B8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B0FCB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772B8" w:rsidRPr="00983D1C" w:rsidTr="007F434E">
        <w:tc>
          <w:tcPr>
            <w:tcW w:w="2977" w:type="dxa"/>
            <w:shd w:val="clear" w:color="auto" w:fill="auto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10 175 368,7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187 276,7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1 482 021,2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41 617,0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1 205 132,2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13 091 415,8</w:t>
            </w:r>
          </w:p>
        </w:tc>
      </w:tr>
      <w:tr w:rsidR="000772B8" w:rsidRPr="00983D1C" w:rsidTr="007F434E">
        <w:tc>
          <w:tcPr>
            <w:tcW w:w="2977" w:type="dxa"/>
            <w:shd w:val="clear" w:color="auto" w:fill="auto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2 577 719,0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-52 264,0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-2 361,1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2 523 093,9</w:t>
            </w:r>
          </w:p>
        </w:tc>
      </w:tr>
      <w:tr w:rsidR="000772B8" w:rsidRPr="00983D1C" w:rsidTr="007F434E">
        <w:tc>
          <w:tcPr>
            <w:tcW w:w="2977" w:type="dxa"/>
            <w:shd w:val="clear" w:color="auto" w:fill="auto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Net acqui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</w:tr>
      <w:tr w:rsidR="000772B8" w:rsidRPr="006A422E" w:rsidTr="007F434E">
        <w:tc>
          <w:tcPr>
            <w:tcW w:w="2977" w:type="dxa"/>
            <w:shd w:val="clear" w:color="auto" w:fill="auto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Net a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cqui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772B8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772B8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772B8" w:rsidRPr="000B0FCB" w:rsidRDefault="000772B8" w:rsidP="00336A4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772B8" w:rsidRPr="000B0FCB" w:rsidRDefault="000772B8" w:rsidP="008B17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</w:tr>
      <w:tr w:rsidR="000772B8" w:rsidRPr="006A422E" w:rsidTr="007F434E"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72B8" w:rsidRPr="00511195" w:rsidRDefault="000772B8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(+),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bo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owi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 (-)</w:t>
            </w:r>
            <w:r w:rsidRPr="00511195">
              <w:rPr>
                <w:rFonts w:ascii="Calibri" w:hAnsi="Calibri" w:cs="Calibri"/>
                <w:szCs w:val="16"/>
                <w:vertAlign w:val="superscript"/>
                <w:lang w:val="en-GB"/>
              </w:rPr>
              <w:t>*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4 737 461,1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-611 901,0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1 508 255,8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-669 291,9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-3 350 813,1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72B8" w:rsidRPr="000772B8" w:rsidRDefault="000772B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0772B8">
              <w:rPr>
                <w:rFonts w:ascii="Calibri" w:hAnsi="Calibri" w:cs="Calibri"/>
                <w:sz w:val="16"/>
                <w:szCs w:val="16"/>
                <w:lang w:val="en-US"/>
              </w:rPr>
              <w:t>6 374,3</w:t>
            </w:r>
          </w:p>
        </w:tc>
      </w:tr>
    </w:tbl>
    <w:p w:rsidR="00E027B5" w:rsidRPr="00F7305A" w:rsidRDefault="00E027B5" w:rsidP="00E027B5">
      <w:pPr>
        <w:pStyle w:val="a5"/>
        <w:spacing w:before="60"/>
        <w:ind w:left="0" w:firstLine="284"/>
        <w:rPr>
          <w:rFonts w:ascii="Calibri" w:hAnsi="Calibri" w:cs="Calibri"/>
          <w:szCs w:val="16"/>
          <w:lang w:val="en-US"/>
        </w:rPr>
      </w:pPr>
      <w:r w:rsidRPr="006A422E">
        <w:rPr>
          <w:rFonts w:ascii="Calibri" w:hAnsi="Calibri" w:cs="Calibri"/>
          <w:szCs w:val="16"/>
          <w:vertAlign w:val="superscript"/>
          <w:lang w:val="en-US"/>
        </w:rPr>
        <w:t>*</w:t>
      </w:r>
      <w:r w:rsidRPr="006A422E">
        <w:rPr>
          <w:rFonts w:ascii="Calibri" w:hAnsi="Calibri" w:cs="Calibri"/>
          <w:szCs w:val="16"/>
          <w:lang w:val="en-US"/>
        </w:rPr>
        <w:t xml:space="preserve"> It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di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s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f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om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a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m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d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or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for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t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h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l</w:t>
        </w:r>
      </w:smartTag>
      <w:r w:rsidRPr="006A422E">
        <w:rPr>
          <w:rFonts w:ascii="Calibri" w:hAnsi="Calibri" w:cs="Calibri"/>
          <w:szCs w:val="16"/>
          <w:lang w:val="en-US"/>
        </w:rPr>
        <w:t>e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m</w:t>
        </w:r>
      </w:smartTag>
      <w:r w:rsidRPr="006A422E">
        <w:rPr>
          <w:rFonts w:ascii="Calibri" w:hAnsi="Calibri" w:cs="Calibri"/>
          <w:szCs w:val="16"/>
          <w:lang w:val="en-US"/>
        </w:rPr>
        <w:t>y in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si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of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s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r w:rsidRPr="006A422E">
        <w:rPr>
          <w:rFonts w:ascii="Calibri" w:hAnsi="Calibri" w:cs="Calibri"/>
          <w:szCs w:val="16"/>
          <w:lang w:val="en-US"/>
        </w:rPr>
        <w:t>l</w:t>
      </w:r>
      <w:r w:rsidR="00E8616E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di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y in the amount of </w:t>
      </w:r>
      <w:r w:rsidRPr="00C516E1">
        <w:rPr>
          <w:rFonts w:ascii="Calibri" w:hAnsi="Calibri" w:cs="Calibri"/>
          <w:szCs w:val="16"/>
          <w:lang w:val="en-US"/>
        </w:rPr>
        <w:t>1607336,6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>
        <w:rPr>
          <w:rFonts w:ascii="Calibri" w:hAnsi="Calibri" w:cs="Calibri"/>
          <w:szCs w:val="16"/>
          <w:lang w:val="en-US"/>
        </w:rPr>
        <w:t>million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>.</w:t>
      </w:r>
    </w:p>
    <w:p w:rsidR="00231F27" w:rsidRPr="00167885" w:rsidRDefault="00231F27" w:rsidP="00ED088E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r w:rsidRPr="006A422E">
        <w:rPr>
          <w:rFonts w:ascii="Calibri" w:hAnsi="Calibri"/>
          <w:sz w:val="20"/>
          <w:lang w:val="en-US"/>
        </w:rPr>
        <w:t>1.</w:t>
      </w:r>
      <w:r w:rsidR="00167885" w:rsidRPr="00167885">
        <w:rPr>
          <w:rFonts w:ascii="Calibri" w:hAnsi="Calibri"/>
          <w:sz w:val="20"/>
          <w:lang w:val="en-US"/>
        </w:rPr>
        <w:t>19</w:t>
      </w:r>
      <w:r w:rsidRPr="006A422E">
        <w:rPr>
          <w:rFonts w:ascii="Calibri" w:hAnsi="Calibri"/>
          <w:sz w:val="20"/>
          <w:lang w:val="en-US"/>
        </w:rPr>
        <w:t xml:space="preserve"> T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f</w:t>
        </w:r>
      </w:smartTag>
      <w:r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r w:rsidRPr="006A422E">
        <w:rPr>
          <w:rFonts w:ascii="Calibri" w:hAnsi="Calibri"/>
          <w:sz w:val="20"/>
          <w:lang w:val="en-US"/>
        </w:rPr>
        <w:t>l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s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fo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>
        <w:rPr>
          <w:rFonts w:ascii="Calibri" w:hAnsi="Calibri"/>
          <w:sz w:val="20"/>
          <w:lang w:val="en-US"/>
        </w:rPr>
        <w:t xml:space="preserve"> 20</w:t>
      </w:r>
      <w:r w:rsidR="00167885" w:rsidRPr="00167885">
        <w:rPr>
          <w:rFonts w:ascii="Calibri" w:hAnsi="Calibri"/>
          <w:sz w:val="20"/>
          <w:lang w:val="en-US"/>
        </w:rPr>
        <w:t>19</w:t>
      </w:r>
    </w:p>
    <w:p w:rsidR="00231F27" w:rsidRPr="006A422E" w:rsidRDefault="00231F27" w:rsidP="00231F27">
      <w:pPr>
        <w:pStyle w:val="a6"/>
        <w:spacing w:before="0" w:after="60"/>
        <w:ind w:right="-284"/>
        <w:rPr>
          <w:rFonts w:ascii="Calibri" w:hAnsi="Calibri" w:cs="Calibri"/>
          <w:szCs w:val="16"/>
          <w:lang w:val="en-GB"/>
        </w:rPr>
      </w:pPr>
      <w:r w:rsidRPr="006A422E">
        <w:rPr>
          <w:rFonts w:ascii="Calibri" w:hAnsi="Calibri" w:cs="Calibri"/>
          <w:szCs w:val="16"/>
          <w:lang w:val="en-GB"/>
        </w:rPr>
        <w:t xml:space="preserve">in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c</w:t>
        </w:r>
      </w:smartTag>
      <w:r w:rsidRPr="006A422E">
        <w:rPr>
          <w:rFonts w:ascii="Calibri" w:hAnsi="Calibri" w:cs="Calibri"/>
          <w:szCs w:val="16"/>
          <w:lang w:val="en-GB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n</w:t>
        </w:r>
      </w:smartTag>
      <w:r w:rsidRPr="006A422E">
        <w:rPr>
          <w:rFonts w:ascii="Calibri" w:hAnsi="Calibri" w:cs="Calibri"/>
          <w:szCs w:val="16"/>
          <w:lang w:val="en-GB"/>
        </w:rPr>
        <w:t>t</w:t>
      </w:r>
      <w:r w:rsidR="007F434E">
        <w:rPr>
          <w:rFonts w:ascii="Calibri" w:hAnsi="Calibri" w:cs="Calibri"/>
          <w:szCs w:val="16"/>
          <w:lang w:val="en-GB"/>
        </w:rPr>
        <w:t xml:space="preserve"> </w:t>
      </w:r>
      <w:r w:rsidRPr="006A422E">
        <w:rPr>
          <w:rFonts w:ascii="Calibri" w:hAnsi="Calibri" w:cs="Calibri"/>
          <w:szCs w:val="16"/>
          <w:lang w:val="en-GB"/>
        </w:rPr>
        <w:t>p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r</w:t>
        </w:r>
      </w:smartTag>
      <w:r w:rsidRPr="006A422E">
        <w:rPr>
          <w:rFonts w:ascii="Calibri" w:hAnsi="Calibri" w:cs="Calibri"/>
          <w:szCs w:val="16"/>
          <w:lang w:val="en-GB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s</w:t>
        </w:r>
      </w:smartTag>
      <w:r w:rsidRPr="006A422E">
        <w:rPr>
          <w:rFonts w:ascii="Calibri" w:hAnsi="Calibri" w:cs="Calibri"/>
          <w:szCs w:val="16"/>
          <w:lang w:val="en-GB"/>
        </w:rPr>
        <w:t xml:space="preserve">, </w:t>
      </w:r>
      <w:r>
        <w:rPr>
          <w:rFonts w:ascii="Calibri" w:hAnsi="Calibri" w:cs="Calibri"/>
          <w:szCs w:val="16"/>
          <w:lang w:val="en-GB"/>
        </w:rPr>
        <w:t>million</w:t>
      </w:r>
      <w:r w:rsidR="007F434E">
        <w:rPr>
          <w:rFonts w:ascii="Calibri" w:hAnsi="Calibri" w:cs="Calibri"/>
          <w:szCs w:val="16"/>
          <w:lang w:val="en-GB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n</w:t>
        </w:r>
      </w:smartTag>
      <w:r w:rsidRPr="006A422E">
        <w:rPr>
          <w:rFonts w:ascii="Calibri" w:hAnsi="Calibri" w:cs="Calibri"/>
          <w:szCs w:val="16"/>
          <w:lang w:val="en-GB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e</w:t>
        </w:r>
      </w:smartTag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77"/>
        <w:gridCol w:w="1110"/>
        <w:gridCol w:w="1110"/>
        <w:gridCol w:w="1111"/>
        <w:gridCol w:w="1110"/>
        <w:gridCol w:w="1110"/>
        <w:gridCol w:w="1111"/>
      </w:tblGrid>
      <w:tr w:rsidR="00231F27" w:rsidRPr="006A422E" w:rsidTr="00407EFC">
        <w:trPr>
          <w:cantSplit/>
          <w:trHeight w:val="693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1F27" w:rsidRPr="006A422E" w:rsidRDefault="00231F27" w:rsidP="00407EFC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F27" w:rsidRPr="006A422E" w:rsidRDefault="00231F27" w:rsidP="00407EFC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850CA6" w:rsidRPr="00850CA6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no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-fi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850CA6" w:rsidRPr="00850CA6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F27" w:rsidRPr="00270E3E" w:rsidRDefault="00231F27" w:rsidP="00407EFC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850CA6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850CA6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F27" w:rsidRPr="00270E3E" w:rsidRDefault="00231F27" w:rsidP="00407EFC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gov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F27" w:rsidRPr="00270E3E" w:rsidRDefault="00231F27" w:rsidP="00407EFC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850CA6">
              <w:rPr>
                <w:rFonts w:ascii="Calibri" w:hAnsi="Calibri" w:cs="Calibri"/>
                <w:szCs w:val="16"/>
              </w:rPr>
              <w:t xml:space="preserve"> </w:t>
            </w:r>
            <w:r w:rsidRPr="00270E3E">
              <w:rPr>
                <w:rFonts w:ascii="Calibri" w:hAnsi="Calibri" w:cs="Calibri"/>
                <w:szCs w:val="16"/>
              </w:rPr>
              <w:t>NPISH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s</w:t>
              </w:r>
            </w:smartTag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F27" w:rsidRPr="00270E3E" w:rsidRDefault="00231F27" w:rsidP="00407EFC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850CA6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1F27" w:rsidRPr="00270E3E" w:rsidRDefault="00231F27" w:rsidP="00407EFC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To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l</w:t>
              </w:r>
            </w:smartTag>
            <w:r w:rsidRPr="00270E3E">
              <w:rPr>
                <w:rFonts w:ascii="Calibri" w:hAnsi="Calibri" w:cs="Calibri"/>
                <w:szCs w:val="16"/>
              </w:rPr>
              <w:t xml:space="preserve"> of</w:t>
            </w:r>
            <w:r w:rsidR="00850CA6">
              <w:rPr>
                <w:rFonts w:ascii="Calibri" w:hAnsi="Calibri" w:cs="Calibri"/>
                <w:szCs w:val="16"/>
              </w:rPr>
              <w:t xml:space="preserve"> </w:t>
            </w:r>
            <w:r w:rsidRPr="00270E3E">
              <w:rPr>
                <w:rFonts w:ascii="Calibri" w:hAnsi="Calibri" w:cs="Calibri"/>
                <w:szCs w:val="16"/>
              </w:rPr>
              <w:t>s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c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t</w:t>
              </w:r>
            </w:smartTag>
            <w:r w:rsidRPr="00270E3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s</w:t>
              </w:r>
            </w:smartTag>
          </w:p>
        </w:tc>
      </w:tr>
      <w:tr w:rsidR="00231F27" w:rsidRPr="00983D1C" w:rsidTr="00407EFC"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1F27" w:rsidRPr="00511195" w:rsidRDefault="00231F27" w:rsidP="00407EFC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1F27" w:rsidRPr="006359D9" w:rsidRDefault="00231F27" w:rsidP="00407E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1F27" w:rsidRPr="006359D9" w:rsidRDefault="00231F27" w:rsidP="00407E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1F27" w:rsidRPr="006359D9" w:rsidRDefault="00231F27" w:rsidP="00407E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1F27" w:rsidRPr="006359D9" w:rsidRDefault="00231F27" w:rsidP="00407E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1F27" w:rsidRPr="006359D9" w:rsidRDefault="00231F27" w:rsidP="00407E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1F27" w:rsidRPr="006359D9" w:rsidRDefault="00231F27" w:rsidP="00407E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84 811 713,1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3 723 067,6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6 322 871,3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388 388,0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16 428 063,0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111 674 103,0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35 640 950,0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1 489 683,4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3 836 984,4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88 532,9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5 936 347,5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46 992 498,2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ue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49 170 763,1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2 233 384,2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2 485 886,9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299 855,1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10 491 715,5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64 681 604,8</w:t>
            </w:r>
          </w:p>
        </w:tc>
      </w:tr>
      <w:tr w:rsidR="001B043D" w:rsidRPr="009B6ECF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di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7F434E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7F434E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7F434E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7F434E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7F434E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7F434E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</w:tr>
      <w:tr w:rsidR="001B043D" w:rsidRPr="00027917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oy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,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aid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y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16 867 820,5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824 398,7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1 986 664,0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235 061,6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1 285 188,4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21 199 133,2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16 253 823,1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824 398,7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1 986 664,0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235 061,6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1 285 188,4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20 585 135,8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613 997,4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5D6B6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5D6B6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5D6B6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5D6B6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613 997,4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on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644 363,0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20 651,1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3 238,0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1 641,4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51 287,6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721 181,1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su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on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(-)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5 978 601,9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84 337,3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495 984,9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9 234,0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804 082,5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7 372 240,6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mi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25 679 977,7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1 303 997,1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665FDF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53 918,1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8 351 157,0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35 389 049,9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1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1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1B043D" w:rsidRPr="004A6CC5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oy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ived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="00850CA6" w:rsidRPr="00511195">
              <w:rPr>
                <w:rFonts w:ascii="Calibri" w:hAnsi="Calibri" w:cs="Calibri"/>
                <w:szCs w:val="16"/>
                <w:lang w:val="en-GB"/>
              </w:rPr>
              <w:t xml:space="preserve">y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s 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20 586 620,9</w:t>
            </w:r>
          </w:p>
        </w:tc>
        <w:tc>
          <w:tcPr>
            <w:tcW w:w="1111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20 586 620,9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1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20 585 135,8</w:t>
            </w:r>
          </w:p>
        </w:tc>
        <w:tc>
          <w:tcPr>
            <w:tcW w:w="1111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20 585 135,8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...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1 485,1</w:t>
            </w:r>
          </w:p>
        </w:tc>
        <w:tc>
          <w:tcPr>
            <w:tcW w:w="1111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1 485,1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on</w:t>
            </w:r>
            <w:r w:rsidR="00850CA6" w:rsidRPr="00511195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ion</w:t>
            </w:r>
            <w:r w:rsidR="00850CA6" w:rsidRPr="00511195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5 778 552,1</w:t>
            </w:r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5D6B6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5D6B6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5 778 552,1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Su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on</w:t>
            </w:r>
            <w:r w:rsidR="00850CA6" w:rsidRPr="00511195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ion</w:t>
            </w:r>
            <w:r w:rsidR="00850CA6" w:rsidRPr="00511195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(-)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206 349,3</w:t>
            </w:r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5D6B6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5D6B6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206 349,3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mi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31 658 579,6</w:t>
            </w:r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1 388 334,4</w:t>
            </w:r>
          </w:p>
        </w:tc>
        <w:tc>
          <w:tcPr>
            <w:tcW w:w="1111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495 984,9</w:t>
            </w:r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63 152,1</w:t>
            </w:r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9 155 239,5</w:t>
            </w:r>
          </w:p>
        </w:tc>
        <w:tc>
          <w:tcPr>
            <w:tcW w:w="1111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42 761 290,5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lastRenderedPageBreak/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ived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1 671 411,5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2 487 270,1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1 984 629,1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2 970,3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363 699,1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6 509 980,1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33 329 991,1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3 875 604,5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8 052 816,8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66 122,4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30 105 559,5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75 430 094,3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315 197,6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1 317 097,5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10 587 217,6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554,9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5 264 109,1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17 484 176,7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33 645 188,7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5 192 702,0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18 640 034,4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66 677,3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35 369 668,6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92 914 271,0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transferred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11 088 045,0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2 602 886,7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755 177,7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-3,9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269 253,6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14 715 359,1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transferred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3 648 229,4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459 606,7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9 556 151,6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273,2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3 420 131,8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17 084 392,7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of</w:t>
            </w:r>
            <w:r w:rsidR="00850CA6" w:rsidRPr="00511195">
              <w:rPr>
                <w:rFonts w:ascii="Calibri" w:hAnsi="Calibri" w:cs="Calibri"/>
                <w:spacing w:val="-4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14 736 274,4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3 062 493,4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10 311 329,3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269,3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3 689 385,4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31 799 751,8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B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(G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s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22 241 946,1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1 272 717,8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7 297 639,1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66 126,3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29 836 305,9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60 714 735,2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B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-3 333 031,8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857 490,8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1 031 066,0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281,7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1 843 977,3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399 784,0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di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18 908 914,3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2 130 208,6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8 328 705,1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66 408,0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31 680 283,2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61 114 519,2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ju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t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in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s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fu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1 421 410,1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1 421 410,1</w:t>
            </w:r>
          </w:p>
        </w:tc>
      </w:tr>
      <w:tr w:rsidR="001B043D" w:rsidRPr="009B6ECF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kk-KZ"/>
              </w:rPr>
              <w:t>fo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r</w:t>
            </w:r>
            <w:r w:rsidRPr="00511195">
              <w:rPr>
                <w:rFonts w:ascii="Calibri" w:hAnsi="Calibri" w:cs="Calibri"/>
                <w:szCs w:val="16"/>
                <w:lang w:val="kk-KZ"/>
              </w:rPr>
              <w:t xml:space="preserve">mation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 sou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7F434E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7F434E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7F434E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7F434E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7F434E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7F434E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ion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6 349 831,8</w:t>
            </w:r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780 156,1</w:t>
            </w:r>
          </w:p>
        </w:tc>
        <w:tc>
          <w:tcPr>
            <w:tcW w:w="1110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35 570 705,8</w:t>
            </w:r>
          </w:p>
        </w:tc>
        <w:tc>
          <w:tcPr>
            <w:tcW w:w="1111" w:type="dxa"/>
            <w:vAlign w:val="bottom"/>
          </w:tcPr>
          <w:p w:rsidR="001B043D" w:rsidRPr="005D6B61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D6B61">
              <w:rPr>
                <w:rFonts w:ascii="Calibri" w:hAnsi="Calibri" w:cs="Calibri"/>
                <w:sz w:val="16"/>
                <w:szCs w:val="16"/>
              </w:rPr>
              <w:t>42 700 693,7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ju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t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in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s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fu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1 421 410,1</w:t>
            </w:r>
          </w:p>
        </w:tc>
        <w:tc>
          <w:tcPr>
            <w:tcW w:w="1111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1 421 410,1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 of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gain (i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)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19 171 523,5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711 016,8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1 790 484,4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-713 748,1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-2 469 012,5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18 490 264,1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850CA6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gross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="001B043D"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="001B043D" w:rsidRPr="00511195">
              <w:rPr>
                <w:rFonts w:ascii="Calibri" w:hAnsi="Calibri" w:cs="Calibri"/>
                <w:szCs w:val="16"/>
                <w:lang w:val="en-GB"/>
              </w:rPr>
              <w:t>vi</w:t>
            </w:r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="001B043D"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18 908 914,3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708 798,5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1 978 873,3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-713 748,1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-2 469 012,5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18 413 825,5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850CA6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capital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="001B043D"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="001B043D"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="001B043D"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="001B043D" w:rsidRPr="00511195">
              <w:rPr>
                <w:rFonts w:ascii="Calibri" w:hAnsi="Calibri" w:cs="Calibri"/>
                <w:szCs w:val="16"/>
                <w:lang w:val="en-GB"/>
              </w:rPr>
              <w:t>ived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284 959,5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2 218,3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22 547,2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309 725,0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f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: 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208 717,8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2 218,3</w:t>
            </w:r>
          </w:p>
        </w:tc>
        <w:tc>
          <w:tcPr>
            <w:tcW w:w="1111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13 588,1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224 524,2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850CA6" w:rsidP="006209AB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the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1B043D"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="001B043D"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1B043D"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="001B043D" w:rsidRPr="00511195">
              <w:rPr>
                <w:rFonts w:ascii="Calibri" w:hAnsi="Calibri" w:cs="Calibri"/>
                <w:szCs w:val="16"/>
                <w:lang w:val="en-GB"/>
              </w:rPr>
              <w:t xml:space="preserve"> wo</w:t>
            </w:r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76 241,7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5473B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8 959,1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5473B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5473B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85 200,8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850CA6" w:rsidP="006209AB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capital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="001B043D"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="001B043D" w:rsidRPr="00511195">
              <w:rPr>
                <w:rFonts w:ascii="Calibri" w:hAnsi="Calibri" w:cs="Calibri"/>
                <w:szCs w:val="16"/>
                <w:lang w:val="en-GB"/>
              </w:rPr>
              <w:t xml:space="preserve"> transferred  (-)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22 350,3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210 936,1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11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233 286,4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ind w:left="170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to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:</w:t>
            </w: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1B043D" w:rsidP="006209AB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13 588,1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210 936,1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224 524,2</w:t>
            </w:r>
          </w:p>
        </w:tc>
      </w:tr>
      <w:tr w:rsidR="001B043D" w:rsidRPr="00983D1C" w:rsidTr="00407EFC">
        <w:tc>
          <w:tcPr>
            <w:tcW w:w="2977" w:type="dxa"/>
            <w:vAlign w:val="bottom"/>
          </w:tcPr>
          <w:p w:rsidR="001B043D" w:rsidRPr="00511195" w:rsidRDefault="00850CA6" w:rsidP="006209AB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the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1B043D"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="001B043D"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="001B043D"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="001B043D" w:rsidRPr="00511195">
              <w:rPr>
                <w:rFonts w:ascii="Calibri" w:hAnsi="Calibri" w:cs="Calibri"/>
                <w:szCs w:val="16"/>
                <w:lang w:val="en-GB"/>
              </w:rPr>
              <w:t xml:space="preserve"> wo</w:t>
            </w:r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="001B043D"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8 762,2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8 762,2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in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(i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13 003 115,8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282 092,4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1 634 715,7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147 762,7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1 249 835,9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16 317 522,5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2 896 066,3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6 095,6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-9 505,9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….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97632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6320">
              <w:rPr>
                <w:rFonts w:ascii="Calibri" w:hAnsi="Calibri" w:cs="Calibri"/>
                <w:sz w:val="16"/>
                <w:szCs w:val="16"/>
              </w:rPr>
              <w:t>2 892 656,0</w:t>
            </w:r>
          </w:p>
        </w:tc>
      </w:tr>
      <w:tr w:rsidR="001B043D" w:rsidRPr="00983D1C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Net acqui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C014D2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C014D2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</w:p>
        </w:tc>
      </w:tr>
      <w:tr w:rsidR="001B043D" w:rsidRPr="006A422E" w:rsidTr="00407EFC">
        <w:tc>
          <w:tcPr>
            <w:tcW w:w="2977" w:type="dxa"/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Net a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cqui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r w:rsidR="00850C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043D" w:rsidRPr="00574E25" w:rsidRDefault="001B043D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B043D" w:rsidRPr="00C014D2" w:rsidRDefault="001B043D" w:rsidP="007C34FC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C014D2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</w:p>
        </w:tc>
      </w:tr>
      <w:tr w:rsidR="001B043D" w:rsidRPr="007E4326" w:rsidTr="00407EFC"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043D" w:rsidRPr="00511195" w:rsidRDefault="001B043D" w:rsidP="006209AB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(+),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850C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bo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owi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 (-)</w:t>
            </w:r>
            <w:r w:rsidRPr="009B6ECF">
              <w:rPr>
                <w:rFonts w:ascii="Calibri" w:hAnsi="Calibri" w:cs="Calibri"/>
                <w:szCs w:val="16"/>
                <w:lang w:val="en-GB"/>
              </w:rPr>
              <w:t>*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3 272 341,4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422 828,8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165 274,6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-861 510,8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-3 718 848,4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043D" w:rsidRPr="005473B0" w:rsidRDefault="001B043D" w:rsidP="007C34F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473B0">
              <w:rPr>
                <w:rFonts w:ascii="Calibri" w:hAnsi="Calibri" w:cs="Calibri"/>
                <w:sz w:val="16"/>
                <w:szCs w:val="16"/>
              </w:rPr>
              <w:t>-2 765 598,7</w:t>
            </w:r>
          </w:p>
        </w:tc>
      </w:tr>
    </w:tbl>
    <w:p w:rsidR="00E01D7D" w:rsidRPr="007250AF" w:rsidRDefault="00E01D7D" w:rsidP="00E01D7D">
      <w:pPr>
        <w:pStyle w:val="a5"/>
        <w:spacing w:before="60"/>
        <w:ind w:left="0" w:firstLine="284"/>
        <w:rPr>
          <w:rFonts w:ascii="Calibri" w:hAnsi="Calibri" w:cs="Calibri"/>
          <w:szCs w:val="16"/>
          <w:lang w:val="en-US"/>
        </w:rPr>
      </w:pPr>
      <w:r w:rsidRPr="009B6ECF">
        <w:rPr>
          <w:rFonts w:ascii="Calibri" w:hAnsi="Calibri" w:cs="Calibri"/>
          <w:szCs w:val="16"/>
          <w:lang w:val="en-US"/>
        </w:rPr>
        <w:t xml:space="preserve">* </w:t>
      </w:r>
      <w:r w:rsidRPr="006A422E">
        <w:rPr>
          <w:rFonts w:ascii="Calibri" w:hAnsi="Calibri" w:cs="Calibri"/>
          <w:szCs w:val="16"/>
          <w:lang w:val="en-US"/>
        </w:rPr>
        <w:t>It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di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s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f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om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a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m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d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or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for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t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h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l</w:t>
        </w:r>
      </w:smartTag>
      <w:r w:rsidRPr="006A422E">
        <w:rPr>
          <w:rFonts w:ascii="Calibri" w:hAnsi="Calibri" w:cs="Calibri"/>
          <w:szCs w:val="16"/>
          <w:lang w:val="en-US"/>
        </w:rPr>
        <w:t>e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m</w:t>
        </w:r>
      </w:smartTag>
      <w:r w:rsidRPr="006A422E">
        <w:rPr>
          <w:rFonts w:ascii="Calibri" w:hAnsi="Calibri" w:cs="Calibri"/>
          <w:szCs w:val="16"/>
          <w:lang w:val="en-US"/>
        </w:rPr>
        <w:t>y in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si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of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s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r w:rsidRPr="006A422E">
        <w:rPr>
          <w:rFonts w:ascii="Calibri" w:hAnsi="Calibri" w:cs="Calibri"/>
          <w:szCs w:val="16"/>
          <w:lang w:val="en-US"/>
        </w:rPr>
        <w:t>l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di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y in the amount of </w:t>
      </w:r>
      <w:r w:rsidRPr="00E01D7D">
        <w:rPr>
          <w:rFonts w:ascii="Calibri" w:hAnsi="Calibri" w:cs="Calibri"/>
          <w:szCs w:val="16"/>
          <w:lang w:val="en-US"/>
        </w:rPr>
        <w:t xml:space="preserve">2045684,3 </w:t>
      </w:r>
      <w:r>
        <w:rPr>
          <w:rFonts w:ascii="Calibri" w:hAnsi="Calibri" w:cs="Calibri"/>
          <w:szCs w:val="16"/>
          <w:lang w:val="en-US"/>
        </w:rPr>
        <w:t>million</w:t>
      </w:r>
      <w:r w:rsidR="007F434E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>.</w:t>
      </w:r>
    </w:p>
    <w:p w:rsidR="00167885" w:rsidRPr="00167885" w:rsidRDefault="00167885" w:rsidP="00167885">
      <w:pPr>
        <w:pStyle w:val="3"/>
        <w:spacing w:before="240" w:after="120"/>
        <w:jc w:val="center"/>
        <w:rPr>
          <w:rFonts w:ascii="Calibri" w:hAnsi="Calibri"/>
          <w:sz w:val="20"/>
          <w:lang w:val="en-US"/>
        </w:rPr>
      </w:pPr>
      <w:bookmarkStart w:id="21" w:name="_Toc465247921"/>
      <w:r w:rsidRPr="006A422E">
        <w:rPr>
          <w:rFonts w:ascii="Calibri" w:hAnsi="Calibri"/>
          <w:sz w:val="20"/>
          <w:lang w:val="en-US"/>
        </w:rPr>
        <w:t>1.</w:t>
      </w:r>
      <w:r w:rsidRPr="00167885">
        <w:rPr>
          <w:rFonts w:ascii="Calibri" w:hAnsi="Calibri"/>
          <w:sz w:val="20"/>
          <w:lang w:val="en-US"/>
        </w:rPr>
        <w:t>20</w:t>
      </w:r>
      <w:r w:rsidRPr="006A422E">
        <w:rPr>
          <w:rFonts w:ascii="Calibri" w:hAnsi="Calibri"/>
          <w:sz w:val="20"/>
          <w:lang w:val="en-US"/>
        </w:rPr>
        <w:t xml:space="preserve"> T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f</w:t>
        </w:r>
      </w:smartTag>
      <w:r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r w:rsidRPr="006A422E">
        <w:rPr>
          <w:rFonts w:ascii="Calibri" w:hAnsi="Calibri"/>
          <w:sz w:val="20"/>
          <w:lang w:val="en-US"/>
        </w:rPr>
        <w:t>l</w:t>
      </w:r>
      <w:r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s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s</w:t>
      </w:r>
      <w:r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fo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 xml:space="preserve"> 20</w:t>
      </w:r>
      <w:bookmarkEnd w:id="21"/>
      <w:r w:rsidRPr="00167885">
        <w:rPr>
          <w:rFonts w:ascii="Calibri" w:hAnsi="Calibri"/>
          <w:sz w:val="20"/>
          <w:lang w:val="en-US"/>
        </w:rPr>
        <w:t>20</w:t>
      </w:r>
    </w:p>
    <w:p w:rsidR="00167885" w:rsidRPr="006A422E" w:rsidRDefault="00167885" w:rsidP="00167885">
      <w:pPr>
        <w:pStyle w:val="a6"/>
        <w:spacing w:before="0" w:after="60"/>
        <w:rPr>
          <w:rFonts w:ascii="Calibri" w:hAnsi="Calibri" w:cs="Calibri"/>
          <w:szCs w:val="16"/>
          <w:lang w:val="en-GB"/>
        </w:rPr>
      </w:pPr>
      <w:r w:rsidRPr="006A422E">
        <w:rPr>
          <w:rFonts w:ascii="Calibri" w:hAnsi="Calibri" w:cs="Calibri"/>
          <w:szCs w:val="16"/>
          <w:lang w:val="en-GB"/>
        </w:rPr>
        <w:t xml:space="preserve">in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c</w:t>
        </w:r>
      </w:smartTag>
      <w:r w:rsidRPr="006A422E">
        <w:rPr>
          <w:rFonts w:ascii="Calibri" w:hAnsi="Calibri" w:cs="Calibri"/>
          <w:szCs w:val="16"/>
          <w:lang w:val="en-GB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n</w:t>
        </w:r>
      </w:smartTag>
      <w:r w:rsidRPr="006A422E">
        <w:rPr>
          <w:rFonts w:ascii="Calibri" w:hAnsi="Calibri" w:cs="Calibri"/>
          <w:szCs w:val="16"/>
          <w:lang w:val="en-GB"/>
        </w:rPr>
        <w:t>t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GB"/>
        </w:rPr>
        <w:t>p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r</w:t>
        </w:r>
      </w:smartTag>
      <w:r w:rsidRPr="006A422E">
        <w:rPr>
          <w:rFonts w:ascii="Calibri" w:hAnsi="Calibri" w:cs="Calibri"/>
          <w:szCs w:val="16"/>
          <w:lang w:val="en-GB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s</w:t>
        </w:r>
      </w:smartTag>
      <w:r w:rsidRPr="006A422E">
        <w:rPr>
          <w:rFonts w:ascii="Calibri" w:hAnsi="Calibri" w:cs="Calibri"/>
          <w:szCs w:val="16"/>
          <w:lang w:val="en-GB"/>
        </w:rPr>
        <w:t xml:space="preserve">, </w:t>
      </w:r>
      <w:r>
        <w:rPr>
          <w:rFonts w:ascii="Calibri" w:hAnsi="Calibri" w:cs="Calibri"/>
          <w:szCs w:val="16"/>
          <w:lang w:val="en-GB"/>
        </w:rPr>
        <w:t>million</w:t>
      </w:r>
      <w:r w:rsidRPr="007362FD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n</w:t>
        </w:r>
      </w:smartTag>
      <w:r w:rsidRPr="006A422E">
        <w:rPr>
          <w:rFonts w:ascii="Calibri" w:hAnsi="Calibri" w:cs="Calibri"/>
          <w:szCs w:val="16"/>
          <w:lang w:val="en-GB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GB"/>
          </w:rPr>
          <w:t>e</w:t>
        </w:r>
      </w:smartTag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77"/>
        <w:gridCol w:w="1063"/>
        <w:gridCol w:w="1063"/>
        <w:gridCol w:w="1063"/>
        <w:gridCol w:w="1063"/>
        <w:gridCol w:w="1063"/>
        <w:gridCol w:w="1064"/>
      </w:tblGrid>
      <w:tr w:rsidR="00167885" w:rsidRPr="006A422E" w:rsidTr="00167885">
        <w:trPr>
          <w:cantSplit/>
          <w:trHeight w:val="693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7885" w:rsidRPr="006A422E" w:rsidRDefault="00167885" w:rsidP="0016788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885" w:rsidRPr="006A422E" w:rsidRDefault="00167885" w:rsidP="0016788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CA17A6" w:rsidRPr="00CA17A6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no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-fi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CA17A6" w:rsidRPr="00CA17A6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885" w:rsidRPr="00270E3E" w:rsidRDefault="00167885" w:rsidP="00167885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CA17A6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CA17A6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885" w:rsidRPr="00270E3E" w:rsidRDefault="00167885" w:rsidP="00167885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f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gov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885" w:rsidRPr="00270E3E" w:rsidRDefault="00167885" w:rsidP="00167885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CA17A6">
              <w:rPr>
                <w:rFonts w:ascii="Calibri" w:hAnsi="Calibri" w:cs="Calibri"/>
                <w:szCs w:val="16"/>
              </w:rPr>
              <w:t xml:space="preserve"> </w:t>
            </w:r>
            <w:r w:rsidRPr="00270E3E">
              <w:rPr>
                <w:rFonts w:ascii="Calibri" w:hAnsi="Calibri" w:cs="Calibri"/>
                <w:szCs w:val="16"/>
              </w:rPr>
              <w:t>NPISH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s</w:t>
              </w:r>
            </w:smartTag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885" w:rsidRPr="00270E3E" w:rsidRDefault="00167885" w:rsidP="00167885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CA17A6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7885" w:rsidRPr="00270E3E" w:rsidRDefault="00167885" w:rsidP="0016788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To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l</w:t>
              </w:r>
            </w:smartTag>
            <w:r w:rsidRPr="00270E3E">
              <w:rPr>
                <w:rFonts w:ascii="Calibri" w:hAnsi="Calibri" w:cs="Calibri"/>
                <w:szCs w:val="16"/>
              </w:rPr>
              <w:t xml:space="preserve"> of</w:t>
            </w:r>
            <w:r w:rsidR="00CA17A6">
              <w:rPr>
                <w:rFonts w:ascii="Calibri" w:hAnsi="Calibri" w:cs="Calibri"/>
                <w:szCs w:val="16"/>
              </w:rPr>
              <w:t xml:space="preserve"> </w:t>
            </w:r>
            <w:r w:rsidRPr="00270E3E">
              <w:rPr>
                <w:rFonts w:ascii="Calibri" w:hAnsi="Calibri" w:cs="Calibri"/>
                <w:szCs w:val="16"/>
              </w:rPr>
              <w:t>s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c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t</w:t>
              </w:r>
            </w:smartTag>
            <w:r w:rsidRPr="00270E3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270E3E">
                <w:rPr>
                  <w:rFonts w:ascii="Calibri" w:hAnsi="Calibri" w:cs="Calibri"/>
                  <w:szCs w:val="16"/>
                </w:rPr>
                <w:t>s</w:t>
              </w:r>
            </w:smartTag>
          </w:p>
        </w:tc>
      </w:tr>
      <w:tr w:rsidR="00167885" w:rsidRPr="006A422E" w:rsidTr="00167885"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7885" w:rsidRPr="00511195" w:rsidRDefault="00167885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7885" w:rsidRPr="00270E3E" w:rsidRDefault="00167885" w:rsidP="0016788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7885" w:rsidRPr="00270E3E" w:rsidRDefault="00167885" w:rsidP="0016788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7885" w:rsidRPr="00270E3E" w:rsidRDefault="00167885" w:rsidP="0016788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7885" w:rsidRPr="00270E3E" w:rsidRDefault="00167885" w:rsidP="0016788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7885" w:rsidRPr="00270E3E" w:rsidRDefault="00167885" w:rsidP="0016788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7885" w:rsidRPr="00270E3E" w:rsidRDefault="00167885" w:rsidP="0016788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81 622 815,5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3 804 551,4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8 775 787,3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542 566,0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14 949 125,6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109 694 845,8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CA17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30 510 862,7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1 428 306,3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5 550 221,6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165 957,8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5 211 262,3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42 866 610,7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ue</w:t>
            </w:r>
            <w:r w:rsidR="00CA17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51 111 952,8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2 376 245,1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3 225 565,7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376 608,2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9 737 863,3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66 828 235,1</w:t>
            </w:r>
          </w:p>
        </w:tc>
      </w:tr>
      <w:tr w:rsidR="00521B78" w:rsidRPr="009B6ECF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CA17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di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CA17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27504F" w:rsidRDefault="00521B78" w:rsidP="00521B78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27504F" w:rsidRDefault="00521B78" w:rsidP="00521B78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27504F" w:rsidRDefault="00521B78" w:rsidP="00521B78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27504F" w:rsidRDefault="00521B78" w:rsidP="00521B78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27504F" w:rsidRDefault="00521B78" w:rsidP="00521B78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27504F" w:rsidRDefault="00521B78" w:rsidP="00521B78">
            <w:pPr>
              <w:jc w:val="right"/>
              <w:rPr>
                <w:rFonts w:ascii="Calibri" w:hAnsi="Calibri"/>
                <w:sz w:val="16"/>
                <w:szCs w:val="16"/>
                <w:u w:val="single"/>
                <w:lang w:val="en-US"/>
              </w:rPr>
            </w:pPr>
          </w:p>
        </w:tc>
      </w:tr>
      <w:tr w:rsidR="00521B78" w:rsidRPr="007250AF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CA17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oy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,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aid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y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CA17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17 147 152,4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875 598,1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2 661 491,3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268 576,0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1 085 543,6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15183A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15183A">
              <w:rPr>
                <w:rFonts w:ascii="Calibri" w:hAnsi="Calibri" w:cs="Calibri"/>
                <w:sz w:val="16"/>
                <w:szCs w:val="16"/>
              </w:rPr>
              <w:t>22 038 361,4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16 779 389,7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875 598,1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2 661 491,3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268 576,0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1 085 543,6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21 670 598,7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367 762,7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AD2FD3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…</w:t>
            </w:r>
            <w:r w:rsidR="00521B78"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AD2FD3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…</w:t>
            </w:r>
            <w:r w:rsidR="00521B78"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AD2FD3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…</w:t>
            </w:r>
            <w:r w:rsidR="00521B78"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AD2FD3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…</w:t>
            </w:r>
            <w:r w:rsidR="00521B78"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367 762,7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r w:rsidR="00CA17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on</w:t>
            </w:r>
            <w:r w:rsidR="00CA17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1 220 832,4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37 823,1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9 479,1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3 198,6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49 534,9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1 320 868,1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r w:rsidR="00CA17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su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on</w:t>
            </w:r>
            <w:r w:rsidR="00CA17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(-)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CA17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CA17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6 046 531,1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92 533,2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554 595,3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13 650,9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872 605,4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7 579 915,9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us</w:t>
            </w:r>
            <w:r w:rsidR="00CA17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CA17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CA17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mi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26 697 436,9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1 370 290,7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91 182,7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7 730 179,4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35 889 089,7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21B78" w:rsidRPr="006A422E" w:rsidTr="00167885">
        <w:tc>
          <w:tcPr>
            <w:tcW w:w="2977" w:type="dxa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063" w:type="dxa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4" w:type="dxa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21B78" w:rsidRPr="006A422E" w:rsidTr="00167885">
        <w:tc>
          <w:tcPr>
            <w:tcW w:w="2977" w:type="dxa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CA17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oy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CA17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ived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y 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s 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21 672 201,0</w:t>
            </w:r>
          </w:p>
        </w:tc>
        <w:tc>
          <w:tcPr>
            <w:tcW w:w="1064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21 672 201,0</w:t>
            </w:r>
          </w:p>
        </w:tc>
      </w:tr>
      <w:tr w:rsidR="00521B78" w:rsidRPr="006A422E" w:rsidTr="00167885">
        <w:tc>
          <w:tcPr>
            <w:tcW w:w="2977" w:type="dxa"/>
            <w:vAlign w:val="bottom"/>
          </w:tcPr>
          <w:p w:rsidR="00521B78" w:rsidRPr="00511195" w:rsidRDefault="00521B78" w:rsidP="00167885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521B78" w:rsidRPr="005D6B61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4" w:type="dxa"/>
            <w:vAlign w:val="bottom"/>
          </w:tcPr>
          <w:p w:rsidR="00521B78" w:rsidRPr="005D6B61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21B78" w:rsidRPr="006A422E" w:rsidTr="00167885">
        <w:tc>
          <w:tcPr>
            <w:tcW w:w="2977" w:type="dxa"/>
            <w:vAlign w:val="bottom"/>
          </w:tcPr>
          <w:p w:rsidR="00521B78" w:rsidRPr="00511195" w:rsidRDefault="00521B78" w:rsidP="00167885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21 670 598,7</w:t>
            </w:r>
          </w:p>
        </w:tc>
        <w:tc>
          <w:tcPr>
            <w:tcW w:w="1064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21 670 598,7</w:t>
            </w:r>
          </w:p>
        </w:tc>
      </w:tr>
      <w:tr w:rsidR="00521B78" w:rsidRPr="006A422E" w:rsidTr="00167885">
        <w:tc>
          <w:tcPr>
            <w:tcW w:w="2977" w:type="dxa"/>
            <w:vAlign w:val="bottom"/>
          </w:tcPr>
          <w:p w:rsidR="00521B78" w:rsidRPr="00511195" w:rsidRDefault="00521B78" w:rsidP="00167885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1 602,3</w:t>
            </w:r>
          </w:p>
        </w:tc>
        <w:tc>
          <w:tcPr>
            <w:tcW w:w="1064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1 602,3</w:t>
            </w:r>
          </w:p>
        </w:tc>
      </w:tr>
      <w:tr w:rsidR="00521B78" w:rsidRPr="006A422E" w:rsidTr="00167885">
        <w:tc>
          <w:tcPr>
            <w:tcW w:w="2977" w:type="dxa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on</w:t>
            </w:r>
            <w:r w:rsidR="00CA17A6" w:rsidRPr="00511195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ion</w:t>
            </w:r>
            <w:r w:rsidR="00CA17A6" w:rsidRPr="00511195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5 389 948,0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4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5 389 948,0</w:t>
            </w:r>
          </w:p>
        </w:tc>
      </w:tr>
      <w:tr w:rsidR="00521B78" w:rsidRPr="006A422E" w:rsidTr="00167885">
        <w:tc>
          <w:tcPr>
            <w:tcW w:w="2977" w:type="dxa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Su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on</w:t>
            </w:r>
            <w:r w:rsidR="00CA17A6" w:rsidRPr="00511195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ion</w:t>
            </w:r>
            <w:r w:rsidR="00CA17A6" w:rsidRPr="00511195">
              <w:rPr>
                <w:rFonts w:ascii="Calibri" w:hAnsi="Calibri" w:cs="Calibri"/>
                <w:spacing w:val="-4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(-)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248 281,8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4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248 281,8</w:t>
            </w:r>
          </w:p>
        </w:tc>
      </w:tr>
      <w:tr w:rsidR="00521B78" w:rsidRPr="006A422E" w:rsidTr="00167885">
        <w:tc>
          <w:tcPr>
            <w:tcW w:w="2977" w:type="dxa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CA17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mi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="00CA17A6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32 743 968,0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1 462 823,9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554 595,3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104 833,6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8 602 784,8</w:t>
            </w:r>
          </w:p>
        </w:tc>
        <w:tc>
          <w:tcPr>
            <w:tcW w:w="1064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43 469 005,6</w:t>
            </w:r>
          </w:p>
        </w:tc>
      </w:tr>
      <w:tr w:rsidR="00521B78" w:rsidRPr="006A422E" w:rsidTr="00167885">
        <w:tc>
          <w:tcPr>
            <w:tcW w:w="2977" w:type="dxa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lastRenderedPageBreak/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="00CA17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ived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1 225 318,8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3 015 550,2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1 525 096,9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3 004,2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413 081,3</w:t>
            </w:r>
          </w:p>
        </w:tc>
        <w:tc>
          <w:tcPr>
            <w:tcW w:w="1064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6 182 051,4</w:t>
            </w:r>
          </w:p>
        </w:tc>
      </w:tr>
      <w:tr w:rsidR="00521B78" w:rsidRPr="006A422E" w:rsidTr="00167885">
        <w:tc>
          <w:tcPr>
            <w:tcW w:w="2977" w:type="dxa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CA17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33 969 286,8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4 478 374,1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7 221 358,4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107 837,8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30 688 067,1</w:t>
            </w:r>
          </w:p>
        </w:tc>
        <w:tc>
          <w:tcPr>
            <w:tcW w:w="1064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76 464 924,2</w:t>
            </w:r>
          </w:p>
        </w:tc>
      </w:tr>
      <w:tr w:rsidR="00521B78" w:rsidRPr="006A422E" w:rsidTr="00167885">
        <w:tc>
          <w:tcPr>
            <w:tcW w:w="2977" w:type="dxa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CA17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CA17A6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448 810,2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1 484 391,7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10 900 747,4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2 523,0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5 632 735,8</w:t>
            </w:r>
          </w:p>
        </w:tc>
        <w:tc>
          <w:tcPr>
            <w:tcW w:w="1064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18 469 208,1</w:t>
            </w:r>
          </w:p>
        </w:tc>
      </w:tr>
      <w:tr w:rsidR="00521B78" w:rsidRPr="006A422E" w:rsidTr="00167885">
        <w:tc>
          <w:tcPr>
            <w:tcW w:w="2977" w:type="dxa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34 418 097,0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5 962 765,8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18 122 105,8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110 360,8</w:t>
            </w:r>
          </w:p>
        </w:tc>
        <w:tc>
          <w:tcPr>
            <w:tcW w:w="1063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36 320 802,9</w:t>
            </w:r>
          </w:p>
        </w:tc>
        <w:tc>
          <w:tcPr>
            <w:tcW w:w="1064" w:type="dxa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94 934 132,3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574E25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transferred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8 671 977,5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2 290 777,1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701 110,5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384 595,2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12 048 460,3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C547BD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transferred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2 807 491,2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562 396,3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10 542 233,8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386,7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3 999 700,2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17 912 208,2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To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of</w:t>
            </w:r>
            <w:r w:rsidR="00C547BD" w:rsidRPr="00511195">
              <w:rPr>
                <w:rFonts w:ascii="Calibri" w:hAnsi="Calibri" w:cs="Calibri"/>
                <w:spacing w:val="-4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11 479 468,7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2 853 173,4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11 243 344,3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386,7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4 384 295,4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29 960 668,5</w:t>
            </w:r>
          </w:p>
        </w:tc>
      </w:tr>
      <w:tr w:rsidR="00521B78" w:rsidRPr="007250AF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B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C547BD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y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(G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s</w:t>
            </w:r>
            <w:r w:rsidR="00C547BD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25 297 309,3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2 187 597,0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6 520 247,9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107 837,8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30 303 471,9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64 416 463,9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B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="00C547BD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="00C547BD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-2 358 681,0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921 995,4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358 513,6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2 136,3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1 633 035,6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556 999,9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="00C547BD"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di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22 938 628,3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3 109 592,4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6 878 761,5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109 974,1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31 936 507,5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64 973 463,8</w:t>
            </w:r>
          </w:p>
        </w:tc>
      </w:tr>
      <w:tr w:rsidR="00521B78" w:rsidRPr="006A422E" w:rsidTr="00167885">
        <w:tc>
          <w:tcPr>
            <w:tcW w:w="2977" w:type="dxa"/>
            <w:shd w:val="clear" w:color="auto" w:fill="auto"/>
            <w:vAlign w:val="bottom"/>
          </w:tcPr>
          <w:p w:rsidR="00521B78" w:rsidRPr="00511195" w:rsidRDefault="00521B78" w:rsidP="0016788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ju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  <w:r w:rsidR="00C547BD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t</w:t>
            </w:r>
            <w:r w:rsidR="00C547BD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in</w:t>
            </w:r>
            <w:r w:rsidR="00C547BD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hou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s</w:t>
            </w:r>
            <w:r w:rsidR="00C547BD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C547BD"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fu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976320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976320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976320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2 111 085,9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521B78" w:rsidRPr="006662A4" w:rsidRDefault="00521B78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2 111 085,9</w:t>
            </w:r>
          </w:p>
        </w:tc>
      </w:tr>
      <w:tr w:rsidR="00C547BD" w:rsidRPr="009B6ECF" w:rsidTr="00167885">
        <w:tc>
          <w:tcPr>
            <w:tcW w:w="2977" w:type="dxa"/>
            <w:shd w:val="clear" w:color="auto" w:fill="auto"/>
            <w:vAlign w:val="bottom"/>
          </w:tcPr>
          <w:p w:rsidR="00C547BD" w:rsidRPr="00511195" w:rsidRDefault="00C547BD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kk-KZ"/>
              </w:rPr>
              <w:t>fo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>r</w:t>
            </w:r>
            <w:r w:rsidRPr="00511195">
              <w:rPr>
                <w:rFonts w:ascii="Calibri" w:hAnsi="Calibri" w:cs="Calibri"/>
                <w:szCs w:val="16"/>
                <w:lang w:val="kk-KZ"/>
              </w:rPr>
              <w:t xml:space="preserve">mation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 sou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5FDF" w:rsidRDefault="00C547BD" w:rsidP="00665FDF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5FDF" w:rsidRDefault="00C547BD" w:rsidP="00665FDF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5FDF" w:rsidRDefault="00C547BD" w:rsidP="00665FDF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5FDF" w:rsidRDefault="00C547BD" w:rsidP="00665FDF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5FDF" w:rsidRDefault="00C547BD" w:rsidP="00665FDF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C547BD" w:rsidRPr="00665FDF" w:rsidRDefault="00C547BD" w:rsidP="00665FDF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</w:tr>
      <w:tr w:rsidR="00C547BD" w:rsidRPr="006A422E" w:rsidTr="00167885">
        <w:tc>
          <w:tcPr>
            <w:tcW w:w="2977" w:type="dxa"/>
            <w:vAlign w:val="bottom"/>
          </w:tcPr>
          <w:p w:rsidR="00C547BD" w:rsidRPr="00511195" w:rsidRDefault="00C547BD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ion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e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</w:p>
        </w:tc>
        <w:tc>
          <w:tcPr>
            <w:tcW w:w="1063" w:type="dxa"/>
            <w:vAlign w:val="bottom"/>
          </w:tcPr>
          <w:p w:rsidR="00C547BD" w:rsidRPr="006662A4" w:rsidRDefault="00C547BD" w:rsidP="00665FD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665FD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665FD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9 002 130,9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665FD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785 758,5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665FD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36 660 980,9</w:t>
            </w:r>
          </w:p>
        </w:tc>
        <w:tc>
          <w:tcPr>
            <w:tcW w:w="1064" w:type="dxa"/>
            <w:vAlign w:val="bottom"/>
          </w:tcPr>
          <w:p w:rsidR="00C547BD" w:rsidRPr="006662A4" w:rsidRDefault="00C547BD" w:rsidP="00665FD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46 448 870,3</w:t>
            </w:r>
          </w:p>
        </w:tc>
      </w:tr>
      <w:tr w:rsidR="00C547BD" w:rsidRPr="006A422E" w:rsidTr="00167885">
        <w:tc>
          <w:tcPr>
            <w:tcW w:w="2977" w:type="dxa"/>
            <w:vAlign w:val="bottom"/>
          </w:tcPr>
          <w:p w:rsidR="00C547BD" w:rsidRPr="00511195" w:rsidRDefault="00C547BD" w:rsidP="0016788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ju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of 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t 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in hou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h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s 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US"/>
              </w:rPr>
              <w:t>ion fu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2 111 085,9</w:t>
            </w:r>
          </w:p>
        </w:tc>
        <w:tc>
          <w:tcPr>
            <w:tcW w:w="1063" w:type="dxa"/>
            <w:vAlign w:val="bottom"/>
          </w:tcPr>
          <w:p w:rsidR="00C547BD" w:rsidRPr="00976320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vAlign w:val="bottom"/>
          </w:tcPr>
          <w:p w:rsidR="00C547BD" w:rsidRPr="00976320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vAlign w:val="bottom"/>
          </w:tcPr>
          <w:p w:rsidR="00C547BD" w:rsidRPr="00976320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4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2 111 085,9</w:t>
            </w:r>
          </w:p>
        </w:tc>
      </w:tr>
      <w:tr w:rsidR="00C547BD" w:rsidRPr="006A422E" w:rsidTr="00167885">
        <w:tc>
          <w:tcPr>
            <w:tcW w:w="2977" w:type="dxa"/>
            <w:vAlign w:val="bottom"/>
          </w:tcPr>
          <w:p w:rsidR="00C547BD" w:rsidRPr="00511195" w:rsidRDefault="00C547BD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 of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gain (i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)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23 324 126,1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999 153,8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-2 417 533,1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-675 784,4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-2 613 387,5</w:t>
            </w:r>
          </w:p>
        </w:tc>
        <w:tc>
          <w:tcPr>
            <w:tcW w:w="1064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18 616 574,9</w:t>
            </w:r>
          </w:p>
        </w:tc>
      </w:tr>
      <w:tr w:rsidR="00C547BD" w:rsidRPr="006A422E" w:rsidTr="00167885">
        <w:tc>
          <w:tcPr>
            <w:tcW w:w="2977" w:type="dxa"/>
            <w:vAlign w:val="bottom"/>
          </w:tcPr>
          <w:p w:rsidR="00C547BD" w:rsidRPr="00511195" w:rsidRDefault="00C547BD" w:rsidP="00167885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including: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4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547BD" w:rsidRPr="006A422E" w:rsidTr="00167885">
        <w:tc>
          <w:tcPr>
            <w:tcW w:w="2977" w:type="dxa"/>
            <w:vAlign w:val="bottom"/>
          </w:tcPr>
          <w:p w:rsidR="00C547BD" w:rsidRPr="00511195" w:rsidRDefault="00C547BD" w:rsidP="00167885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gross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22 938 628,3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998 506,5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-2 123 369,4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-675 784,4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-2 613 387,5</w:t>
            </w:r>
          </w:p>
        </w:tc>
        <w:tc>
          <w:tcPr>
            <w:tcW w:w="1064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18 524 593,5</w:t>
            </w:r>
          </w:p>
        </w:tc>
      </w:tr>
      <w:tr w:rsidR="00C547BD" w:rsidRPr="006A422E" w:rsidTr="00167885">
        <w:tc>
          <w:tcPr>
            <w:tcW w:w="2977" w:type="dxa"/>
            <w:vAlign w:val="bottom"/>
          </w:tcPr>
          <w:p w:rsidR="00C547BD" w:rsidRPr="00511195" w:rsidRDefault="00C547BD" w:rsidP="00167885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capital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ived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533 182,4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647,3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6 677,6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064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540 507,3</w:t>
            </w:r>
          </w:p>
        </w:tc>
      </w:tr>
      <w:tr w:rsidR="00C547BD" w:rsidRPr="006A422E" w:rsidTr="00167885">
        <w:tc>
          <w:tcPr>
            <w:tcW w:w="2977" w:type="dxa"/>
            <w:vAlign w:val="bottom"/>
          </w:tcPr>
          <w:p w:rsidR="00C547BD" w:rsidRPr="00511195" w:rsidRDefault="00C547BD" w:rsidP="00167885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f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: 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4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547BD" w:rsidRPr="006A422E" w:rsidTr="00167885">
        <w:tc>
          <w:tcPr>
            <w:tcW w:w="2977" w:type="dxa"/>
            <w:vAlign w:val="bottom"/>
          </w:tcPr>
          <w:p w:rsidR="00C547BD" w:rsidRPr="00511195" w:rsidRDefault="00C547BD" w:rsidP="00167885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300 194,0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647,3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6 051,2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4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306 892,5</w:t>
            </w:r>
          </w:p>
        </w:tc>
      </w:tr>
      <w:tr w:rsidR="00C547BD" w:rsidRPr="006A422E" w:rsidTr="00167885">
        <w:tc>
          <w:tcPr>
            <w:tcW w:w="2977" w:type="dxa"/>
            <w:vAlign w:val="bottom"/>
          </w:tcPr>
          <w:p w:rsidR="00C547BD" w:rsidRPr="00511195" w:rsidRDefault="00C547BD" w:rsidP="00167885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the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wo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232 988,4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626,4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4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233 614,8</w:t>
            </w:r>
          </w:p>
        </w:tc>
      </w:tr>
      <w:tr w:rsidR="00C547BD" w:rsidRPr="006A422E" w:rsidTr="00167885">
        <w:tc>
          <w:tcPr>
            <w:tcW w:w="2977" w:type="dxa"/>
            <w:vAlign w:val="bottom"/>
          </w:tcPr>
          <w:p w:rsidR="00C547BD" w:rsidRPr="00511195" w:rsidRDefault="00C547BD" w:rsidP="00167885">
            <w:pPr>
              <w:pStyle w:val="a9"/>
              <w:ind w:left="113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capital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f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transferred  (-)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147 684,6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300 841,3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064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448 525,9</w:t>
            </w:r>
          </w:p>
        </w:tc>
      </w:tr>
      <w:tr w:rsidR="00C547BD" w:rsidRPr="006A422E" w:rsidTr="00167885">
        <w:tc>
          <w:tcPr>
            <w:tcW w:w="2977" w:type="dxa"/>
            <w:vAlign w:val="bottom"/>
          </w:tcPr>
          <w:p w:rsidR="00C547BD" w:rsidRPr="00511195" w:rsidRDefault="00C547BD" w:rsidP="00167885">
            <w:pPr>
              <w:pStyle w:val="a9"/>
              <w:ind w:left="170"/>
              <w:rPr>
                <w:rFonts w:ascii="Calibri" w:hAnsi="Calibri" w:cs="Calibri"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szCs w:val="16"/>
                <w:lang w:val="en-US"/>
              </w:rPr>
              <w:t>to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: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4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547BD" w:rsidRPr="006A422E" w:rsidTr="00167885">
        <w:tc>
          <w:tcPr>
            <w:tcW w:w="2977" w:type="dxa"/>
            <w:vAlign w:val="bottom"/>
          </w:tcPr>
          <w:p w:rsidR="00C547BD" w:rsidRPr="00511195" w:rsidRDefault="00C547BD" w:rsidP="00167885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6 051,2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6662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300 841,3</w:t>
            </w:r>
          </w:p>
        </w:tc>
        <w:tc>
          <w:tcPr>
            <w:tcW w:w="1063" w:type="dxa"/>
            <w:vAlign w:val="bottom"/>
          </w:tcPr>
          <w:p w:rsidR="00C547BD" w:rsidRPr="00976320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vAlign w:val="bottom"/>
          </w:tcPr>
          <w:p w:rsidR="00C547BD" w:rsidRPr="00976320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4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306 892,5</w:t>
            </w:r>
          </w:p>
        </w:tc>
      </w:tr>
      <w:tr w:rsidR="00C547BD" w:rsidRPr="006A422E" w:rsidTr="00167885">
        <w:tc>
          <w:tcPr>
            <w:tcW w:w="2977" w:type="dxa"/>
            <w:vAlign w:val="bottom"/>
          </w:tcPr>
          <w:p w:rsidR="00C547BD" w:rsidRPr="00511195" w:rsidRDefault="00C547BD" w:rsidP="00167885">
            <w:pPr>
              <w:pStyle w:val="a9"/>
              <w:ind w:left="170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the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r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wo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</w:p>
        </w:tc>
        <w:tc>
          <w:tcPr>
            <w:tcW w:w="1063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141 633,4</w:t>
            </w:r>
          </w:p>
        </w:tc>
        <w:tc>
          <w:tcPr>
            <w:tcW w:w="1063" w:type="dxa"/>
            <w:vAlign w:val="bottom"/>
          </w:tcPr>
          <w:p w:rsidR="00C547BD" w:rsidRPr="00976320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vAlign w:val="bottom"/>
          </w:tcPr>
          <w:p w:rsidR="00C547BD" w:rsidRPr="00976320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vAlign w:val="bottom"/>
          </w:tcPr>
          <w:p w:rsidR="00C547BD" w:rsidRPr="00976320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vAlign w:val="bottom"/>
          </w:tcPr>
          <w:p w:rsidR="00C547BD" w:rsidRPr="00976320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4" w:type="dxa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141 633,4</w:t>
            </w:r>
          </w:p>
        </w:tc>
      </w:tr>
      <w:tr w:rsidR="00C547BD" w:rsidRPr="006A422E" w:rsidTr="00167885">
        <w:tc>
          <w:tcPr>
            <w:tcW w:w="2977" w:type="dxa"/>
            <w:shd w:val="clear" w:color="auto" w:fill="auto"/>
            <w:vAlign w:val="bottom"/>
          </w:tcPr>
          <w:p w:rsidR="00C547BD" w:rsidRPr="00511195" w:rsidRDefault="00C547BD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in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(i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547BD" w:rsidRPr="006A422E" w:rsidTr="00167885">
        <w:tc>
          <w:tcPr>
            <w:tcW w:w="2977" w:type="dxa"/>
            <w:shd w:val="clear" w:color="auto" w:fill="auto"/>
            <w:vAlign w:val="bottom"/>
          </w:tcPr>
          <w:p w:rsidR="00C547BD" w:rsidRPr="00511195" w:rsidRDefault="00C547BD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s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x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p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fo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m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12 930 954,5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298 406,6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2 510 056,3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33 156,3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1 690 865,8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17 463 439,5</w:t>
            </w:r>
          </w:p>
        </w:tc>
      </w:tr>
      <w:tr w:rsidR="00C547BD" w:rsidRPr="006A422E" w:rsidTr="00167885">
        <w:tc>
          <w:tcPr>
            <w:tcW w:w="2977" w:type="dxa"/>
            <w:shd w:val="clear" w:color="auto" w:fill="auto"/>
            <w:vAlign w:val="bottom"/>
          </w:tcPr>
          <w:p w:rsidR="00C547BD" w:rsidRPr="00511195" w:rsidRDefault="00C547BD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C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h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2 923 552,8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-33 413,8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-1 771,3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976320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976320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….</w:t>
            </w:r>
            <w:r w:rsidRPr="0097632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2 888 367,7</w:t>
            </w:r>
          </w:p>
        </w:tc>
      </w:tr>
      <w:tr w:rsidR="00C547BD" w:rsidRPr="006A422E" w:rsidTr="00167885">
        <w:tc>
          <w:tcPr>
            <w:tcW w:w="2977" w:type="dxa"/>
            <w:shd w:val="clear" w:color="auto" w:fill="auto"/>
            <w:vAlign w:val="bottom"/>
          </w:tcPr>
          <w:p w:rsidR="00C547BD" w:rsidRPr="00511195" w:rsidRDefault="00C547BD" w:rsidP="00167885">
            <w:pPr>
              <w:pStyle w:val="a9"/>
              <w:rPr>
                <w:rFonts w:ascii="Calibri" w:hAnsi="Calibri" w:cs="Calibri"/>
                <w:spacing w:val="-4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Net acqui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f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 xml:space="preserve"> v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b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l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pacing w:val="-4"/>
                  <w:szCs w:val="16"/>
                  <w:lang w:val="en-GB"/>
                </w:rPr>
                <w:t>s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574E25" w:rsidRDefault="00C547BD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574E25" w:rsidRDefault="00C547BD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574E25" w:rsidRDefault="00C547BD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574E25" w:rsidRDefault="00C547BD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574E25" w:rsidRDefault="00C547BD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C547BD" w:rsidRPr="00C014D2" w:rsidRDefault="00C547BD" w:rsidP="00521B78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C014D2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</w:p>
        </w:tc>
      </w:tr>
      <w:tr w:rsidR="00C547BD" w:rsidRPr="007250AF" w:rsidTr="00167885">
        <w:tc>
          <w:tcPr>
            <w:tcW w:w="2977" w:type="dxa"/>
            <w:shd w:val="clear" w:color="auto" w:fill="auto"/>
            <w:vAlign w:val="bottom"/>
          </w:tcPr>
          <w:p w:rsidR="00C547BD" w:rsidRPr="00511195" w:rsidRDefault="00C547BD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pacing w:val="-4"/>
                <w:szCs w:val="16"/>
                <w:lang w:val="en-GB"/>
              </w:rPr>
              <w:t>Net a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cqui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 of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-p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u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d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no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-fi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c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a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r w:rsidRPr="00511195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a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t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s</w:t>
              </w:r>
            </w:smartTag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574E25" w:rsidRDefault="00C547BD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574E25" w:rsidRDefault="00C547BD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574E25" w:rsidRDefault="00C547BD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574E25" w:rsidRDefault="00C547BD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C547BD" w:rsidRPr="00574E25" w:rsidRDefault="00C547BD" w:rsidP="00521B7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C547BD" w:rsidRPr="00C014D2" w:rsidRDefault="00C547BD" w:rsidP="00521B78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C014D2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</w:p>
        </w:tc>
      </w:tr>
      <w:tr w:rsidR="00C547BD" w:rsidRPr="006A422E" w:rsidTr="00167885"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47BD" w:rsidRPr="00511195" w:rsidRDefault="00C547BD" w:rsidP="00167885">
            <w:pPr>
              <w:pStyle w:val="a9"/>
              <w:rPr>
                <w:rFonts w:ascii="Calibri" w:hAnsi="Calibri" w:cs="Calibri"/>
                <w:szCs w:val="16"/>
                <w:lang w:val="en-GB"/>
              </w:rPr>
            </w:pPr>
            <w:r w:rsidRPr="00511195">
              <w:rPr>
                <w:rFonts w:ascii="Calibri" w:hAnsi="Calibri" w:cs="Calibri"/>
                <w:szCs w:val="16"/>
                <w:lang w:val="en-GB"/>
              </w:rPr>
              <w:t>N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l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d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 xml:space="preserve">g (+), 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e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t</w:t>
            </w:r>
            <w:r w:rsidRPr="00511195">
              <w:rPr>
                <w:rFonts w:ascii="Calibri" w:hAnsi="Calibri" w:cs="Calibri"/>
                <w:szCs w:val="16"/>
              </w:rPr>
              <w:t xml:space="preserve"> </w:t>
            </w:r>
            <w:r w:rsidRPr="00511195">
              <w:rPr>
                <w:rFonts w:ascii="Calibri" w:hAnsi="Calibri" w:cs="Calibri"/>
                <w:szCs w:val="16"/>
                <w:lang w:val="en-GB"/>
              </w:rPr>
              <w:t>bo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r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owi</w:t>
            </w:r>
            <w:smartTag w:uri="urn:schemas-microsoft-com:office:smarttags" w:element="PersonName">
              <w:r w:rsidRPr="00511195">
                <w:rPr>
                  <w:rFonts w:ascii="Calibri" w:hAnsi="Calibri" w:cs="Calibri"/>
                  <w:szCs w:val="16"/>
                  <w:lang w:val="en-GB"/>
                </w:rPr>
                <w:t>n</w:t>
              </w:r>
            </w:smartTag>
            <w:r w:rsidRPr="00511195">
              <w:rPr>
                <w:rFonts w:ascii="Calibri" w:hAnsi="Calibri" w:cs="Calibri"/>
                <w:szCs w:val="16"/>
                <w:lang w:val="en-GB"/>
              </w:rPr>
              <w:t>g (-)</w:t>
            </w:r>
            <w:r w:rsidRPr="009B6ECF">
              <w:rPr>
                <w:rFonts w:ascii="Calibri" w:hAnsi="Calibri" w:cs="Calibri"/>
                <w:szCs w:val="16"/>
                <w:lang w:val="en-GB"/>
              </w:rPr>
              <w:t>*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7 469 618,8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734 161,0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-4 925 818,1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-708 940,7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-4 304 253,3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47BD" w:rsidRPr="006662A4" w:rsidRDefault="00C547BD" w:rsidP="00521B7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-2 735 463,2</w:t>
            </w:r>
          </w:p>
        </w:tc>
      </w:tr>
    </w:tbl>
    <w:p w:rsidR="00167885" w:rsidRPr="006A422E" w:rsidRDefault="00167885" w:rsidP="00167885">
      <w:pPr>
        <w:pStyle w:val="a5"/>
        <w:spacing w:before="60"/>
        <w:ind w:left="0" w:firstLine="284"/>
        <w:rPr>
          <w:rFonts w:ascii="Calibri" w:hAnsi="Calibri" w:cs="Calibri"/>
          <w:szCs w:val="16"/>
          <w:lang w:val="en-US"/>
        </w:rPr>
      </w:pPr>
      <w:r w:rsidRPr="009B6ECF">
        <w:rPr>
          <w:rFonts w:ascii="Calibri" w:hAnsi="Calibri" w:cs="Calibri"/>
          <w:szCs w:val="16"/>
          <w:lang w:val="en-US"/>
        </w:rPr>
        <w:t xml:space="preserve">* </w:t>
      </w:r>
      <w:r w:rsidRPr="006A422E">
        <w:rPr>
          <w:rFonts w:ascii="Calibri" w:hAnsi="Calibri" w:cs="Calibri"/>
          <w:szCs w:val="16"/>
          <w:lang w:val="en-US"/>
        </w:rPr>
        <w:t>It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di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s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f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om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a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m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d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or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for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t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h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w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h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l</w:t>
        </w:r>
      </w:smartTag>
      <w:r w:rsidRPr="006A422E">
        <w:rPr>
          <w:rFonts w:ascii="Calibri" w:hAnsi="Calibri" w:cs="Calibri"/>
          <w:szCs w:val="16"/>
          <w:lang w:val="en-US"/>
        </w:rPr>
        <w:t>e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m</w:t>
        </w:r>
      </w:smartTag>
      <w:r w:rsidRPr="006A422E">
        <w:rPr>
          <w:rFonts w:ascii="Calibri" w:hAnsi="Calibri" w:cs="Calibri"/>
          <w:szCs w:val="16"/>
          <w:lang w:val="en-US"/>
        </w:rPr>
        <w:t>y in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si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of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s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r w:rsidRPr="006A422E">
        <w:rPr>
          <w:rFonts w:ascii="Calibri" w:hAnsi="Calibri" w:cs="Calibri"/>
          <w:szCs w:val="16"/>
          <w:lang w:val="en-US"/>
        </w:rPr>
        <w:t>l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di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y in the amount of </w:t>
      </w:r>
      <w:r w:rsidR="00521B78" w:rsidRPr="00C547BD">
        <w:rPr>
          <w:rFonts w:ascii="Calibri" w:hAnsi="Calibri" w:cs="Calibri"/>
          <w:szCs w:val="16"/>
          <w:lang w:val="en-US"/>
        </w:rPr>
        <w:t>1000230,9</w:t>
      </w:r>
      <w:r w:rsidR="00521B78" w:rsidRPr="00521B78">
        <w:rPr>
          <w:rFonts w:ascii="Calibri" w:hAnsi="Calibri" w:cs="Calibri"/>
          <w:sz w:val="14"/>
          <w:szCs w:val="14"/>
          <w:lang w:val="en-US"/>
        </w:rPr>
        <w:t xml:space="preserve"> </w:t>
      </w:r>
      <w:r>
        <w:rPr>
          <w:rFonts w:ascii="Calibri" w:hAnsi="Calibri" w:cs="Calibri"/>
          <w:szCs w:val="16"/>
          <w:lang w:val="en-US"/>
        </w:rPr>
        <w:t>million</w:t>
      </w:r>
      <w:r w:rsidR="00521B78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r w:rsidRPr="006A422E">
        <w:rPr>
          <w:rFonts w:ascii="Calibri" w:hAnsi="Calibri" w:cs="Calibri"/>
          <w:szCs w:val="16"/>
          <w:lang w:val="en-US"/>
        </w:rPr>
        <w:t>g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>.</w:t>
      </w:r>
    </w:p>
    <w:p w:rsidR="00675842" w:rsidRPr="006A422E" w:rsidRDefault="006C63E4" w:rsidP="00ED088E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r w:rsidRPr="006A422E">
        <w:rPr>
          <w:rFonts w:ascii="Calibri" w:hAnsi="Calibri"/>
          <w:sz w:val="20"/>
          <w:lang w:val="en-US"/>
        </w:rPr>
        <w:t>1.</w:t>
      </w:r>
      <w:r w:rsidR="00546E54" w:rsidRPr="006A422E">
        <w:rPr>
          <w:rFonts w:ascii="Calibri" w:hAnsi="Calibri"/>
          <w:sz w:val="20"/>
          <w:lang w:val="en-US"/>
        </w:rPr>
        <w:t>2</w:t>
      </w:r>
      <w:r w:rsidR="0015721E" w:rsidRPr="0015721E">
        <w:rPr>
          <w:rFonts w:ascii="Calibri" w:hAnsi="Calibri"/>
          <w:sz w:val="20"/>
          <w:lang w:val="en-US"/>
        </w:rPr>
        <w:t>1</w:t>
      </w:r>
      <w:r w:rsidR="00675842" w:rsidRPr="006A422E">
        <w:rPr>
          <w:rFonts w:ascii="Calibri" w:hAnsi="Calibri"/>
          <w:sz w:val="20"/>
          <w:lang w:val="en-US"/>
        </w:rPr>
        <w:t xml:space="preserve"> 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g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 xml:space="preserve">by 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y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p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of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e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r w:rsidR="00675842" w:rsidRPr="006A422E">
        <w:rPr>
          <w:rFonts w:ascii="Calibri" w:hAnsi="Calibri"/>
          <w:sz w:val="20"/>
          <w:lang w:val="en-US"/>
        </w:rPr>
        <w:t>ic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ivi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y</w:t>
      </w:r>
      <w:bookmarkEnd w:id="20"/>
    </w:p>
    <w:p w:rsidR="00675842" w:rsidRPr="006A422E" w:rsidRDefault="007E19AF" w:rsidP="007340B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 w:rsidRPr="006A422E">
        <w:rPr>
          <w:rFonts w:ascii="Calibri" w:hAnsi="Calibri" w:cs="Calibri"/>
          <w:szCs w:val="16"/>
          <w:lang w:val="en-US"/>
        </w:rPr>
        <w:t>in</w:t>
      </w:r>
      <w:r w:rsidR="00480B5A" w:rsidRPr="006A422E">
        <w:rPr>
          <w:rFonts w:ascii="Calibri" w:hAnsi="Calibri" w:cs="Calibri"/>
          <w:szCs w:val="16"/>
          <w:lang w:val="en-US"/>
        </w:rPr>
        <w:t xml:space="preserve"> current prices,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="00480B5A" w:rsidRPr="006A422E">
        <w:rPr>
          <w:rFonts w:ascii="Calibri" w:hAnsi="Calibri" w:cs="Calibri"/>
          <w:szCs w:val="16"/>
          <w:lang w:val="en-US"/>
        </w:rPr>
        <w:t xml:space="preserve"> tenge</w:t>
      </w:r>
    </w:p>
    <w:tbl>
      <w:tblPr>
        <w:tblW w:w="9356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127"/>
        <w:gridCol w:w="1134"/>
        <w:gridCol w:w="1134"/>
        <w:gridCol w:w="1134"/>
        <w:gridCol w:w="956"/>
        <w:gridCol w:w="886"/>
        <w:gridCol w:w="71"/>
        <w:gridCol w:w="957"/>
        <w:gridCol w:w="957"/>
      </w:tblGrid>
      <w:tr w:rsidR="004532A3" w:rsidRPr="006A422E" w:rsidTr="00D467AB">
        <w:trPr>
          <w:cantSplit/>
          <w:trHeight w:val="188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2A3" w:rsidRPr="006A422E" w:rsidRDefault="004532A3" w:rsidP="004532A3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2A3" w:rsidRPr="00270E3E" w:rsidRDefault="004532A3" w:rsidP="007E19AF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 xml:space="preserve">Output </w:t>
            </w:r>
            <w:r w:rsidR="007E19AF" w:rsidRPr="006A422E">
              <w:rPr>
                <w:rFonts w:ascii="Calibri" w:hAnsi="Calibri" w:cs="Calibri"/>
                <w:szCs w:val="16"/>
                <w:lang w:val="en-US"/>
              </w:rPr>
              <w:t>in</w:t>
            </w:r>
            <w:r w:rsidRPr="00270E3E">
              <w:rPr>
                <w:rFonts w:ascii="Calibri" w:hAnsi="Calibri" w:cs="Calibri"/>
                <w:szCs w:val="16"/>
              </w:rPr>
              <w:t xml:space="preserve"> basic prices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2A3" w:rsidRPr="00270E3E" w:rsidRDefault="004532A3" w:rsidP="004532A3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Intermediate consumption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2A3" w:rsidRPr="00270E3E" w:rsidRDefault="004532A3" w:rsidP="004532A3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32A3" w:rsidRPr="006A422E" w:rsidRDefault="002724A6" w:rsidP="004532A3">
            <w:pPr>
              <w:pStyle w:val="a7"/>
              <w:rPr>
                <w:rFonts w:ascii="Calibri" w:hAnsi="Calibri" w:cs="Calibri"/>
                <w:i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</w:t>
            </w:r>
          </w:p>
        </w:tc>
      </w:tr>
      <w:tr w:rsidR="004532A3" w:rsidRPr="009B6ECF" w:rsidTr="00D467AB">
        <w:trPr>
          <w:cantSplit/>
          <w:trHeight w:val="18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2A3" w:rsidRPr="00270E3E" w:rsidRDefault="004532A3" w:rsidP="004532A3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2A3" w:rsidRPr="00270E3E" w:rsidRDefault="004532A3" w:rsidP="004532A3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2A3" w:rsidRPr="00270E3E" w:rsidRDefault="004532A3" w:rsidP="004532A3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2A3" w:rsidRPr="00270E3E" w:rsidRDefault="004532A3" w:rsidP="004532A3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2A3" w:rsidRPr="00270E3E" w:rsidRDefault="0030054A" w:rsidP="004532A3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r w:rsidR="004532A3" w:rsidRPr="00270E3E">
              <w:rPr>
                <w:rFonts w:ascii="Calibri" w:hAnsi="Calibri" w:cs="Calibri"/>
                <w:szCs w:val="16"/>
              </w:rPr>
              <w:t>ompensa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-</w:t>
            </w:r>
            <w:r w:rsidR="004532A3" w:rsidRPr="00270E3E">
              <w:rPr>
                <w:rFonts w:ascii="Calibri" w:hAnsi="Calibri" w:cs="Calibri"/>
                <w:szCs w:val="16"/>
              </w:rPr>
              <w:t>tion of employees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2A3" w:rsidRPr="006A422E" w:rsidRDefault="007E19AF" w:rsidP="004532A3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taxes on production excluding other subsidies on production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2A3" w:rsidRPr="00270E3E" w:rsidRDefault="004532A3" w:rsidP="004532A3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сonsumption of fixed capital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32A3" w:rsidRPr="006A422E" w:rsidRDefault="004532A3" w:rsidP="004532A3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operating surplus and net mixed income</w:t>
            </w:r>
          </w:p>
        </w:tc>
      </w:tr>
      <w:tr w:rsidR="00F446FE" w:rsidRPr="006A422E" w:rsidTr="0030054A">
        <w:trPr>
          <w:cantSplit/>
        </w:trPr>
        <w:tc>
          <w:tcPr>
            <w:tcW w:w="2127" w:type="dxa"/>
            <w:vAlign w:val="bottom"/>
          </w:tcPr>
          <w:p w:rsidR="00F446FE" w:rsidRPr="006A422E" w:rsidRDefault="00F446FE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Agriculture, forestry and fishing</w:t>
            </w:r>
          </w:p>
        </w:tc>
        <w:tc>
          <w:tcPr>
            <w:tcW w:w="1134" w:type="dxa"/>
            <w:vAlign w:val="bottom"/>
          </w:tcPr>
          <w:p w:rsidR="00F446FE" w:rsidRPr="00270E3E" w:rsidRDefault="00F446FE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F446FE" w:rsidRPr="00270E3E" w:rsidRDefault="00F446FE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F446FE" w:rsidRPr="00270E3E" w:rsidRDefault="00F446FE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956" w:type="dxa"/>
            <w:vAlign w:val="bottom"/>
          </w:tcPr>
          <w:p w:rsidR="00F446FE" w:rsidRPr="00270E3E" w:rsidRDefault="00F446FE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886" w:type="dxa"/>
            <w:vAlign w:val="bottom"/>
          </w:tcPr>
          <w:p w:rsidR="00F446FE" w:rsidRPr="00270E3E" w:rsidRDefault="00F446FE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028" w:type="dxa"/>
            <w:gridSpan w:val="2"/>
            <w:vAlign w:val="bottom"/>
          </w:tcPr>
          <w:p w:rsidR="00F446FE" w:rsidRPr="00270E3E" w:rsidRDefault="00F446FE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957" w:type="dxa"/>
            <w:vAlign w:val="bottom"/>
          </w:tcPr>
          <w:p w:rsidR="00F446FE" w:rsidRPr="00270E3E" w:rsidRDefault="00F446FE" w:rsidP="00687263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167885" w:rsidRPr="006A422E" w:rsidTr="00526333">
        <w:trPr>
          <w:cantSplit/>
          <w:trHeight w:val="89"/>
        </w:trPr>
        <w:tc>
          <w:tcPr>
            <w:tcW w:w="2127" w:type="dxa"/>
            <w:vAlign w:val="bottom"/>
          </w:tcPr>
          <w:p w:rsidR="00167885" w:rsidRPr="006A422E" w:rsidRDefault="00167885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167885" w:rsidRPr="00574E25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3 989 279,1</w:t>
            </w:r>
          </w:p>
        </w:tc>
        <w:tc>
          <w:tcPr>
            <w:tcW w:w="1134" w:type="dxa"/>
            <w:vAlign w:val="bottom"/>
          </w:tcPr>
          <w:p w:rsidR="00167885" w:rsidRPr="00574E25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1 849 271,5</w:t>
            </w:r>
          </w:p>
        </w:tc>
        <w:tc>
          <w:tcPr>
            <w:tcW w:w="1134" w:type="dxa"/>
            <w:vAlign w:val="bottom"/>
          </w:tcPr>
          <w:p w:rsidR="00167885" w:rsidRPr="00574E25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2 140 007,6</w:t>
            </w:r>
          </w:p>
        </w:tc>
        <w:tc>
          <w:tcPr>
            <w:tcW w:w="956" w:type="dxa"/>
            <w:vAlign w:val="bottom"/>
          </w:tcPr>
          <w:p w:rsidR="00167885" w:rsidRPr="00574E25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472 879,5</w:t>
            </w:r>
          </w:p>
        </w:tc>
        <w:tc>
          <w:tcPr>
            <w:tcW w:w="886" w:type="dxa"/>
            <w:vAlign w:val="bottom"/>
          </w:tcPr>
          <w:p w:rsidR="00167885" w:rsidRPr="00574E25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2 743,9</w:t>
            </w:r>
          </w:p>
        </w:tc>
        <w:tc>
          <w:tcPr>
            <w:tcW w:w="1028" w:type="dxa"/>
            <w:gridSpan w:val="2"/>
            <w:vAlign w:val="bottom"/>
          </w:tcPr>
          <w:p w:rsidR="00167885" w:rsidRPr="00574E25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245 184,9</w:t>
            </w:r>
          </w:p>
        </w:tc>
        <w:tc>
          <w:tcPr>
            <w:tcW w:w="957" w:type="dxa"/>
            <w:vAlign w:val="bottom"/>
          </w:tcPr>
          <w:p w:rsidR="00167885" w:rsidRPr="00574E25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1 419 199,3</w:t>
            </w:r>
          </w:p>
        </w:tc>
      </w:tr>
      <w:tr w:rsidR="00167885" w:rsidRPr="006A422E" w:rsidTr="00526333">
        <w:trPr>
          <w:cantSplit/>
          <w:trHeight w:val="89"/>
        </w:trPr>
        <w:tc>
          <w:tcPr>
            <w:tcW w:w="2127" w:type="dxa"/>
            <w:vAlign w:val="bottom"/>
          </w:tcPr>
          <w:p w:rsidR="00167885" w:rsidRPr="006A422E" w:rsidRDefault="00167885" w:rsidP="0016788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4 818 149,2</w:t>
            </w:r>
          </w:p>
        </w:tc>
        <w:tc>
          <w:tcPr>
            <w:tcW w:w="1134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2 361 864,6</w:t>
            </w:r>
          </w:p>
        </w:tc>
        <w:tc>
          <w:tcPr>
            <w:tcW w:w="1134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2 456 284,6</w:t>
            </w:r>
          </w:p>
        </w:tc>
        <w:tc>
          <w:tcPr>
            <w:tcW w:w="956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604 736,3</w:t>
            </w:r>
          </w:p>
        </w:tc>
        <w:tc>
          <w:tcPr>
            <w:tcW w:w="886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2 345,7</w:t>
            </w:r>
          </w:p>
        </w:tc>
        <w:tc>
          <w:tcPr>
            <w:tcW w:w="1028" w:type="dxa"/>
            <w:gridSpan w:val="2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290 751,2</w:t>
            </w:r>
          </w:p>
        </w:tc>
        <w:tc>
          <w:tcPr>
            <w:tcW w:w="957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1 558 451,4</w:t>
            </w:r>
          </w:p>
        </w:tc>
      </w:tr>
      <w:tr w:rsidR="00167885" w:rsidRPr="006A422E" w:rsidTr="00526333">
        <w:trPr>
          <w:cantSplit/>
          <w:trHeight w:val="89"/>
        </w:trPr>
        <w:tc>
          <w:tcPr>
            <w:tcW w:w="2127" w:type="dxa"/>
            <w:vAlign w:val="bottom"/>
          </w:tcPr>
          <w:p w:rsidR="00167885" w:rsidRDefault="00167885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5 222 888,5</w:t>
            </w:r>
          </w:p>
        </w:tc>
        <w:tc>
          <w:tcPr>
            <w:tcW w:w="1134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2 505 389,4</w:t>
            </w:r>
          </w:p>
        </w:tc>
        <w:tc>
          <w:tcPr>
            <w:tcW w:w="1134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2 717 499,1</w:t>
            </w:r>
          </w:p>
        </w:tc>
        <w:tc>
          <w:tcPr>
            <w:tcW w:w="956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669 704,4</w:t>
            </w:r>
          </w:p>
        </w:tc>
        <w:tc>
          <w:tcPr>
            <w:tcW w:w="886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2 393,5</w:t>
            </w:r>
          </w:p>
        </w:tc>
        <w:tc>
          <w:tcPr>
            <w:tcW w:w="1028" w:type="dxa"/>
            <w:gridSpan w:val="2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295 839,2</w:t>
            </w:r>
          </w:p>
        </w:tc>
        <w:tc>
          <w:tcPr>
            <w:tcW w:w="957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1 749 562,0</w:t>
            </w:r>
          </w:p>
        </w:tc>
      </w:tr>
      <w:tr w:rsidR="00167885" w:rsidRPr="006A422E" w:rsidTr="0030054A">
        <w:trPr>
          <w:cantSplit/>
        </w:trPr>
        <w:tc>
          <w:tcPr>
            <w:tcW w:w="2127" w:type="dxa"/>
            <w:vAlign w:val="bottom"/>
          </w:tcPr>
          <w:p w:rsidR="00167885" w:rsidRDefault="00167885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5 797 448,5</w:t>
            </w:r>
          </w:p>
        </w:tc>
        <w:tc>
          <w:tcPr>
            <w:tcW w:w="1134" w:type="dxa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2 691 887,8</w:t>
            </w:r>
          </w:p>
        </w:tc>
        <w:tc>
          <w:tcPr>
            <w:tcW w:w="1134" w:type="dxa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3 105 560,7</w:t>
            </w:r>
          </w:p>
        </w:tc>
        <w:tc>
          <w:tcPr>
            <w:tcW w:w="956" w:type="dxa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769 898,6</w:t>
            </w:r>
          </w:p>
        </w:tc>
        <w:tc>
          <w:tcPr>
            <w:tcW w:w="886" w:type="dxa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2 669,1</w:t>
            </w:r>
          </w:p>
        </w:tc>
        <w:tc>
          <w:tcPr>
            <w:tcW w:w="1028" w:type="dxa"/>
            <w:gridSpan w:val="2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357 777,7</w:t>
            </w:r>
          </w:p>
        </w:tc>
        <w:tc>
          <w:tcPr>
            <w:tcW w:w="957" w:type="dxa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1 975 215,3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Default="00BA39D9" w:rsidP="00E529BB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6 934 262,6</w:t>
            </w:r>
          </w:p>
        </w:tc>
        <w:tc>
          <w:tcPr>
            <w:tcW w:w="1134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3 125 373,5</w:t>
            </w:r>
          </w:p>
        </w:tc>
        <w:tc>
          <w:tcPr>
            <w:tcW w:w="1134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3 808 889,1</w:t>
            </w:r>
          </w:p>
        </w:tc>
        <w:tc>
          <w:tcPr>
            <w:tcW w:w="956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852 360,5</w:t>
            </w:r>
          </w:p>
        </w:tc>
        <w:tc>
          <w:tcPr>
            <w:tcW w:w="886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4 228,1</w:t>
            </w:r>
          </w:p>
        </w:tc>
        <w:tc>
          <w:tcPr>
            <w:tcW w:w="1028" w:type="dxa"/>
            <w:gridSpan w:val="2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429 425,6</w:t>
            </w:r>
          </w:p>
        </w:tc>
        <w:tc>
          <w:tcPr>
            <w:tcW w:w="957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2 522 874,9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Pr="006A422E" w:rsidRDefault="00BA39D9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Industry</w:t>
            </w:r>
          </w:p>
        </w:tc>
        <w:tc>
          <w:tcPr>
            <w:tcW w:w="1134" w:type="dxa"/>
            <w:vAlign w:val="bottom"/>
          </w:tcPr>
          <w:p w:rsidR="00BA39D9" w:rsidRPr="007E4326" w:rsidRDefault="00BA39D9" w:rsidP="00B25A9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BA39D9" w:rsidRPr="007E4326" w:rsidRDefault="00BA39D9" w:rsidP="00B25A9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BA39D9" w:rsidRPr="007E4326" w:rsidRDefault="00BA39D9" w:rsidP="00B25A9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BA39D9" w:rsidRPr="007E4326" w:rsidRDefault="00BA39D9" w:rsidP="00B25A9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886" w:type="dxa"/>
            <w:vAlign w:val="bottom"/>
          </w:tcPr>
          <w:p w:rsidR="00BA39D9" w:rsidRPr="007E4326" w:rsidRDefault="00BA39D9" w:rsidP="00B25A9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028" w:type="dxa"/>
            <w:gridSpan w:val="2"/>
            <w:vAlign w:val="bottom"/>
          </w:tcPr>
          <w:p w:rsidR="00BA39D9" w:rsidRPr="007E4326" w:rsidRDefault="00BA39D9" w:rsidP="00B25A9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BA39D9" w:rsidRPr="007E4326" w:rsidRDefault="00BA39D9" w:rsidP="00B25A9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Pr="006A422E" w:rsidRDefault="00BA39D9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23 113 215,8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10 850 700,9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12 262 514,9</w:t>
            </w:r>
          </w:p>
        </w:tc>
        <w:tc>
          <w:tcPr>
            <w:tcW w:w="956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3 274 269,6</w:t>
            </w:r>
          </w:p>
        </w:tc>
        <w:tc>
          <w:tcPr>
            <w:tcW w:w="886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475 775,0</w:t>
            </w:r>
          </w:p>
        </w:tc>
        <w:tc>
          <w:tcPr>
            <w:tcW w:w="1028" w:type="dxa"/>
            <w:gridSpan w:val="2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1 660 880,5</w:t>
            </w:r>
          </w:p>
        </w:tc>
        <w:tc>
          <w:tcPr>
            <w:tcW w:w="957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6 851 589,8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Pr="006A422E" w:rsidRDefault="00BA39D9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29 862 968,0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15 261 995,9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14 600 972,1</w:t>
            </w:r>
          </w:p>
        </w:tc>
        <w:tc>
          <w:tcPr>
            <w:tcW w:w="956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3 854 916,4</w:t>
            </w:r>
          </w:p>
        </w:tc>
        <w:tc>
          <w:tcPr>
            <w:tcW w:w="886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428 870,0</w:t>
            </w:r>
          </w:p>
        </w:tc>
        <w:tc>
          <w:tcPr>
            <w:tcW w:w="1028" w:type="dxa"/>
            <w:gridSpan w:val="2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1 984 325,0</w:t>
            </w:r>
          </w:p>
        </w:tc>
        <w:tc>
          <w:tcPr>
            <w:tcW w:w="957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8 332 860,7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Default="00BA39D9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34 969 647,7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17 548 366,8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17 421 280,9</w:t>
            </w:r>
          </w:p>
        </w:tc>
        <w:tc>
          <w:tcPr>
            <w:tcW w:w="956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4 567 785,8</w:t>
            </w:r>
          </w:p>
        </w:tc>
        <w:tc>
          <w:tcPr>
            <w:tcW w:w="886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437 996,8</w:t>
            </w:r>
          </w:p>
        </w:tc>
        <w:tc>
          <w:tcPr>
            <w:tcW w:w="1028" w:type="dxa"/>
            <w:gridSpan w:val="2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2 409 576,6</w:t>
            </w:r>
          </w:p>
        </w:tc>
        <w:tc>
          <w:tcPr>
            <w:tcW w:w="957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10 005 921,7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Default="00BA39D9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36 539 597,3</w:t>
            </w:r>
          </w:p>
        </w:tc>
        <w:tc>
          <w:tcPr>
            <w:tcW w:w="1134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17 385 104,8</w:t>
            </w:r>
          </w:p>
        </w:tc>
        <w:tc>
          <w:tcPr>
            <w:tcW w:w="1134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19 154 492,5</w:t>
            </w:r>
          </w:p>
        </w:tc>
        <w:tc>
          <w:tcPr>
            <w:tcW w:w="956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5 039 977,0</w:t>
            </w:r>
          </w:p>
        </w:tc>
        <w:tc>
          <w:tcPr>
            <w:tcW w:w="886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514 787,7</w:t>
            </w:r>
          </w:p>
        </w:tc>
        <w:tc>
          <w:tcPr>
            <w:tcW w:w="1028" w:type="dxa"/>
            <w:gridSpan w:val="2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2 645 159,6</w:t>
            </w:r>
          </w:p>
        </w:tc>
        <w:tc>
          <w:tcPr>
            <w:tcW w:w="957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10 954 568,2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Default="00BA39D9" w:rsidP="00E529BB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34 055 636,7</w:t>
            </w:r>
          </w:p>
        </w:tc>
        <w:tc>
          <w:tcPr>
            <w:tcW w:w="1134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14 957 465,3</w:t>
            </w:r>
          </w:p>
        </w:tc>
        <w:tc>
          <w:tcPr>
            <w:tcW w:w="1134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19 098 171,4</w:t>
            </w:r>
          </w:p>
        </w:tc>
        <w:tc>
          <w:tcPr>
            <w:tcW w:w="956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4 940 561,4</w:t>
            </w:r>
          </w:p>
        </w:tc>
        <w:tc>
          <w:tcPr>
            <w:tcW w:w="886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946 986,1</w:t>
            </w:r>
          </w:p>
        </w:tc>
        <w:tc>
          <w:tcPr>
            <w:tcW w:w="1028" w:type="dxa"/>
            <w:gridSpan w:val="2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2 572 856,4</w:t>
            </w:r>
          </w:p>
        </w:tc>
        <w:tc>
          <w:tcPr>
            <w:tcW w:w="957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10 637 767,5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Pr="006A422E" w:rsidRDefault="00BA39D9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Mining and quarrying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86" w:type="dxa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28" w:type="dxa"/>
            <w:gridSpan w:val="2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Pr="006A422E" w:rsidRDefault="00BA39D9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11 038 678,3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4 990 951,0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6 047 727,3</w:t>
            </w:r>
          </w:p>
        </w:tc>
        <w:tc>
          <w:tcPr>
            <w:tcW w:w="956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1 298 064,0</w:t>
            </w:r>
          </w:p>
        </w:tc>
        <w:tc>
          <w:tcPr>
            <w:tcW w:w="886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368 802,1</w:t>
            </w:r>
          </w:p>
        </w:tc>
        <w:tc>
          <w:tcPr>
            <w:tcW w:w="1028" w:type="dxa"/>
            <w:gridSpan w:val="2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932 302,8</w:t>
            </w:r>
          </w:p>
        </w:tc>
        <w:tc>
          <w:tcPr>
            <w:tcW w:w="957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3 448 558,4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Pr="006A422E" w:rsidRDefault="00BA39D9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14 909 860,6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7 488 166,2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7 421 694,4</w:t>
            </w:r>
          </w:p>
        </w:tc>
        <w:tc>
          <w:tcPr>
            <w:tcW w:w="956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1 613 611,5</w:t>
            </w:r>
          </w:p>
        </w:tc>
        <w:tc>
          <w:tcPr>
            <w:tcW w:w="886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335 800,3</w:t>
            </w:r>
          </w:p>
        </w:tc>
        <w:tc>
          <w:tcPr>
            <w:tcW w:w="1028" w:type="dxa"/>
            <w:gridSpan w:val="2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1 139 173,9</w:t>
            </w:r>
          </w:p>
        </w:tc>
        <w:tc>
          <w:tcPr>
            <w:tcW w:w="957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4 333 108,7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Default="00BA39D9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18 457 157,9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9 252 507,9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9 204 650,0</w:t>
            </w:r>
          </w:p>
        </w:tc>
        <w:tc>
          <w:tcPr>
            <w:tcW w:w="956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1 978 957,3</w:t>
            </w:r>
          </w:p>
        </w:tc>
        <w:tc>
          <w:tcPr>
            <w:tcW w:w="886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336 297,6</w:t>
            </w:r>
          </w:p>
        </w:tc>
        <w:tc>
          <w:tcPr>
            <w:tcW w:w="1028" w:type="dxa"/>
            <w:gridSpan w:val="2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1 441 987,2</w:t>
            </w:r>
          </w:p>
        </w:tc>
        <w:tc>
          <w:tcPr>
            <w:tcW w:w="957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5 447 407,9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Default="00BA39D9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19 155 320,3</w:t>
            </w:r>
          </w:p>
        </w:tc>
        <w:tc>
          <w:tcPr>
            <w:tcW w:w="1134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9 123 210,8</w:t>
            </w:r>
          </w:p>
        </w:tc>
        <w:tc>
          <w:tcPr>
            <w:tcW w:w="1134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10 032 109,5</w:t>
            </w:r>
          </w:p>
        </w:tc>
        <w:tc>
          <w:tcPr>
            <w:tcW w:w="956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2 188 129,9</w:t>
            </w:r>
          </w:p>
        </w:tc>
        <w:tc>
          <w:tcPr>
            <w:tcW w:w="886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395 877,9</w:t>
            </w:r>
          </w:p>
        </w:tc>
        <w:tc>
          <w:tcPr>
            <w:tcW w:w="1028" w:type="dxa"/>
            <w:gridSpan w:val="2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1 580 701,0</w:t>
            </w:r>
          </w:p>
        </w:tc>
        <w:tc>
          <w:tcPr>
            <w:tcW w:w="957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5 867 400,7</w:t>
            </w:r>
          </w:p>
        </w:tc>
      </w:tr>
      <w:tr w:rsidR="00BA39D9" w:rsidRPr="007E4326" w:rsidTr="0030054A">
        <w:trPr>
          <w:cantSplit/>
        </w:trPr>
        <w:tc>
          <w:tcPr>
            <w:tcW w:w="2127" w:type="dxa"/>
            <w:vAlign w:val="bottom"/>
          </w:tcPr>
          <w:p w:rsidR="00BA39D9" w:rsidRDefault="00BA39D9" w:rsidP="00E529BB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14 923 574,6</w:t>
            </w:r>
          </w:p>
        </w:tc>
        <w:tc>
          <w:tcPr>
            <w:tcW w:w="1134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6 326 739,1</w:t>
            </w:r>
          </w:p>
        </w:tc>
        <w:tc>
          <w:tcPr>
            <w:tcW w:w="1134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8 596 835,5</w:t>
            </w:r>
          </w:p>
        </w:tc>
        <w:tc>
          <w:tcPr>
            <w:tcW w:w="956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1 875 047,9</w:t>
            </w:r>
          </w:p>
        </w:tc>
        <w:tc>
          <w:tcPr>
            <w:tcW w:w="886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725 031,2</w:t>
            </w:r>
          </w:p>
        </w:tc>
        <w:tc>
          <w:tcPr>
            <w:tcW w:w="1028" w:type="dxa"/>
            <w:gridSpan w:val="2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1 397 224,3</w:t>
            </w:r>
          </w:p>
        </w:tc>
        <w:tc>
          <w:tcPr>
            <w:tcW w:w="957" w:type="dxa"/>
            <w:vAlign w:val="bottom"/>
          </w:tcPr>
          <w:p w:rsidR="00BA39D9" w:rsidRPr="006662A4" w:rsidRDefault="00BA39D9" w:rsidP="00BA39D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4 599 532,1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Pr="006A422E" w:rsidRDefault="00BA39D9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Manufacturing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86" w:type="dxa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28" w:type="dxa"/>
            <w:gridSpan w:val="2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BA39D9" w:rsidRPr="00574E25" w:rsidRDefault="00BA39D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Pr="006A422E" w:rsidRDefault="00BA39D9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10 254 342,7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4 932 445,8</w:t>
            </w:r>
          </w:p>
        </w:tc>
        <w:tc>
          <w:tcPr>
            <w:tcW w:w="1134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5 321 896,9</w:t>
            </w:r>
          </w:p>
        </w:tc>
        <w:tc>
          <w:tcPr>
            <w:tcW w:w="956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1 499 273,0</w:t>
            </w:r>
          </w:p>
        </w:tc>
        <w:tc>
          <w:tcPr>
            <w:tcW w:w="886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84 847,4</w:t>
            </w:r>
          </w:p>
        </w:tc>
        <w:tc>
          <w:tcPr>
            <w:tcW w:w="1028" w:type="dxa"/>
            <w:gridSpan w:val="2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559 371,3</w:t>
            </w:r>
          </w:p>
        </w:tc>
        <w:tc>
          <w:tcPr>
            <w:tcW w:w="957" w:type="dxa"/>
            <w:vAlign w:val="bottom"/>
          </w:tcPr>
          <w:p w:rsidR="00BA39D9" w:rsidRPr="00574E25" w:rsidRDefault="00BA39D9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74E25">
              <w:rPr>
                <w:rFonts w:ascii="Calibri" w:hAnsi="Calibri"/>
                <w:sz w:val="16"/>
                <w:szCs w:val="16"/>
              </w:rPr>
              <w:t>3 178 405,2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Pr="006A422E" w:rsidRDefault="00BA39D9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12 643 299,5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6 509 279,0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6 134 020,5</w:t>
            </w:r>
          </w:p>
        </w:tc>
        <w:tc>
          <w:tcPr>
            <w:tcW w:w="956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1 718 849,2</w:t>
            </w:r>
          </w:p>
        </w:tc>
        <w:tc>
          <w:tcPr>
            <w:tcW w:w="886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74 478,6</w:t>
            </w:r>
          </w:p>
        </w:tc>
        <w:tc>
          <w:tcPr>
            <w:tcW w:w="1028" w:type="dxa"/>
            <w:gridSpan w:val="2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647 463,4</w:t>
            </w:r>
          </w:p>
        </w:tc>
        <w:tc>
          <w:tcPr>
            <w:tcW w:w="957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3 693 229,3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Default="00BA39D9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lastRenderedPageBreak/>
              <w:t>2018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13 964 363,2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6 899 241,6</w:t>
            </w:r>
          </w:p>
        </w:tc>
        <w:tc>
          <w:tcPr>
            <w:tcW w:w="1134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7 065 121,6</w:t>
            </w:r>
          </w:p>
        </w:tc>
        <w:tc>
          <w:tcPr>
            <w:tcW w:w="956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2 011 142,0</w:t>
            </w:r>
          </w:p>
        </w:tc>
        <w:tc>
          <w:tcPr>
            <w:tcW w:w="886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82 525,1</w:t>
            </w:r>
          </w:p>
        </w:tc>
        <w:tc>
          <w:tcPr>
            <w:tcW w:w="1028" w:type="dxa"/>
            <w:gridSpan w:val="2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755 462,2</w:t>
            </w:r>
          </w:p>
        </w:tc>
        <w:tc>
          <w:tcPr>
            <w:tcW w:w="957" w:type="dxa"/>
            <w:vAlign w:val="bottom"/>
          </w:tcPr>
          <w:p w:rsidR="00BA39D9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4 215 992,3</w:t>
            </w:r>
          </w:p>
        </w:tc>
      </w:tr>
      <w:tr w:rsidR="00BA39D9" w:rsidRPr="006A422E" w:rsidTr="0030054A">
        <w:trPr>
          <w:cantSplit/>
        </w:trPr>
        <w:tc>
          <w:tcPr>
            <w:tcW w:w="2127" w:type="dxa"/>
            <w:vAlign w:val="bottom"/>
          </w:tcPr>
          <w:p w:rsidR="00BA39D9" w:rsidRDefault="00BA39D9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14 955 021,7</w:t>
            </w:r>
          </w:p>
        </w:tc>
        <w:tc>
          <w:tcPr>
            <w:tcW w:w="1134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6 982 157,6</w:t>
            </w:r>
          </w:p>
        </w:tc>
        <w:tc>
          <w:tcPr>
            <w:tcW w:w="1134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7 972 864,1</w:t>
            </w:r>
          </w:p>
        </w:tc>
        <w:tc>
          <w:tcPr>
            <w:tcW w:w="956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2 274 176,4</w:t>
            </w:r>
          </w:p>
        </w:tc>
        <w:tc>
          <w:tcPr>
            <w:tcW w:w="886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96 372,2</w:t>
            </w:r>
          </w:p>
        </w:tc>
        <w:tc>
          <w:tcPr>
            <w:tcW w:w="1028" w:type="dxa"/>
            <w:gridSpan w:val="2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850 533,7</w:t>
            </w:r>
          </w:p>
        </w:tc>
        <w:tc>
          <w:tcPr>
            <w:tcW w:w="957" w:type="dxa"/>
            <w:vAlign w:val="bottom"/>
          </w:tcPr>
          <w:p w:rsidR="00BA39D9" w:rsidRPr="007E4326" w:rsidRDefault="00BA39D9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4 751 781,8</w:t>
            </w:r>
          </w:p>
        </w:tc>
      </w:tr>
      <w:tr w:rsidR="0027504F" w:rsidRPr="006A422E" w:rsidTr="0030054A">
        <w:trPr>
          <w:cantSplit/>
        </w:trPr>
        <w:tc>
          <w:tcPr>
            <w:tcW w:w="2127" w:type="dxa"/>
            <w:vAlign w:val="bottom"/>
          </w:tcPr>
          <w:p w:rsidR="0027504F" w:rsidRDefault="0027504F" w:rsidP="00E529BB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16 631 523,5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7 395 905,9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9 235 617,6</w:t>
            </w:r>
          </w:p>
        </w:tc>
        <w:tc>
          <w:tcPr>
            <w:tcW w:w="95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2 495 529,6</w:t>
            </w:r>
          </w:p>
        </w:tc>
        <w:tc>
          <w:tcPr>
            <w:tcW w:w="88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180 676,5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962 233,1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5 597 178,4</w:t>
            </w:r>
          </w:p>
        </w:tc>
      </w:tr>
      <w:tr w:rsidR="0027504F" w:rsidRPr="009B6ECF" w:rsidTr="0030054A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134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1 555 533,3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779 998,5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775 534,8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406 109,3</w:t>
            </w:r>
          </w:p>
        </w:tc>
        <w:tc>
          <w:tcPr>
            <w:tcW w:w="88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19 080,0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148 327,6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202 017,9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1 923 005,7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1 019 483,0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903 522,7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444 530,0</w:t>
            </w:r>
          </w:p>
        </w:tc>
        <w:tc>
          <w:tcPr>
            <w:tcW w:w="88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15 505,6</w:t>
            </w:r>
          </w:p>
        </w:tc>
        <w:tc>
          <w:tcPr>
            <w:tcW w:w="1028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172 790,3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270 696,8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2 142 721,4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1 147 300,9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995 420,5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490 697,4</w:t>
            </w:r>
          </w:p>
        </w:tc>
        <w:tc>
          <w:tcPr>
            <w:tcW w:w="88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16 028,4</w:t>
            </w:r>
          </w:p>
        </w:tc>
        <w:tc>
          <w:tcPr>
            <w:tcW w:w="1028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183 411,6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305 283,1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1 997 431,2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1 016 636,0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980 795,2</w:t>
            </w:r>
          </w:p>
        </w:tc>
        <w:tc>
          <w:tcPr>
            <w:tcW w:w="95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483 350,6</w:t>
            </w:r>
          </w:p>
        </w:tc>
        <w:tc>
          <w:tcPr>
            <w:tcW w:w="88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18 840,1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182 939,0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295 665,5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2 096 713,4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999 588,3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1 097 125,1</w:t>
            </w:r>
          </w:p>
        </w:tc>
        <w:tc>
          <w:tcPr>
            <w:tcW w:w="95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476 099,5</w:t>
            </w:r>
          </w:p>
        </w:tc>
        <w:tc>
          <w:tcPr>
            <w:tcW w:w="88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34 506,4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185 072,5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401 446,7</w:t>
            </w:r>
          </w:p>
        </w:tc>
      </w:tr>
      <w:tr w:rsidR="0027504F" w:rsidRPr="009B6ECF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134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264 661,5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147 305,6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117 355,9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70 823,3</w:t>
            </w:r>
          </w:p>
        </w:tc>
        <w:tc>
          <w:tcPr>
            <w:tcW w:w="88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3 045,5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20 878,8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22 608,3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386 802,2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245 067,7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141 734,5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77 925,7</w:t>
            </w:r>
          </w:p>
        </w:tc>
        <w:tc>
          <w:tcPr>
            <w:tcW w:w="88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3 085,5</w:t>
            </w:r>
          </w:p>
        </w:tc>
        <w:tc>
          <w:tcPr>
            <w:tcW w:w="1028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24 897,4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35 825,9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405 405,2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249 316,4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156 088,8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86 989,1</w:t>
            </w:r>
          </w:p>
        </w:tc>
        <w:tc>
          <w:tcPr>
            <w:tcW w:w="88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3 145,7</w:t>
            </w:r>
          </w:p>
        </w:tc>
        <w:tc>
          <w:tcPr>
            <w:tcW w:w="1028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28 715,6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37 238,4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431 824,1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263 100,4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168 723,7</w:t>
            </w:r>
          </w:p>
        </w:tc>
        <w:tc>
          <w:tcPr>
            <w:tcW w:w="95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94 320,1</w:t>
            </w:r>
          </w:p>
        </w:tc>
        <w:tc>
          <w:tcPr>
            <w:tcW w:w="88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3 697,5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30 985,9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39 720,2</w:t>
            </w:r>
          </w:p>
        </w:tc>
      </w:tr>
      <w:tr w:rsidR="0027504F" w:rsidRPr="007E4326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403 825,2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235 232,0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168 593,2</w:t>
            </w:r>
          </w:p>
        </w:tc>
        <w:tc>
          <w:tcPr>
            <w:tcW w:w="95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93 884,4</w:t>
            </w:r>
          </w:p>
        </w:tc>
        <w:tc>
          <w:tcPr>
            <w:tcW w:w="88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6 772,0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28 326,5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39 610,3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Construction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86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4 386 783,5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1 628 023,1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2 758 760,4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1 208 637,4</w:t>
            </w:r>
          </w:p>
        </w:tc>
        <w:tc>
          <w:tcPr>
            <w:tcW w:w="88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13 634,3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531 438,1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1 005 050,6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6 199 135,0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3 222 018,8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2 977 116,2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1 321 412,2</w:t>
            </w:r>
          </w:p>
        </w:tc>
        <w:tc>
          <w:tcPr>
            <w:tcW w:w="88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11 211,2</w:t>
            </w:r>
          </w:p>
        </w:tc>
        <w:tc>
          <w:tcPr>
            <w:tcW w:w="1028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559 549,2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1 084 943,6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6 503 983,3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3 218 068,4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3 285 914,9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1 468 853,2</w:t>
            </w:r>
          </w:p>
        </w:tc>
        <w:tc>
          <w:tcPr>
            <w:tcW w:w="88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11 769,1</w:t>
            </w:r>
          </w:p>
        </w:tc>
        <w:tc>
          <w:tcPr>
            <w:tcW w:w="1028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628 493,0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1 176 799,6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6 884 248,2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3 072 951,4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3 811 296,8</w:t>
            </w:r>
          </w:p>
        </w:tc>
        <w:tc>
          <w:tcPr>
            <w:tcW w:w="95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1 710 592,7</w:t>
            </w:r>
          </w:p>
        </w:tc>
        <w:tc>
          <w:tcPr>
            <w:tcW w:w="88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13 833,7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726 597,2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1 360 273,2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6 582 338,9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2 297 236,6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4 285 102,3</w:t>
            </w:r>
          </w:p>
        </w:tc>
        <w:tc>
          <w:tcPr>
            <w:tcW w:w="95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1 823 224,0</w:t>
            </w:r>
          </w:p>
        </w:tc>
        <w:tc>
          <w:tcPr>
            <w:tcW w:w="88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25 336,9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820 183,8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1 616 357,6</w:t>
            </w:r>
          </w:p>
        </w:tc>
      </w:tr>
      <w:tr w:rsidR="0027504F" w:rsidRPr="009B6ECF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134" w:type="dxa"/>
            <w:vAlign w:val="bottom"/>
          </w:tcPr>
          <w:p w:rsidR="0027504F" w:rsidRPr="002866F9" w:rsidRDefault="0027504F" w:rsidP="00B25A92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2866F9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2866F9" w:rsidRDefault="0027504F" w:rsidP="00B25A92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2866F9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2866F9" w:rsidRDefault="0027504F" w:rsidP="00B25A92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2866F9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27504F" w:rsidRPr="002866F9" w:rsidRDefault="0027504F" w:rsidP="00B25A92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2866F9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vAlign w:val="bottom"/>
          </w:tcPr>
          <w:p w:rsidR="0027504F" w:rsidRPr="002866F9" w:rsidRDefault="0027504F" w:rsidP="00B25A92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2866F9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2866F9" w:rsidRDefault="0027504F" w:rsidP="00B25A92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2866F9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2866F9" w:rsidRDefault="0027504F" w:rsidP="00B25A92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2866F9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12 335 317,1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4 436 467,4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7 898 849,7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2 771 400,1</w:t>
            </w:r>
          </w:p>
        </w:tc>
        <w:tc>
          <w:tcPr>
            <w:tcW w:w="88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28 370,5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588 666,7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4 510 412,4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17 444 103,0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8 302 941,1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9 141 161,9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3 257 217,2</w:t>
            </w:r>
          </w:p>
        </w:tc>
        <w:tc>
          <w:tcPr>
            <w:tcW w:w="88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20 780,4</w:t>
            </w:r>
          </w:p>
        </w:tc>
        <w:tc>
          <w:tcPr>
            <w:tcW w:w="1028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660 845,2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5 202 319,1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17 327 818,6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6 961 312,5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10 366 506,1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3 683 312,8</w:t>
            </w:r>
          </w:p>
        </w:tc>
        <w:tc>
          <w:tcPr>
            <w:tcW w:w="88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21 189,0</w:t>
            </w:r>
          </w:p>
        </w:tc>
        <w:tc>
          <w:tcPr>
            <w:tcW w:w="1028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694 323,9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5 967 680,4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17 851 709,5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6 063 345,5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11 788 364,0</w:t>
            </w:r>
          </w:p>
        </w:tc>
        <w:tc>
          <w:tcPr>
            <w:tcW w:w="95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4 167 917,1</w:t>
            </w:r>
          </w:p>
        </w:tc>
        <w:tc>
          <w:tcPr>
            <w:tcW w:w="88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24 906,0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845 052,0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6 750 488,9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17 518 668,2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5 352 630,6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12 166 037,6</w:t>
            </w:r>
          </w:p>
        </w:tc>
        <w:tc>
          <w:tcPr>
            <w:tcW w:w="95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4 204 272,7</w:t>
            </w:r>
          </w:p>
        </w:tc>
        <w:tc>
          <w:tcPr>
            <w:tcW w:w="88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45 616,1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836 067,9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7 080 080,9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Transportation and storage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86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6 636 499,7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2 760 491,9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3 876 007,8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995 758,8</w:t>
            </w:r>
          </w:p>
        </w:tc>
        <w:tc>
          <w:tcPr>
            <w:tcW w:w="88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60 205,0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667 575,5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2 152 468,5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8 015 982,9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3 562 308,2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4 453 674,7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1 158 840,4</w:t>
            </w:r>
          </w:p>
        </w:tc>
        <w:tc>
          <w:tcPr>
            <w:tcW w:w="88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51 286,4</w:t>
            </w:r>
          </w:p>
        </w:tc>
        <w:tc>
          <w:tcPr>
            <w:tcW w:w="1028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798 397,4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2 445 150,5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9 060 442,2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3 994 961,7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5 065 480,5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1 388 637,9</w:t>
            </w:r>
          </w:p>
        </w:tc>
        <w:tc>
          <w:tcPr>
            <w:tcW w:w="88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51 686,0</w:t>
            </w:r>
          </w:p>
        </w:tc>
        <w:tc>
          <w:tcPr>
            <w:tcW w:w="1028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903 338,3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2 721 818,3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10 195 660,3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4 605 809,7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5 589 850,6</w:t>
            </w:r>
          </w:p>
        </w:tc>
        <w:tc>
          <w:tcPr>
            <w:tcW w:w="95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1 473 417,3</w:t>
            </w:r>
          </w:p>
        </w:tc>
        <w:tc>
          <w:tcPr>
            <w:tcW w:w="88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61 475,1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1 008 130,6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3 046 827,6</w:t>
            </w:r>
          </w:p>
        </w:tc>
      </w:tr>
      <w:tr w:rsidR="0027504F" w:rsidRPr="006A422E" w:rsidTr="004E219F">
        <w:trPr>
          <w:cantSplit/>
        </w:trPr>
        <w:tc>
          <w:tcPr>
            <w:tcW w:w="2127" w:type="dxa"/>
            <w:vAlign w:val="bottom"/>
          </w:tcPr>
          <w:p w:rsidR="0027504F" w:rsidRDefault="0027504F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8 212 476,0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3 387 812,2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4 824 663,8</w:t>
            </w:r>
          </w:p>
        </w:tc>
        <w:tc>
          <w:tcPr>
            <w:tcW w:w="95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1 274 800,3</w:t>
            </w:r>
          </w:p>
        </w:tc>
        <w:tc>
          <w:tcPr>
            <w:tcW w:w="88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109 118,2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1 005 064,3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2 435 681,0</w:t>
            </w:r>
          </w:p>
        </w:tc>
      </w:tr>
      <w:tr w:rsidR="0027504F" w:rsidRPr="009B6ECF" w:rsidTr="008C58B1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134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886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028" w:type="dxa"/>
            <w:gridSpan w:val="2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27504F" w:rsidRPr="006A422E" w:rsidTr="00526333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711 843,2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183 071,8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528 771,4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183 726,7</w:t>
            </w:r>
          </w:p>
        </w:tc>
        <w:tc>
          <w:tcPr>
            <w:tcW w:w="957" w:type="dxa"/>
            <w:gridSpan w:val="2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2 904,3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40 531,8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301 608,6</w:t>
            </w:r>
          </w:p>
        </w:tc>
      </w:tr>
      <w:tr w:rsidR="0027504F" w:rsidRPr="006A422E" w:rsidTr="00526333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926 204,8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280 737,7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645 467,1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237 180,8</w:t>
            </w:r>
          </w:p>
        </w:tc>
        <w:tc>
          <w:tcPr>
            <w:tcW w:w="957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2 640,4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48 993,7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356 652,2</w:t>
            </w:r>
          </w:p>
        </w:tc>
      </w:tr>
      <w:tr w:rsidR="0027504F" w:rsidRPr="006A422E" w:rsidTr="00526333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1 029 798,1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325 940,6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703 857,5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274 164,5</w:t>
            </w:r>
          </w:p>
        </w:tc>
        <w:tc>
          <w:tcPr>
            <w:tcW w:w="957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2 753,6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51 872,8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375 066,6</w:t>
            </w:r>
          </w:p>
        </w:tc>
      </w:tr>
      <w:tr w:rsidR="0027504F" w:rsidRPr="006A422E" w:rsidTr="00526333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1 114 071,5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320 741,9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793 329,6</w:t>
            </w:r>
          </w:p>
        </w:tc>
        <w:tc>
          <w:tcPr>
            <w:tcW w:w="95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306 732,6</w:t>
            </w:r>
          </w:p>
        </w:tc>
        <w:tc>
          <w:tcPr>
            <w:tcW w:w="957" w:type="dxa"/>
            <w:gridSpan w:val="2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2 765,7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62 639,4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421 191,9</w:t>
            </w:r>
          </w:p>
        </w:tc>
      </w:tr>
      <w:tr w:rsidR="0027504F" w:rsidRPr="007E4326" w:rsidTr="00526333">
        <w:trPr>
          <w:cantSplit/>
        </w:trPr>
        <w:tc>
          <w:tcPr>
            <w:tcW w:w="2127" w:type="dxa"/>
            <w:vAlign w:val="bottom"/>
          </w:tcPr>
          <w:p w:rsidR="0027504F" w:rsidRDefault="0027504F" w:rsidP="00526333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1 093 918,8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371 182,8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722 736,0</w:t>
            </w:r>
          </w:p>
        </w:tc>
        <w:tc>
          <w:tcPr>
            <w:tcW w:w="95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266 251,6</w:t>
            </w:r>
          </w:p>
        </w:tc>
        <w:tc>
          <w:tcPr>
            <w:tcW w:w="957" w:type="dxa"/>
            <w:gridSpan w:val="2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5 066,8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51 977,1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399 440,5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Information and communication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gridSpan w:val="2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1 295 096,8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316 679,4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978 417,4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433 542,8</w:t>
            </w:r>
          </w:p>
        </w:tc>
        <w:tc>
          <w:tcPr>
            <w:tcW w:w="957" w:type="dxa"/>
            <w:gridSpan w:val="2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15 967,8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118 830,5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410 076,3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1 690 240,7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600 978,9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1 089 261,8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472 862,4</w:t>
            </w:r>
          </w:p>
        </w:tc>
        <w:tc>
          <w:tcPr>
            <w:tcW w:w="957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14 441,0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132 569,5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469 388,9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1 647 289,7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464 608,1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1 182 681,6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508 946,1</w:t>
            </w:r>
          </w:p>
        </w:tc>
        <w:tc>
          <w:tcPr>
            <w:tcW w:w="957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14 731,4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134 010,4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524 993,7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2 033 540,7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683 978,8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1 349 561,9</w:t>
            </w:r>
          </w:p>
        </w:tc>
        <w:tc>
          <w:tcPr>
            <w:tcW w:w="95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565 071,7</w:t>
            </w:r>
          </w:p>
        </w:tc>
        <w:tc>
          <w:tcPr>
            <w:tcW w:w="957" w:type="dxa"/>
            <w:gridSpan w:val="2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17 315,5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153 868,9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613 305,8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Default="0027504F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2 169 189,6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498 628,6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1 670 561,0</w:t>
            </w:r>
          </w:p>
        </w:tc>
        <w:tc>
          <w:tcPr>
            <w:tcW w:w="95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646 198,1</w:t>
            </w:r>
          </w:p>
        </w:tc>
        <w:tc>
          <w:tcPr>
            <w:tcW w:w="957" w:type="dxa"/>
            <w:gridSpan w:val="2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31 714,1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175 247,8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817 401,0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Financial and insurance activities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gridSpan w:val="2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2 341 646,1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672 887,7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1 668 758,4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570 658,4</w:t>
            </w:r>
          </w:p>
        </w:tc>
        <w:tc>
          <w:tcPr>
            <w:tcW w:w="957" w:type="dxa"/>
            <w:gridSpan w:val="2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25 429,8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61 561,5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1 011 108,7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3 054 695,6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1 034 174,0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2 020 521,6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695 206,7</w:t>
            </w:r>
          </w:p>
        </w:tc>
        <w:tc>
          <w:tcPr>
            <w:tcW w:w="957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17 225,8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75 586,5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1 232 502,6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3 156 769,6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1 108 766,8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2 048 002,8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717 271,8</w:t>
            </w:r>
          </w:p>
        </w:tc>
        <w:tc>
          <w:tcPr>
            <w:tcW w:w="957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17 569,0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77 259,1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1 235 902,9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3 723 067,6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1 489 683,4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2 233 384,2</w:t>
            </w:r>
          </w:p>
        </w:tc>
        <w:tc>
          <w:tcPr>
            <w:tcW w:w="95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824 398,7</w:t>
            </w:r>
          </w:p>
        </w:tc>
        <w:tc>
          <w:tcPr>
            <w:tcW w:w="957" w:type="dxa"/>
            <w:gridSpan w:val="2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20 651,1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84 337,3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1 303 997,1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Default="0027504F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3 804 551,4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1 428 306,3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2 376 245,1</w:t>
            </w:r>
          </w:p>
        </w:tc>
        <w:tc>
          <w:tcPr>
            <w:tcW w:w="95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875 598,1</w:t>
            </w:r>
          </w:p>
        </w:tc>
        <w:tc>
          <w:tcPr>
            <w:tcW w:w="957" w:type="dxa"/>
            <w:gridSpan w:val="2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37 823,1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92 533,2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1 370 290,7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Real estate activities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gridSpan w:val="2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5 273 041,6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1 171 864,8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4 101 176,8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258 653,5</w:t>
            </w:r>
          </w:p>
        </w:tc>
        <w:tc>
          <w:tcPr>
            <w:tcW w:w="957" w:type="dxa"/>
            <w:gridSpan w:val="2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26 511,7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427 108,3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3 388 903,3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6 539 325,2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2 023 961,7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4 515 363,5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301 672,7</w:t>
            </w:r>
          </w:p>
        </w:tc>
        <w:tc>
          <w:tcPr>
            <w:tcW w:w="957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22 445,0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498 557,9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3 692 687,9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6 434 621,1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1 640 973,4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4 793 647,7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320 412,3</w:t>
            </w:r>
          </w:p>
        </w:tc>
        <w:tc>
          <w:tcPr>
            <w:tcW w:w="957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22 275,0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560 838,7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3 890 121,7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7 134 441,7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1 911 750,8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5 222 690,9</w:t>
            </w:r>
          </w:p>
        </w:tc>
        <w:tc>
          <w:tcPr>
            <w:tcW w:w="95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353 020,8</w:t>
            </w:r>
          </w:p>
        </w:tc>
        <w:tc>
          <w:tcPr>
            <w:tcW w:w="957" w:type="dxa"/>
            <w:gridSpan w:val="2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26 182,5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637 554,2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4 205 933,4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Default="0027504F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7 284 923,8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2 137 274,8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5 147 649,0</w:t>
            </w:r>
          </w:p>
        </w:tc>
        <w:tc>
          <w:tcPr>
            <w:tcW w:w="95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329 400,4</w:t>
            </w:r>
          </w:p>
        </w:tc>
        <w:tc>
          <w:tcPr>
            <w:tcW w:w="957" w:type="dxa"/>
            <w:gridSpan w:val="2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47 954,1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652 702,8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4 117 591,7</w:t>
            </w:r>
          </w:p>
        </w:tc>
      </w:tr>
      <w:tr w:rsidR="0027504F" w:rsidRPr="009B6EC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134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gridSpan w:val="2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770BC8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3 994 275,4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1 658 308,3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2 335 967,1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948 267,5</w:t>
            </w:r>
          </w:p>
        </w:tc>
        <w:tc>
          <w:tcPr>
            <w:tcW w:w="957" w:type="dxa"/>
            <w:gridSpan w:val="2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20 088,6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109 068,4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1 258 542,6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4 132 943,9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1 675 545,0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2 457 398,9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995 204,5</w:t>
            </w:r>
          </w:p>
        </w:tc>
        <w:tc>
          <w:tcPr>
            <w:tcW w:w="957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15 343,2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108 572,7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1 338 278,5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4 521 298,1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1 778 371,2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2 742 926,9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1 111 658,9</w:t>
            </w:r>
          </w:p>
        </w:tc>
        <w:tc>
          <w:tcPr>
            <w:tcW w:w="957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15 647,8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113 112,7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1 502 507,5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5 021 052,9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1 958 303,0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3 062 749,9</w:t>
            </w:r>
          </w:p>
        </w:tc>
        <w:tc>
          <w:tcPr>
            <w:tcW w:w="95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1 233 529,0</w:t>
            </w:r>
          </w:p>
        </w:tc>
        <w:tc>
          <w:tcPr>
            <w:tcW w:w="957" w:type="dxa"/>
            <w:gridSpan w:val="2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18 394,6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126 360,2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1 684 466,1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Default="0027504F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4 335 696,5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1 415 759,1</w:t>
            </w:r>
          </w:p>
        </w:tc>
        <w:tc>
          <w:tcPr>
            <w:tcW w:w="1134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2 919 937,4</w:t>
            </w:r>
          </w:p>
        </w:tc>
        <w:tc>
          <w:tcPr>
            <w:tcW w:w="956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1 134 471,4</w:t>
            </w:r>
          </w:p>
        </w:tc>
        <w:tc>
          <w:tcPr>
            <w:tcW w:w="957" w:type="dxa"/>
            <w:gridSpan w:val="2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33 690,1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125 257,0</w:t>
            </w:r>
          </w:p>
        </w:tc>
        <w:tc>
          <w:tcPr>
            <w:tcW w:w="957" w:type="dxa"/>
            <w:vAlign w:val="bottom"/>
          </w:tcPr>
          <w:p w:rsidR="0027504F" w:rsidRPr="006662A4" w:rsidRDefault="0027504F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1 626 518,9</w:t>
            </w:r>
          </w:p>
        </w:tc>
      </w:tr>
      <w:tr w:rsidR="0027504F" w:rsidRPr="009B6ECF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lastRenderedPageBreak/>
              <w:t>Administrative and support service activities</w:t>
            </w:r>
          </w:p>
        </w:tc>
        <w:tc>
          <w:tcPr>
            <w:tcW w:w="1134" w:type="dxa"/>
            <w:vAlign w:val="bottom"/>
          </w:tcPr>
          <w:p w:rsidR="0027504F" w:rsidRPr="00900F30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900F30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1134" w:type="dxa"/>
            <w:vAlign w:val="bottom"/>
          </w:tcPr>
          <w:p w:rsidR="0027504F" w:rsidRPr="00900F30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6" w:type="dxa"/>
            <w:vAlign w:val="bottom"/>
          </w:tcPr>
          <w:p w:rsidR="0027504F" w:rsidRPr="00900F30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gridSpan w:val="2"/>
            <w:vAlign w:val="bottom"/>
          </w:tcPr>
          <w:p w:rsidR="0027504F" w:rsidRPr="00900F30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900F30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vAlign w:val="bottom"/>
          </w:tcPr>
          <w:p w:rsidR="0027504F" w:rsidRPr="00900F30" w:rsidRDefault="0027504F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</w:tr>
      <w:tr w:rsidR="0027504F" w:rsidRPr="006A422E" w:rsidTr="00526333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1 582 197,3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576 883,0</w:t>
            </w:r>
          </w:p>
        </w:tc>
        <w:tc>
          <w:tcPr>
            <w:tcW w:w="1134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1 005 314,3</w:t>
            </w:r>
          </w:p>
        </w:tc>
        <w:tc>
          <w:tcPr>
            <w:tcW w:w="956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498 105,3</w:t>
            </w:r>
          </w:p>
        </w:tc>
        <w:tc>
          <w:tcPr>
            <w:tcW w:w="957" w:type="dxa"/>
            <w:gridSpan w:val="2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8 444,3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45 192,9</w:t>
            </w:r>
          </w:p>
        </w:tc>
        <w:tc>
          <w:tcPr>
            <w:tcW w:w="957" w:type="dxa"/>
            <w:vAlign w:val="bottom"/>
          </w:tcPr>
          <w:p w:rsidR="0027504F" w:rsidRPr="009F6C7D" w:rsidRDefault="0027504F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453 571,8</w:t>
            </w:r>
          </w:p>
        </w:tc>
      </w:tr>
      <w:tr w:rsidR="0027504F" w:rsidRPr="006A422E" w:rsidTr="00526333">
        <w:trPr>
          <w:cantSplit/>
        </w:trPr>
        <w:tc>
          <w:tcPr>
            <w:tcW w:w="2127" w:type="dxa"/>
            <w:vAlign w:val="bottom"/>
          </w:tcPr>
          <w:p w:rsidR="0027504F" w:rsidRPr="006A422E" w:rsidRDefault="0027504F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2 167 301,8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926 534,5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1 240 767,3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623 991,6</w:t>
            </w:r>
          </w:p>
        </w:tc>
        <w:tc>
          <w:tcPr>
            <w:tcW w:w="957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7 337,9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58 729,4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550 708,4</w:t>
            </w:r>
          </w:p>
        </w:tc>
      </w:tr>
      <w:tr w:rsidR="0027504F" w:rsidRPr="006A422E" w:rsidTr="00526333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2 281 162,2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909 729,4</w:t>
            </w:r>
          </w:p>
        </w:tc>
        <w:tc>
          <w:tcPr>
            <w:tcW w:w="1134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1 371 432,8</w:t>
            </w:r>
          </w:p>
        </w:tc>
        <w:tc>
          <w:tcPr>
            <w:tcW w:w="956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700 718,5</w:t>
            </w:r>
          </w:p>
        </w:tc>
        <w:tc>
          <w:tcPr>
            <w:tcW w:w="957" w:type="dxa"/>
            <w:gridSpan w:val="2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7 486,5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65 930,4</w:t>
            </w:r>
          </w:p>
        </w:tc>
        <w:tc>
          <w:tcPr>
            <w:tcW w:w="957" w:type="dxa"/>
            <w:vAlign w:val="bottom"/>
          </w:tcPr>
          <w:p w:rsidR="0027504F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597 297,4</w:t>
            </w:r>
          </w:p>
        </w:tc>
      </w:tr>
      <w:tr w:rsidR="0027504F" w:rsidRPr="006A422E">
        <w:trPr>
          <w:cantSplit/>
        </w:trPr>
        <w:tc>
          <w:tcPr>
            <w:tcW w:w="2127" w:type="dxa"/>
            <w:vAlign w:val="bottom"/>
          </w:tcPr>
          <w:p w:rsidR="0027504F" w:rsidRDefault="0027504F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2 379 460,0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779 145,1</w:t>
            </w:r>
          </w:p>
        </w:tc>
        <w:tc>
          <w:tcPr>
            <w:tcW w:w="1134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1 600 314,9</w:t>
            </w:r>
          </w:p>
        </w:tc>
        <w:tc>
          <w:tcPr>
            <w:tcW w:w="956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831 979,6</w:t>
            </w:r>
          </w:p>
        </w:tc>
        <w:tc>
          <w:tcPr>
            <w:tcW w:w="957" w:type="dxa"/>
            <w:gridSpan w:val="2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8 799,7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77 144,8</w:t>
            </w:r>
          </w:p>
        </w:tc>
        <w:tc>
          <w:tcPr>
            <w:tcW w:w="957" w:type="dxa"/>
            <w:vAlign w:val="bottom"/>
          </w:tcPr>
          <w:p w:rsidR="0027504F" w:rsidRPr="007E4326" w:rsidRDefault="0027504F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682 390,8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Default="007D4E0D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7D4E0D" w:rsidRPr="006662A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2 390 096,3</w:t>
            </w:r>
          </w:p>
        </w:tc>
        <w:tc>
          <w:tcPr>
            <w:tcW w:w="1134" w:type="dxa"/>
            <w:vAlign w:val="bottom"/>
          </w:tcPr>
          <w:p w:rsidR="007D4E0D" w:rsidRPr="006662A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780 275,3</w:t>
            </w:r>
          </w:p>
        </w:tc>
        <w:tc>
          <w:tcPr>
            <w:tcW w:w="1134" w:type="dxa"/>
            <w:vAlign w:val="bottom"/>
          </w:tcPr>
          <w:p w:rsidR="007D4E0D" w:rsidRPr="006662A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1 609 821,0</w:t>
            </w:r>
          </w:p>
        </w:tc>
        <w:tc>
          <w:tcPr>
            <w:tcW w:w="956" w:type="dxa"/>
            <w:vAlign w:val="bottom"/>
          </w:tcPr>
          <w:p w:rsidR="007D4E0D" w:rsidRPr="006662A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833 462,3</w:t>
            </w:r>
          </w:p>
        </w:tc>
        <w:tc>
          <w:tcPr>
            <w:tcW w:w="957" w:type="dxa"/>
            <w:gridSpan w:val="2"/>
            <w:vAlign w:val="bottom"/>
          </w:tcPr>
          <w:p w:rsidR="007D4E0D" w:rsidRPr="006662A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16 117,2</w:t>
            </w:r>
          </w:p>
        </w:tc>
        <w:tc>
          <w:tcPr>
            <w:tcW w:w="957" w:type="dxa"/>
            <w:vAlign w:val="bottom"/>
          </w:tcPr>
          <w:p w:rsidR="007D4E0D" w:rsidRPr="006662A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77 297,8</w:t>
            </w:r>
          </w:p>
        </w:tc>
        <w:tc>
          <w:tcPr>
            <w:tcW w:w="957" w:type="dxa"/>
            <w:vAlign w:val="bottom"/>
          </w:tcPr>
          <w:p w:rsidR="007D4E0D" w:rsidRPr="006662A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6662A4">
              <w:rPr>
                <w:rFonts w:ascii="Calibri" w:hAnsi="Calibri" w:cs="Calibri"/>
                <w:sz w:val="16"/>
                <w:szCs w:val="16"/>
              </w:rPr>
              <w:t>682 943,7</w:t>
            </w:r>
          </w:p>
        </w:tc>
      </w:tr>
      <w:tr w:rsidR="007D4E0D" w:rsidRPr="009B6ECF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134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6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2 294 269,7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1 438 143,4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856 126,3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552 523,4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721,1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302 881,8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2 244 750,9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1 330 221,3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914 529,6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672 672,7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721,8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241 135,1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2 250 232,1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1 316 214,5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934 017,6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744 643,7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870,6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188 503,3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3 235 577,8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2 060 237,4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1 175 340,4</w:t>
            </w:r>
          </w:p>
        </w:tc>
        <w:tc>
          <w:tcPr>
            <w:tcW w:w="956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854 621,1</w:t>
            </w:r>
          </w:p>
        </w:tc>
        <w:tc>
          <w:tcPr>
            <w:tcW w:w="957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958,3</w:t>
            </w:r>
          </w:p>
        </w:tc>
        <w:tc>
          <w:tcPr>
            <w:tcW w:w="957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319 761,0</w:t>
            </w:r>
          </w:p>
        </w:tc>
        <w:tc>
          <w:tcPr>
            <w:tcW w:w="957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Default="007D4E0D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3 499 620,9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2 156 627,2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1 342 993,7</w:t>
            </w:r>
          </w:p>
        </w:tc>
        <w:tc>
          <w:tcPr>
            <w:tcW w:w="956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1 005 585,6</w:t>
            </w:r>
          </w:p>
        </w:tc>
        <w:tc>
          <w:tcPr>
            <w:tcW w:w="957" w:type="dxa"/>
            <w:gridSpan w:val="2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1 755,2</w:t>
            </w:r>
          </w:p>
        </w:tc>
        <w:tc>
          <w:tcPr>
            <w:tcW w:w="957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335 652,9</w:t>
            </w:r>
          </w:p>
        </w:tc>
        <w:tc>
          <w:tcPr>
            <w:tcW w:w="957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Education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2 083 670,0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758 334,2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1 325 335,8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1 057 646,4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2 491,8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63 286,1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201 911,5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2 581 599,3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1 052 634,8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1 528 964,5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1 135 434,4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2 192,0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78 572,7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312 765,4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2 749 287,5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1 091 837,1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1 657 450,4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1 228 409,5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2 246,2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91 828,2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334 966,5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3 163 716,0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1 304 440,7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1 859 275,3</w:t>
            </w:r>
          </w:p>
        </w:tc>
        <w:tc>
          <w:tcPr>
            <w:tcW w:w="956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1 438 860,8</w:t>
            </w:r>
          </w:p>
        </w:tc>
        <w:tc>
          <w:tcPr>
            <w:tcW w:w="957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2 640,3</w:t>
            </w:r>
          </w:p>
        </w:tc>
        <w:tc>
          <w:tcPr>
            <w:tcW w:w="957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132 307,9</w:t>
            </w:r>
          </w:p>
        </w:tc>
        <w:tc>
          <w:tcPr>
            <w:tcW w:w="957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285 466,3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Default="007D4E0D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3 913 138,4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1 340 358,7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2 572 779,7</w:t>
            </w:r>
          </w:p>
        </w:tc>
        <w:tc>
          <w:tcPr>
            <w:tcW w:w="956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1 922 521,4</w:t>
            </w:r>
          </w:p>
        </w:tc>
        <w:tc>
          <w:tcPr>
            <w:tcW w:w="957" w:type="dxa"/>
            <w:gridSpan w:val="2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4 835,7</w:t>
            </w:r>
          </w:p>
        </w:tc>
        <w:tc>
          <w:tcPr>
            <w:tcW w:w="957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160 702,9</w:t>
            </w:r>
          </w:p>
        </w:tc>
        <w:tc>
          <w:tcPr>
            <w:tcW w:w="957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484 719,7</w:t>
            </w:r>
          </w:p>
        </w:tc>
      </w:tr>
      <w:tr w:rsidR="007D4E0D" w:rsidRPr="009B6ECF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134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6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2 069 043,5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1 180 213,8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888 829,7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469 774,4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1 794,7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90 392,9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326 867,7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2 438 671,4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1 362 827,9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1 075 843,5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585 942,5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1 899,5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105 696,2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382 305,3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1 768 787,5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596 033,2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1 172 754,3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658 050,0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1 730,9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87 599,2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425 374,2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2 498 595,2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1 172 270,3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1 326 324,9</w:t>
            </w:r>
          </w:p>
        </w:tc>
        <w:tc>
          <w:tcPr>
            <w:tcW w:w="956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773 427,7</w:t>
            </w:r>
          </w:p>
        </w:tc>
        <w:tc>
          <w:tcPr>
            <w:tcW w:w="957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2 034,5</w:t>
            </w:r>
          </w:p>
        </w:tc>
        <w:tc>
          <w:tcPr>
            <w:tcW w:w="957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78 656,6</w:t>
            </w:r>
          </w:p>
        </w:tc>
        <w:tc>
          <w:tcPr>
            <w:tcW w:w="957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472 206,1</w:t>
            </w:r>
          </w:p>
        </w:tc>
      </w:tr>
      <w:tr w:rsidR="007D4E0D" w:rsidRPr="006A422E">
        <w:trPr>
          <w:cantSplit/>
        </w:trPr>
        <w:tc>
          <w:tcPr>
            <w:tcW w:w="2127" w:type="dxa"/>
            <w:vAlign w:val="bottom"/>
          </w:tcPr>
          <w:p w:rsidR="007D4E0D" w:rsidRDefault="007D4E0D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4 631 772,0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2 826 975,8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1 804 796,2</w:t>
            </w:r>
          </w:p>
        </w:tc>
        <w:tc>
          <w:tcPr>
            <w:tcW w:w="956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1 052 053,6</w:t>
            </w:r>
          </w:p>
        </w:tc>
        <w:tc>
          <w:tcPr>
            <w:tcW w:w="957" w:type="dxa"/>
            <w:gridSpan w:val="2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3 726,2</w:t>
            </w:r>
          </w:p>
        </w:tc>
        <w:tc>
          <w:tcPr>
            <w:tcW w:w="957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116 254,1</w:t>
            </w:r>
          </w:p>
        </w:tc>
        <w:tc>
          <w:tcPr>
            <w:tcW w:w="957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632 762,3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Arts, entertainment and recreation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442 006,5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84 401,1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357 605,4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202 298,2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878,2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44 316,4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110 112,6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688 611,6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272 875,6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415 736,0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243 395,6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962,3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62 423,5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108 954,6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888 803,0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438 708,4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450 094,6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264 359,7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1 104,9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69 904,8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114 725,2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838 519,1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329 826,3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508 692,8</w:t>
            </w:r>
          </w:p>
        </w:tc>
        <w:tc>
          <w:tcPr>
            <w:tcW w:w="956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299 114,7</w:t>
            </w:r>
          </w:p>
        </w:tc>
        <w:tc>
          <w:tcPr>
            <w:tcW w:w="957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1 298,8</w:t>
            </w:r>
          </w:p>
        </w:tc>
        <w:tc>
          <w:tcPr>
            <w:tcW w:w="957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84 735,5</w:t>
            </w:r>
          </w:p>
        </w:tc>
        <w:tc>
          <w:tcPr>
            <w:tcW w:w="957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123 543,8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Default="007D4E0D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969 409,0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329 728,4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639 680,6</w:t>
            </w:r>
          </w:p>
        </w:tc>
        <w:tc>
          <w:tcPr>
            <w:tcW w:w="956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341 970,7</w:t>
            </w:r>
          </w:p>
        </w:tc>
        <w:tc>
          <w:tcPr>
            <w:tcW w:w="957" w:type="dxa"/>
            <w:gridSpan w:val="2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2 378,9</w:t>
            </w:r>
          </w:p>
        </w:tc>
        <w:tc>
          <w:tcPr>
            <w:tcW w:w="957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99 512,6</w:t>
            </w:r>
          </w:p>
        </w:tc>
        <w:tc>
          <w:tcPr>
            <w:tcW w:w="957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195 818,4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service activities</w:t>
            </w:r>
          </w:p>
        </w:tc>
        <w:tc>
          <w:tcPr>
            <w:tcW w:w="1134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6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2 137 086,6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814 043,1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1 323 043,5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339 714,7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2 665,3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12 557,4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968 106,1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2 540 415,8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918 448,9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1 621 966,9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428 573,7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1 672,0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21 629,2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1 170 092,0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2 860 769,8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1 111 704,9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1 749 064,9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494 796,3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2 012,5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22 026,8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1 230 229,3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3 171 524,3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1 117 589,4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2 053 934,9</w:t>
            </w:r>
          </w:p>
        </w:tc>
        <w:tc>
          <w:tcPr>
            <w:tcW w:w="956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531 265,7</w:t>
            </w:r>
          </w:p>
        </w:tc>
        <w:tc>
          <w:tcPr>
            <w:tcW w:w="957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2 365,4</w:t>
            </w:r>
          </w:p>
        </w:tc>
        <w:tc>
          <w:tcPr>
            <w:tcW w:w="957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32 157,7</w:t>
            </w:r>
          </w:p>
        </w:tc>
        <w:tc>
          <w:tcPr>
            <w:tcW w:w="957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1 488 146,1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Default="007D4E0D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2 218 080,3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429 502,1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1 788 578,2</w:t>
            </w:r>
          </w:p>
        </w:tc>
        <w:tc>
          <w:tcPr>
            <w:tcW w:w="956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510 135,4</w:t>
            </w:r>
          </w:p>
        </w:tc>
        <w:tc>
          <w:tcPr>
            <w:tcW w:w="957" w:type="dxa"/>
            <w:gridSpan w:val="2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4 332,5</w:t>
            </w:r>
          </w:p>
        </w:tc>
        <w:tc>
          <w:tcPr>
            <w:tcW w:w="957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29 179,7</w:t>
            </w:r>
          </w:p>
        </w:tc>
        <w:tc>
          <w:tcPr>
            <w:tcW w:w="957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1 244 930,6</w:t>
            </w:r>
          </w:p>
        </w:tc>
      </w:tr>
      <w:tr w:rsidR="007D4E0D" w:rsidRPr="009B6ECF" w:rsidTr="00312000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Activities of households as employers; undifferentiated goods- and services-producing activities of households for own use</w:t>
            </w:r>
          </w:p>
        </w:tc>
        <w:tc>
          <w:tcPr>
            <w:tcW w:w="1134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6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00F30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900F30">
              <w:rPr>
                <w:rFonts w:ascii="Calibri" w:hAnsi="Calibri"/>
                <w:sz w:val="16"/>
                <w:szCs w:val="16"/>
                <w:lang w:val="kk-KZ"/>
              </w:rPr>
              <w:t> 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46 032,7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13 933,7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32 099,0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16 132,8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81,1</w:t>
            </w:r>
          </w:p>
        </w:tc>
        <w:tc>
          <w:tcPr>
            <w:tcW w:w="957" w:type="dxa"/>
            <w:vAlign w:val="bottom"/>
          </w:tcPr>
          <w:p w:rsidR="007D4E0D" w:rsidRPr="007E6737" w:rsidRDefault="007D4E0D" w:rsidP="00167885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15 885,1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73 768,5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32 939,4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40 829,1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21 183,2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83,9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19 562,0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79 825,6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35 884,9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43 940,7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23 793,0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87,7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20 060,0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91 872,4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45 431,9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46 440,5</w:t>
            </w:r>
          </w:p>
        </w:tc>
        <w:tc>
          <w:tcPr>
            <w:tcW w:w="956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25 308,1</w:t>
            </w:r>
          </w:p>
        </w:tc>
        <w:tc>
          <w:tcPr>
            <w:tcW w:w="957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103,1</w:t>
            </w:r>
          </w:p>
        </w:tc>
        <w:tc>
          <w:tcPr>
            <w:tcW w:w="957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21 029,3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Default="007D4E0D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81 066,4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31 473,4</w:t>
            </w:r>
          </w:p>
        </w:tc>
        <w:tc>
          <w:tcPr>
            <w:tcW w:w="1134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49 593,0</w:t>
            </w:r>
          </w:p>
        </w:tc>
        <w:tc>
          <w:tcPr>
            <w:tcW w:w="956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25 493,9</w:t>
            </w:r>
          </w:p>
        </w:tc>
        <w:tc>
          <w:tcPr>
            <w:tcW w:w="957" w:type="dxa"/>
            <w:gridSpan w:val="2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188,8</w:t>
            </w:r>
          </w:p>
        </w:tc>
        <w:tc>
          <w:tcPr>
            <w:tcW w:w="957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066053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23 910,3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Pr="007D16ED" w:rsidRDefault="007D4E0D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Total for branches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74 731 304,6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30 393 719,1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44 337 585,5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14 253 989,5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688 707,4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5 009 473,7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24 385 414,9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95 418 867,6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44 223 008,3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51 195 859,3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16 610 443,3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601 458,5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5 726 334,4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28 257 623,1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7D4E0D" w:rsidRPr="00211324" w:rsidRDefault="007D4E0D" w:rsidP="0016788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B538A">
              <w:rPr>
                <w:rFonts w:ascii="Calibri" w:hAnsi="Calibri" w:cs="Calibri"/>
                <w:sz w:val="16"/>
                <w:szCs w:val="16"/>
              </w:rPr>
              <w:t>102 753 424,6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45 046 871,3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57 706 553,3</w:t>
            </w:r>
          </w:p>
        </w:tc>
        <w:tc>
          <w:tcPr>
            <w:tcW w:w="95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18 825 518,4</w:t>
            </w:r>
          </w:p>
        </w:tc>
        <w:tc>
          <w:tcPr>
            <w:tcW w:w="95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613 550,5</w:t>
            </w:r>
          </w:p>
        </w:tc>
        <w:tc>
          <w:tcPr>
            <w:tcW w:w="957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6 394 457,4</w:t>
            </w:r>
          </w:p>
        </w:tc>
        <w:tc>
          <w:tcPr>
            <w:tcW w:w="957" w:type="dxa"/>
            <w:vAlign w:val="bottom"/>
          </w:tcPr>
          <w:p w:rsidR="007D4E0D" w:rsidRPr="00B36804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B36804">
              <w:rPr>
                <w:rFonts w:ascii="Calibri" w:hAnsi="Calibri" w:cs="Calibri"/>
                <w:sz w:val="16"/>
                <w:szCs w:val="16"/>
              </w:rPr>
              <w:t>31 873 027,0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111 674 103,0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46 992 498,2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64 681 604,8</w:t>
            </w:r>
          </w:p>
        </w:tc>
        <w:tc>
          <w:tcPr>
            <w:tcW w:w="956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21 199 133,2</w:t>
            </w:r>
          </w:p>
        </w:tc>
        <w:tc>
          <w:tcPr>
            <w:tcW w:w="957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721 181,1</w:t>
            </w:r>
          </w:p>
        </w:tc>
        <w:tc>
          <w:tcPr>
            <w:tcW w:w="957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7 372 240,6</w:t>
            </w:r>
          </w:p>
        </w:tc>
        <w:tc>
          <w:tcPr>
            <w:tcW w:w="957" w:type="dxa"/>
            <w:vAlign w:val="bottom"/>
          </w:tcPr>
          <w:p w:rsidR="007D4E0D" w:rsidRPr="00B36804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B36804">
              <w:rPr>
                <w:rFonts w:ascii="Calibri" w:hAnsi="Calibri" w:cs="Calibri"/>
                <w:sz w:val="16"/>
                <w:szCs w:val="16"/>
              </w:rPr>
              <w:t>35 389 049,9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Default="007D4E0D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7D4E0D" w:rsidRPr="00B3680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B36804">
              <w:rPr>
                <w:rFonts w:ascii="Calibri" w:hAnsi="Calibri" w:cs="Calibri"/>
                <w:sz w:val="16"/>
                <w:szCs w:val="16"/>
              </w:rPr>
              <w:t>109 694 845,8</w:t>
            </w:r>
          </w:p>
        </w:tc>
        <w:tc>
          <w:tcPr>
            <w:tcW w:w="1134" w:type="dxa"/>
            <w:vAlign w:val="bottom"/>
          </w:tcPr>
          <w:p w:rsidR="007D4E0D" w:rsidRPr="00B3680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B36804">
              <w:rPr>
                <w:rFonts w:ascii="Calibri" w:hAnsi="Calibri" w:cs="Calibri"/>
                <w:sz w:val="16"/>
                <w:szCs w:val="16"/>
              </w:rPr>
              <w:t>42 866 610,7</w:t>
            </w:r>
          </w:p>
        </w:tc>
        <w:tc>
          <w:tcPr>
            <w:tcW w:w="1134" w:type="dxa"/>
            <w:vAlign w:val="bottom"/>
          </w:tcPr>
          <w:p w:rsidR="007D4E0D" w:rsidRPr="00B3680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B36804">
              <w:rPr>
                <w:rFonts w:ascii="Calibri" w:hAnsi="Calibri" w:cs="Calibri"/>
                <w:sz w:val="16"/>
                <w:szCs w:val="16"/>
              </w:rPr>
              <w:t>66 828 235,1</w:t>
            </w:r>
          </w:p>
        </w:tc>
        <w:tc>
          <w:tcPr>
            <w:tcW w:w="956" w:type="dxa"/>
            <w:vAlign w:val="bottom"/>
          </w:tcPr>
          <w:p w:rsidR="007D4E0D" w:rsidRPr="00B3680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B36804">
              <w:rPr>
                <w:rFonts w:ascii="Calibri" w:hAnsi="Calibri" w:cs="Calibri"/>
                <w:sz w:val="16"/>
                <w:szCs w:val="16"/>
              </w:rPr>
              <w:t>22 038 361,4</w:t>
            </w:r>
          </w:p>
        </w:tc>
        <w:tc>
          <w:tcPr>
            <w:tcW w:w="957" w:type="dxa"/>
            <w:gridSpan w:val="2"/>
            <w:vAlign w:val="bottom"/>
          </w:tcPr>
          <w:p w:rsidR="007D4E0D" w:rsidRPr="00B3680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B36804">
              <w:rPr>
                <w:rFonts w:ascii="Calibri" w:hAnsi="Calibri" w:cs="Calibri"/>
                <w:sz w:val="16"/>
                <w:szCs w:val="16"/>
              </w:rPr>
              <w:t>1 320 868,1</w:t>
            </w:r>
          </w:p>
        </w:tc>
        <w:tc>
          <w:tcPr>
            <w:tcW w:w="957" w:type="dxa"/>
            <w:vAlign w:val="bottom"/>
          </w:tcPr>
          <w:p w:rsidR="007D4E0D" w:rsidRPr="00B3680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B36804">
              <w:rPr>
                <w:rFonts w:ascii="Calibri" w:hAnsi="Calibri" w:cs="Calibri"/>
                <w:sz w:val="16"/>
                <w:szCs w:val="16"/>
              </w:rPr>
              <w:t>7 579 915,9</w:t>
            </w:r>
          </w:p>
        </w:tc>
        <w:tc>
          <w:tcPr>
            <w:tcW w:w="957" w:type="dxa"/>
            <w:vAlign w:val="bottom"/>
          </w:tcPr>
          <w:p w:rsidR="007D4E0D" w:rsidRPr="00B36804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B36804">
              <w:rPr>
                <w:rFonts w:ascii="Calibri" w:hAnsi="Calibri" w:cs="Calibri"/>
                <w:sz w:val="16"/>
                <w:szCs w:val="16"/>
              </w:rPr>
              <w:t>35 889 089,7</w:t>
            </w:r>
          </w:p>
        </w:tc>
      </w:tr>
      <w:tr w:rsidR="007D4E0D" w:rsidRPr="009B6ECF" w:rsidTr="00312000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4532A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Taxes on products and imports</w:t>
            </w:r>
          </w:p>
        </w:tc>
        <w:tc>
          <w:tcPr>
            <w:tcW w:w="1134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2 777 016,3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3 371 983,4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7D4E0D" w:rsidRDefault="007D4E0D" w:rsidP="0016788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4 277 352,3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7D4E0D" w:rsidRDefault="007D4E0D" w:rsidP="0016788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7D4E0D" w:rsidRPr="007D4E0D" w:rsidRDefault="007D4E0D" w:rsidP="0016788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7D4E0D" w:rsidRDefault="007D4E0D" w:rsidP="0016788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5 057 371,0</w:t>
            </w:r>
          </w:p>
        </w:tc>
        <w:tc>
          <w:tcPr>
            <w:tcW w:w="956" w:type="dxa"/>
            <w:vAlign w:val="bottom"/>
          </w:tcPr>
          <w:p w:rsidR="007D4E0D" w:rsidRPr="007D4E0D" w:rsidRDefault="007D4E0D" w:rsidP="0016788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7D4E0D" w:rsidRDefault="007D4E0D" w:rsidP="0016788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7D4E0D" w:rsidRDefault="007D4E0D" w:rsidP="0016788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7D4E0D" w:rsidRDefault="007D4E0D" w:rsidP="00167885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Default="007D4E0D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Default="007D4E0D" w:rsidP="007D4E0D">
            <w:pPr>
              <w:jc w:val="right"/>
              <w:rPr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4 069 079,9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9B6ECF" w:rsidTr="00312000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BB538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Subsidies on products and imports</w:t>
            </w:r>
          </w:p>
        </w:tc>
        <w:tc>
          <w:tcPr>
            <w:tcW w:w="1134" w:type="dxa"/>
            <w:vAlign w:val="bottom"/>
          </w:tcPr>
          <w:p w:rsidR="007D4E0D" w:rsidRPr="00D35005" w:rsidRDefault="007D4E0D" w:rsidP="00BB538A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7D4E0D" w:rsidRPr="00D35005" w:rsidRDefault="007D4E0D" w:rsidP="00BB538A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7D4E0D" w:rsidRPr="00770BC8" w:rsidRDefault="007D4E0D" w:rsidP="00BB538A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7D4E0D" w:rsidRPr="00D35005" w:rsidRDefault="007D4E0D" w:rsidP="00BB538A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gridSpan w:val="2"/>
            <w:vAlign w:val="bottom"/>
          </w:tcPr>
          <w:p w:rsidR="007D4E0D" w:rsidRPr="00D35005" w:rsidRDefault="007D4E0D" w:rsidP="00BB538A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vAlign w:val="bottom"/>
          </w:tcPr>
          <w:p w:rsidR="007D4E0D" w:rsidRPr="00D35005" w:rsidRDefault="007D4E0D" w:rsidP="00BB538A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vAlign w:val="bottom"/>
          </w:tcPr>
          <w:p w:rsidR="007D4E0D" w:rsidRPr="00D35005" w:rsidRDefault="007D4E0D" w:rsidP="00BB538A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143 451,8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188 984,9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164 369,2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206 349,3</w:t>
            </w:r>
          </w:p>
        </w:tc>
        <w:tc>
          <w:tcPr>
            <w:tcW w:w="956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Default="007D4E0D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248 281,8</w:t>
            </w:r>
          </w:p>
        </w:tc>
        <w:tc>
          <w:tcPr>
            <w:tcW w:w="956" w:type="dxa"/>
            <w:vAlign w:val="bottom"/>
          </w:tcPr>
          <w:p w:rsidR="007D4E0D" w:rsidRPr="00614B50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 w:rsidTr="00312000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BB538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Gross domestic product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BB538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7D4E0D" w:rsidRPr="009F6C7D" w:rsidRDefault="007D4E0D" w:rsidP="00BB538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7D4E0D" w:rsidRPr="009F6C7D" w:rsidRDefault="007D4E0D" w:rsidP="00BB538A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BB538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BB538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57" w:type="dxa"/>
            <w:vAlign w:val="bottom"/>
          </w:tcPr>
          <w:p w:rsidR="007D4E0D" w:rsidRPr="009F6C7D" w:rsidRDefault="007D4E0D" w:rsidP="00BB538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57" w:type="dxa"/>
            <w:vAlign w:val="bottom"/>
          </w:tcPr>
          <w:p w:rsidR="007D4E0D" w:rsidRPr="009F6C7D" w:rsidRDefault="007D4E0D" w:rsidP="00BB538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D4E0D" w:rsidRPr="006A422E" w:rsidTr="00526333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F6C7D">
              <w:rPr>
                <w:rFonts w:ascii="Calibri" w:hAnsi="Calibri"/>
                <w:sz w:val="16"/>
                <w:szCs w:val="16"/>
              </w:rPr>
              <w:t>46 971 150,0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 w:rsidTr="006C6869">
        <w:trPr>
          <w:cantSplit/>
        </w:trPr>
        <w:tc>
          <w:tcPr>
            <w:tcW w:w="2127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54 378 857,8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 w:rsidTr="006C6869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lastRenderedPageBreak/>
              <w:t>2018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61 819 536,4</w:t>
            </w:r>
          </w:p>
        </w:tc>
        <w:tc>
          <w:tcPr>
            <w:tcW w:w="956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 w:rsidTr="00D35005">
        <w:trPr>
          <w:cantSplit/>
        </w:trPr>
        <w:tc>
          <w:tcPr>
            <w:tcW w:w="2127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69 532 626,5</w:t>
            </w:r>
          </w:p>
        </w:tc>
        <w:tc>
          <w:tcPr>
            <w:tcW w:w="956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vAlign w:val="bottom"/>
          </w:tcPr>
          <w:p w:rsidR="007D4E0D" w:rsidRPr="009F6C7D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D4E0D" w:rsidRPr="006A422E" w:rsidTr="006C6869">
        <w:trPr>
          <w:cantSplit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7D4E0D" w:rsidRDefault="007D4E0D" w:rsidP="00BB538A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D4E0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6053">
              <w:rPr>
                <w:rFonts w:ascii="Calibri" w:hAnsi="Calibri" w:cs="Calibri"/>
                <w:sz w:val="16"/>
                <w:szCs w:val="16"/>
              </w:rPr>
              <w:t>70 649 033,2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7D4E0D" w:rsidRPr="009F6C7D" w:rsidRDefault="007D4E0D" w:rsidP="007D4E0D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</w:tbl>
    <w:p w:rsidR="00675842" w:rsidRPr="006A422E" w:rsidRDefault="00D87083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22" w:name="_Toc465247923"/>
      <w:r w:rsidRPr="006A422E">
        <w:rPr>
          <w:rFonts w:ascii="Calibri" w:hAnsi="Calibri"/>
          <w:sz w:val="20"/>
          <w:lang w:val="en-US"/>
        </w:rPr>
        <w:t>1.</w:t>
      </w:r>
      <w:r w:rsidR="00546E54" w:rsidRPr="006A422E">
        <w:rPr>
          <w:rFonts w:ascii="Calibri" w:hAnsi="Calibri"/>
          <w:sz w:val="20"/>
          <w:lang w:val="en-US"/>
        </w:rPr>
        <w:t>2</w:t>
      </w:r>
      <w:r w:rsidR="00260FA0">
        <w:rPr>
          <w:rFonts w:ascii="Calibri" w:hAnsi="Calibri"/>
          <w:sz w:val="20"/>
          <w:lang w:val="kk-KZ"/>
        </w:rPr>
        <w:t>2</w:t>
      </w:r>
      <w:r w:rsidR="00675842" w:rsidRPr="006A422E">
        <w:rPr>
          <w:rFonts w:ascii="Calibri" w:hAnsi="Calibri"/>
          <w:sz w:val="20"/>
          <w:lang w:val="en-US"/>
        </w:rPr>
        <w:t xml:space="preserve"> 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uction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g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for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no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r w:rsidR="00675842" w:rsidRPr="006A422E">
        <w:rPr>
          <w:rFonts w:ascii="Calibri" w:hAnsi="Calibri"/>
          <w:sz w:val="20"/>
          <w:lang w:val="en-US"/>
        </w:rPr>
        <w:t>-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f</w:t>
        </w:r>
      </w:smartTag>
      <w:r w:rsidR="00675842"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r w:rsidR="00675842" w:rsidRPr="006A422E">
        <w:rPr>
          <w:rFonts w:ascii="Calibri" w:hAnsi="Calibri"/>
          <w:sz w:val="20"/>
          <w:lang w:val="en-US"/>
        </w:rPr>
        <w:t>l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s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bookmarkEnd w:id="22"/>
    </w:p>
    <w:p w:rsidR="00675842" w:rsidRPr="006A422E" w:rsidRDefault="007E19AF" w:rsidP="0076246A">
      <w:pPr>
        <w:pStyle w:val="a6"/>
        <w:spacing w:before="0" w:after="60"/>
        <w:ind w:right="-284"/>
        <w:rPr>
          <w:rFonts w:ascii="Calibri" w:hAnsi="Calibri" w:cs="Calibri"/>
          <w:szCs w:val="16"/>
          <w:lang w:val="en-US"/>
        </w:rPr>
      </w:pPr>
      <w:r w:rsidRPr="006A422E">
        <w:rPr>
          <w:rFonts w:ascii="Calibri" w:hAnsi="Calibri" w:cs="Calibri"/>
          <w:szCs w:val="16"/>
          <w:lang w:val="en-US"/>
        </w:rPr>
        <w:t>in</w:t>
      </w:r>
      <w:r w:rsidR="00675842" w:rsidRPr="006A422E">
        <w:rPr>
          <w:rFonts w:ascii="Calibri" w:hAnsi="Calibri" w:cs="Calibri"/>
          <w:szCs w:val="16"/>
          <w:lang w:val="en-US"/>
        </w:rPr>
        <w:t xml:space="preserve"> current prices,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="00675842" w:rsidRPr="006A422E">
        <w:rPr>
          <w:rFonts w:ascii="Calibri" w:hAnsi="Calibri" w:cs="Calibri"/>
          <w:szCs w:val="16"/>
          <w:lang w:val="en-US"/>
        </w:rPr>
        <w:t xml:space="preserve"> tenge</w:t>
      </w:r>
    </w:p>
    <w:tbl>
      <w:tblPr>
        <w:tblW w:w="9654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976"/>
        <w:gridCol w:w="1412"/>
        <w:gridCol w:w="995"/>
        <w:gridCol w:w="1140"/>
        <w:gridCol w:w="996"/>
        <w:gridCol w:w="33"/>
        <w:gridCol w:w="961"/>
        <w:gridCol w:w="15"/>
        <w:gridCol w:w="50"/>
        <w:gridCol w:w="927"/>
        <w:gridCol w:w="98"/>
        <w:gridCol w:w="1034"/>
        <w:gridCol w:w="17"/>
      </w:tblGrid>
      <w:tr w:rsidR="006C63E4" w:rsidRPr="006A422E" w:rsidTr="00756D8B">
        <w:trPr>
          <w:cantSplit/>
          <w:trHeight w:val="188"/>
        </w:trPr>
        <w:tc>
          <w:tcPr>
            <w:tcW w:w="19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3E4" w:rsidRPr="006A422E" w:rsidRDefault="006C63E4" w:rsidP="006C63E4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3E4" w:rsidRPr="00270E3E" w:rsidRDefault="006C63E4" w:rsidP="002724A6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 xml:space="preserve">Output </w:t>
            </w:r>
            <w:r w:rsidR="002724A6" w:rsidRPr="006A422E">
              <w:rPr>
                <w:rFonts w:ascii="Calibri" w:hAnsi="Calibri" w:cs="Calibri"/>
                <w:szCs w:val="16"/>
                <w:lang w:val="en-US"/>
              </w:rPr>
              <w:t>in</w:t>
            </w:r>
            <w:r w:rsidRPr="00270E3E">
              <w:rPr>
                <w:rFonts w:ascii="Calibri" w:hAnsi="Calibri" w:cs="Calibri"/>
                <w:szCs w:val="16"/>
              </w:rPr>
              <w:t xml:space="preserve"> basic prices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3E4" w:rsidRPr="00270E3E" w:rsidRDefault="006C63E4" w:rsidP="006C63E4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Intermediate consumption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3E4" w:rsidRPr="00270E3E" w:rsidRDefault="006C63E4" w:rsidP="006C63E4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4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63E4" w:rsidRPr="006A422E" w:rsidRDefault="007E19AF" w:rsidP="006C63E4">
            <w:pPr>
              <w:pStyle w:val="a7"/>
              <w:rPr>
                <w:rFonts w:ascii="Calibri" w:hAnsi="Calibri" w:cs="Calibri"/>
                <w:i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</w:t>
            </w:r>
          </w:p>
        </w:tc>
      </w:tr>
      <w:tr w:rsidR="006C63E4" w:rsidRPr="009B6ECF" w:rsidTr="00756D8B">
        <w:trPr>
          <w:cantSplit/>
          <w:trHeight w:val="187"/>
        </w:trPr>
        <w:tc>
          <w:tcPr>
            <w:tcW w:w="19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3E4" w:rsidRPr="00270E3E" w:rsidRDefault="006C63E4" w:rsidP="006C63E4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3E4" w:rsidRPr="00270E3E" w:rsidRDefault="006C63E4" w:rsidP="006C63E4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3E4" w:rsidRPr="00270E3E" w:rsidRDefault="006C63E4" w:rsidP="006C63E4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3E4" w:rsidRPr="00270E3E" w:rsidRDefault="006C63E4" w:rsidP="006C63E4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3E4" w:rsidRPr="00270E3E" w:rsidRDefault="0030054A" w:rsidP="006C63E4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r w:rsidR="006C63E4" w:rsidRPr="00270E3E">
              <w:rPr>
                <w:rFonts w:ascii="Calibri" w:hAnsi="Calibri" w:cs="Calibri"/>
                <w:szCs w:val="16"/>
              </w:rPr>
              <w:t>ompensa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-</w:t>
            </w:r>
            <w:r w:rsidR="006C63E4" w:rsidRPr="00270E3E">
              <w:rPr>
                <w:rFonts w:ascii="Calibri" w:hAnsi="Calibri" w:cs="Calibri"/>
                <w:szCs w:val="16"/>
              </w:rPr>
              <w:t>tion of employees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3E4" w:rsidRPr="006A422E" w:rsidRDefault="002724A6" w:rsidP="006C63E4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taxes on production excluding other subsidies on production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3E4" w:rsidRPr="00270E3E" w:rsidRDefault="006C63E4" w:rsidP="006C63E4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сonsumption of fixed capital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63E4" w:rsidRPr="006A422E" w:rsidRDefault="006C63E4" w:rsidP="006C63E4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operating surplus and net mixed income</w:t>
            </w:r>
          </w:p>
        </w:tc>
      </w:tr>
      <w:tr w:rsidR="00D12E28" w:rsidRPr="006A422E" w:rsidTr="00756D8B">
        <w:trPr>
          <w:cantSplit/>
        </w:trPr>
        <w:tc>
          <w:tcPr>
            <w:tcW w:w="1976" w:type="dxa"/>
            <w:vAlign w:val="bottom"/>
          </w:tcPr>
          <w:p w:rsidR="00D12E28" w:rsidRPr="006A422E" w:rsidRDefault="00D12E28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Agriculture, forestry and fishing</w:t>
            </w:r>
          </w:p>
        </w:tc>
        <w:tc>
          <w:tcPr>
            <w:tcW w:w="1412" w:type="dxa"/>
            <w:vAlign w:val="bottom"/>
          </w:tcPr>
          <w:p w:rsidR="00D12E28" w:rsidRPr="00270E3E" w:rsidRDefault="00D12E28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995" w:type="dxa"/>
            <w:vAlign w:val="bottom"/>
          </w:tcPr>
          <w:p w:rsidR="00D12E28" w:rsidRPr="00270E3E" w:rsidRDefault="00D12E28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D12E28" w:rsidRPr="00270E3E" w:rsidRDefault="00D12E28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029" w:type="dxa"/>
            <w:gridSpan w:val="2"/>
            <w:vAlign w:val="bottom"/>
          </w:tcPr>
          <w:p w:rsidR="00D12E28" w:rsidRPr="00270E3E" w:rsidRDefault="00D12E28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026" w:type="dxa"/>
            <w:gridSpan w:val="3"/>
            <w:vAlign w:val="bottom"/>
          </w:tcPr>
          <w:p w:rsidR="00D12E28" w:rsidRPr="00270E3E" w:rsidRDefault="00D12E28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D12E28" w:rsidRPr="00270E3E" w:rsidRDefault="00D12E28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051" w:type="dxa"/>
            <w:gridSpan w:val="2"/>
            <w:vAlign w:val="bottom"/>
          </w:tcPr>
          <w:p w:rsidR="00D12E28" w:rsidRPr="00270E3E" w:rsidRDefault="00D12E28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167885" w:rsidRPr="006A422E" w:rsidTr="00756D8B">
        <w:trPr>
          <w:cantSplit/>
        </w:trPr>
        <w:tc>
          <w:tcPr>
            <w:tcW w:w="1976" w:type="dxa"/>
            <w:vAlign w:val="bottom"/>
          </w:tcPr>
          <w:p w:rsidR="00167885" w:rsidRPr="006A422E" w:rsidRDefault="00167885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167885" w:rsidRPr="007952EA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1 896 971,3</w:t>
            </w:r>
          </w:p>
        </w:tc>
        <w:tc>
          <w:tcPr>
            <w:tcW w:w="995" w:type="dxa"/>
            <w:vAlign w:val="bottom"/>
          </w:tcPr>
          <w:p w:rsidR="00167885" w:rsidRPr="007952EA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941 758,7</w:t>
            </w:r>
          </w:p>
        </w:tc>
        <w:tc>
          <w:tcPr>
            <w:tcW w:w="1140" w:type="dxa"/>
            <w:vAlign w:val="bottom"/>
          </w:tcPr>
          <w:p w:rsidR="00167885" w:rsidRPr="007952EA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955 212,6</w:t>
            </w:r>
          </w:p>
        </w:tc>
        <w:tc>
          <w:tcPr>
            <w:tcW w:w="1029" w:type="dxa"/>
            <w:gridSpan w:val="2"/>
            <w:vAlign w:val="bottom"/>
          </w:tcPr>
          <w:p w:rsidR="00167885" w:rsidRPr="007952EA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203 776,6</w:t>
            </w:r>
          </w:p>
        </w:tc>
        <w:tc>
          <w:tcPr>
            <w:tcW w:w="1026" w:type="dxa"/>
            <w:gridSpan w:val="3"/>
            <w:vAlign w:val="bottom"/>
          </w:tcPr>
          <w:p w:rsidR="00167885" w:rsidRPr="007952EA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1 222,2</w:t>
            </w:r>
          </w:p>
        </w:tc>
        <w:tc>
          <w:tcPr>
            <w:tcW w:w="1025" w:type="dxa"/>
            <w:gridSpan w:val="2"/>
            <w:vAlign w:val="bottom"/>
          </w:tcPr>
          <w:p w:rsidR="00167885" w:rsidRPr="007952EA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108 308,9</w:t>
            </w:r>
          </w:p>
        </w:tc>
        <w:tc>
          <w:tcPr>
            <w:tcW w:w="1051" w:type="dxa"/>
            <w:gridSpan w:val="2"/>
            <w:vAlign w:val="bottom"/>
          </w:tcPr>
          <w:p w:rsidR="00167885" w:rsidRPr="007952EA" w:rsidRDefault="00167885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641 904,9</w:t>
            </w:r>
          </w:p>
        </w:tc>
      </w:tr>
      <w:tr w:rsidR="00167885" w:rsidRPr="006A422E" w:rsidTr="00756D8B">
        <w:trPr>
          <w:cantSplit/>
        </w:trPr>
        <w:tc>
          <w:tcPr>
            <w:tcW w:w="1976" w:type="dxa"/>
            <w:vAlign w:val="bottom"/>
          </w:tcPr>
          <w:p w:rsidR="00167885" w:rsidRPr="006A422E" w:rsidRDefault="00167885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2 561 405,2</w:t>
            </w:r>
          </w:p>
        </w:tc>
        <w:tc>
          <w:tcPr>
            <w:tcW w:w="995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1 323 675,9</w:t>
            </w:r>
          </w:p>
        </w:tc>
        <w:tc>
          <w:tcPr>
            <w:tcW w:w="1140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1 237 729,3</w:t>
            </w:r>
          </w:p>
        </w:tc>
        <w:tc>
          <w:tcPr>
            <w:tcW w:w="1029" w:type="dxa"/>
            <w:gridSpan w:val="2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324 132,0</w:t>
            </w:r>
          </w:p>
        </w:tc>
        <w:tc>
          <w:tcPr>
            <w:tcW w:w="1026" w:type="dxa"/>
            <w:gridSpan w:val="3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1 170,1</w:t>
            </w:r>
          </w:p>
        </w:tc>
        <w:tc>
          <w:tcPr>
            <w:tcW w:w="1025" w:type="dxa"/>
            <w:gridSpan w:val="2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134 028,0</w:t>
            </w:r>
          </w:p>
        </w:tc>
        <w:tc>
          <w:tcPr>
            <w:tcW w:w="1051" w:type="dxa"/>
            <w:gridSpan w:val="2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778 399,2</w:t>
            </w:r>
          </w:p>
        </w:tc>
      </w:tr>
      <w:tr w:rsidR="00167885" w:rsidRPr="006A422E" w:rsidTr="00756D8B">
        <w:trPr>
          <w:cantSplit/>
        </w:trPr>
        <w:tc>
          <w:tcPr>
            <w:tcW w:w="1976" w:type="dxa"/>
            <w:vAlign w:val="bottom"/>
          </w:tcPr>
          <w:p w:rsidR="00167885" w:rsidRDefault="00167885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2 810 071,4</w:t>
            </w:r>
          </w:p>
        </w:tc>
        <w:tc>
          <w:tcPr>
            <w:tcW w:w="995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1 410 221,8</w:t>
            </w:r>
          </w:p>
        </w:tc>
        <w:tc>
          <w:tcPr>
            <w:tcW w:w="1140" w:type="dxa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1 399 849,6</w:t>
            </w:r>
          </w:p>
        </w:tc>
        <w:tc>
          <w:tcPr>
            <w:tcW w:w="1029" w:type="dxa"/>
            <w:gridSpan w:val="2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372 566,3</w:t>
            </w:r>
          </w:p>
        </w:tc>
        <w:tc>
          <w:tcPr>
            <w:tcW w:w="1026" w:type="dxa"/>
            <w:gridSpan w:val="3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1 511,8</w:t>
            </w:r>
          </w:p>
        </w:tc>
        <w:tc>
          <w:tcPr>
            <w:tcW w:w="1025" w:type="dxa"/>
            <w:gridSpan w:val="2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154 332,9</w:t>
            </w:r>
          </w:p>
        </w:tc>
        <w:tc>
          <w:tcPr>
            <w:tcW w:w="1051" w:type="dxa"/>
            <w:gridSpan w:val="2"/>
            <w:vAlign w:val="bottom"/>
          </w:tcPr>
          <w:p w:rsidR="00167885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871 438,6</w:t>
            </w:r>
          </w:p>
        </w:tc>
      </w:tr>
      <w:tr w:rsidR="00167885" w:rsidRPr="006A422E" w:rsidTr="00756D8B">
        <w:trPr>
          <w:cantSplit/>
        </w:trPr>
        <w:tc>
          <w:tcPr>
            <w:tcW w:w="1976" w:type="dxa"/>
            <w:vAlign w:val="bottom"/>
          </w:tcPr>
          <w:p w:rsidR="00167885" w:rsidRDefault="00167885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3 208 828,3</w:t>
            </w:r>
          </w:p>
        </w:tc>
        <w:tc>
          <w:tcPr>
            <w:tcW w:w="995" w:type="dxa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1 528 667,7</w:t>
            </w:r>
          </w:p>
        </w:tc>
        <w:tc>
          <w:tcPr>
            <w:tcW w:w="1140" w:type="dxa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1 680 160,6</w:t>
            </w:r>
          </w:p>
        </w:tc>
        <w:tc>
          <w:tcPr>
            <w:tcW w:w="1029" w:type="dxa"/>
            <w:gridSpan w:val="2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447 284,1</w:t>
            </w:r>
          </w:p>
        </w:tc>
        <w:tc>
          <w:tcPr>
            <w:tcW w:w="1026" w:type="dxa"/>
            <w:gridSpan w:val="3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1 706,0</w:t>
            </w:r>
          </w:p>
        </w:tc>
        <w:tc>
          <w:tcPr>
            <w:tcW w:w="1025" w:type="dxa"/>
            <w:gridSpan w:val="2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195 764,5</w:t>
            </w:r>
          </w:p>
        </w:tc>
        <w:tc>
          <w:tcPr>
            <w:tcW w:w="1051" w:type="dxa"/>
            <w:gridSpan w:val="2"/>
            <w:vAlign w:val="bottom"/>
          </w:tcPr>
          <w:p w:rsidR="00167885" w:rsidRPr="007E4326" w:rsidRDefault="00167885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1 035 406,0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4646D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3 966 620,6</w:t>
            </w:r>
          </w:p>
        </w:tc>
        <w:tc>
          <w:tcPr>
            <w:tcW w:w="995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1 866 100,9</w:t>
            </w:r>
          </w:p>
        </w:tc>
        <w:tc>
          <w:tcPr>
            <w:tcW w:w="1140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2 100 519,7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495 533,2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2 648,6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241 606,9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1 360 731,0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Industry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5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22 810 637,8</w:t>
            </w:r>
          </w:p>
        </w:tc>
        <w:tc>
          <w:tcPr>
            <w:tcW w:w="995" w:type="dxa"/>
            <w:vAlign w:val="bottom"/>
          </w:tcPr>
          <w:p w:rsidR="007D4E0D" w:rsidRPr="00D65F52" w:rsidRDefault="007D4E0D" w:rsidP="00167885">
            <w:pPr>
              <w:ind w:left="-38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65F52">
              <w:rPr>
                <w:rFonts w:ascii="Calibri" w:hAnsi="Calibri" w:cs="Calibri"/>
                <w:sz w:val="16"/>
                <w:szCs w:val="16"/>
              </w:rPr>
              <w:t>10 767 171,8</w:t>
            </w:r>
          </w:p>
        </w:tc>
        <w:tc>
          <w:tcPr>
            <w:tcW w:w="1140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12 043 466,0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3 254 754,2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474 344,1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1 644 829,9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6 669 537,8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29 510 564,6</w:t>
            </w:r>
          </w:p>
        </w:tc>
        <w:tc>
          <w:tcPr>
            <w:tcW w:w="995" w:type="dxa"/>
            <w:vAlign w:val="bottom"/>
          </w:tcPr>
          <w:p w:rsidR="007D4E0D" w:rsidRPr="00D65F52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65F52">
              <w:rPr>
                <w:rFonts w:ascii="Calibri" w:hAnsi="Calibri" w:cs="Calibri"/>
                <w:sz w:val="16"/>
                <w:szCs w:val="16"/>
              </w:rPr>
              <w:t>15 152 912,6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14 357 652,0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3 825 890,6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427 838,1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1 969 040,3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8 134 883,0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34 591 748,6</w:t>
            </w:r>
          </w:p>
        </w:tc>
        <w:tc>
          <w:tcPr>
            <w:tcW w:w="995" w:type="dxa"/>
            <w:vAlign w:val="bottom"/>
          </w:tcPr>
          <w:p w:rsidR="007D4E0D" w:rsidRPr="00D65F52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65F52">
              <w:rPr>
                <w:rFonts w:ascii="Calibri" w:hAnsi="Calibri" w:cs="Calibri"/>
                <w:sz w:val="16"/>
                <w:szCs w:val="16"/>
              </w:rPr>
              <w:t>17 439 524,1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17 152 224,5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4 552 388,0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436 792,8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2 391 038,4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9 772 005,3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36 097 722,0</w:t>
            </w:r>
          </w:p>
        </w:tc>
        <w:tc>
          <w:tcPr>
            <w:tcW w:w="995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17 271 042,6</w:t>
            </w:r>
          </w:p>
        </w:tc>
        <w:tc>
          <w:tcPr>
            <w:tcW w:w="1140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18 826 679,4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5 023 264,7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513 382,0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2 622 092,3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10 667 940,4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4646D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33 578 882,7</w:t>
            </w:r>
          </w:p>
        </w:tc>
        <w:tc>
          <w:tcPr>
            <w:tcW w:w="995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14 857 762,8</w:t>
            </w:r>
          </w:p>
        </w:tc>
        <w:tc>
          <w:tcPr>
            <w:tcW w:w="1140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18 721 119,9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4 921 493,1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944 686,9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2 546 952,4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7D4E0D">
            <w:pPr>
              <w:jc w:val="right"/>
              <w:rPr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10 307 987,5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Mining and quarrying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5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11 038 678,3</w:t>
            </w:r>
          </w:p>
        </w:tc>
        <w:tc>
          <w:tcPr>
            <w:tcW w:w="995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4 990 951,0</w:t>
            </w:r>
          </w:p>
        </w:tc>
        <w:tc>
          <w:tcPr>
            <w:tcW w:w="1140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6 047 727,3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1 298 064,0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368 802,1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932 302,8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3 448 558,4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14 909 860,6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7 488 166,2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7 421 694,4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1 613 611,5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335 800,3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1 139 173,9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4 333 108,7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18 457 157,9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9 252 507,9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9 204 650,0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1 978 957,3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336 297,6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1 441 987,2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5 447 407,9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19 155 320,3</w:t>
            </w:r>
          </w:p>
        </w:tc>
        <w:tc>
          <w:tcPr>
            <w:tcW w:w="995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9 123 210,8</w:t>
            </w:r>
          </w:p>
        </w:tc>
        <w:tc>
          <w:tcPr>
            <w:tcW w:w="1140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10 032 109,5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2 188 129,9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395 877,9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1 580 701,0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5 867 400,7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4646D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14 923 574,6</w:t>
            </w:r>
          </w:p>
        </w:tc>
        <w:tc>
          <w:tcPr>
            <w:tcW w:w="995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6 326 739,1</w:t>
            </w:r>
          </w:p>
        </w:tc>
        <w:tc>
          <w:tcPr>
            <w:tcW w:w="1140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8 596 835,5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1 875 047,9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725 031,2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1 397 224,3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4 599 532,1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Manufacturing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5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9 951 764,7</w:t>
            </w:r>
          </w:p>
        </w:tc>
        <w:tc>
          <w:tcPr>
            <w:tcW w:w="995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4 848 916,7</w:t>
            </w:r>
          </w:p>
        </w:tc>
        <w:tc>
          <w:tcPr>
            <w:tcW w:w="1140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5 102 848,0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1 479 757,6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83 416,5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543 320,7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2 996 353,2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12 297 420,9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6 406 307,1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5 891 113,8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1 690 071,5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73 454,9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632 335,8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3 495 251,6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13 591 838,6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6 795 433,4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6 796 405,2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1 995 948,0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81 327,4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737 053,9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3 982 075,9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14 519 133,7</w:t>
            </w:r>
          </w:p>
        </w:tc>
        <w:tc>
          <w:tcPr>
            <w:tcW w:w="995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6 873 683,3</w:t>
            </w:r>
          </w:p>
        </w:tc>
        <w:tc>
          <w:tcPr>
            <w:tcW w:w="1140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7 645 450,4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2 257 711,8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94 974,8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827 609,8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4 465 154,0</w:t>
            </w:r>
          </w:p>
        </w:tc>
      </w:tr>
      <w:tr w:rsidR="007D4E0D" w:rsidRPr="007E4326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4646D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16 164 575,0</w:t>
            </w:r>
          </w:p>
        </w:tc>
        <w:tc>
          <w:tcPr>
            <w:tcW w:w="995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7 305 482,3</w:t>
            </w:r>
          </w:p>
        </w:tc>
        <w:tc>
          <w:tcPr>
            <w:tcW w:w="1140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8 859 092,7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2 476 739,4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178 396,8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936 558,1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5 267 398,4</w:t>
            </w:r>
          </w:p>
        </w:tc>
      </w:tr>
      <w:tr w:rsidR="007D4E0D" w:rsidRPr="009B6ECF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412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26" w:type="dxa"/>
            <w:gridSpan w:val="3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51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1 555 533,3</w:t>
            </w:r>
          </w:p>
        </w:tc>
        <w:tc>
          <w:tcPr>
            <w:tcW w:w="995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779 998,5</w:t>
            </w:r>
          </w:p>
        </w:tc>
        <w:tc>
          <w:tcPr>
            <w:tcW w:w="1140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775 534,8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406 109,3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19 080,0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148 327,6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202 017,9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1 920 092,3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1 016 754,2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903 338,1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444 419,2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15 502,4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172 719,7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270 696,8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2 140 297,8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1 145 030,6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995 267,2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490 605,5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16 025,9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183 352,7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305 283,1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1 994 913,2</w:t>
            </w:r>
          </w:p>
        </w:tc>
        <w:tc>
          <w:tcPr>
            <w:tcW w:w="995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1 014 286,0</w:t>
            </w:r>
          </w:p>
        </w:tc>
        <w:tc>
          <w:tcPr>
            <w:tcW w:w="1140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980 627,2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483 246,4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18 836,9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182 878,4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295 665,5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D051E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2 093 123,8</w:t>
            </w:r>
          </w:p>
        </w:tc>
        <w:tc>
          <w:tcPr>
            <w:tcW w:w="995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996 191,5</w:t>
            </w:r>
          </w:p>
        </w:tc>
        <w:tc>
          <w:tcPr>
            <w:tcW w:w="1140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1 096 932,3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475 997,7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34 500,3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184 987,6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401 446,7</w:t>
            </w:r>
          </w:p>
        </w:tc>
      </w:tr>
      <w:tr w:rsidR="007D4E0D" w:rsidRPr="009B6ECF" w:rsidTr="00756D8B">
        <w:trPr>
          <w:cantSplit/>
          <w:trHeight w:val="392"/>
        </w:trPr>
        <w:tc>
          <w:tcPr>
            <w:tcW w:w="1976" w:type="dxa"/>
            <w:vAlign w:val="bottom"/>
          </w:tcPr>
          <w:p w:rsidR="007D4E0D" w:rsidRPr="006A422E" w:rsidRDefault="007D4E0D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412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26" w:type="dxa"/>
            <w:gridSpan w:val="3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51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264 661,5</w:t>
            </w:r>
          </w:p>
        </w:tc>
        <w:tc>
          <w:tcPr>
            <w:tcW w:w="995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147 305,6</w:t>
            </w:r>
          </w:p>
        </w:tc>
        <w:tc>
          <w:tcPr>
            <w:tcW w:w="1140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117 355,9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70 823,3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3 045,5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20 878,8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22 608,3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383 190,8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241 685,1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141 505,7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77 788,4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3 080,5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24 810,9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35 825,9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402 454,3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246 552,2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155 902,1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86 877,2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3 141,9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28 644,6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37 238,4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428 354,8</w:t>
            </w:r>
          </w:p>
        </w:tc>
        <w:tc>
          <w:tcPr>
            <w:tcW w:w="995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259 862,5</w:t>
            </w:r>
          </w:p>
        </w:tc>
        <w:tc>
          <w:tcPr>
            <w:tcW w:w="1140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168 492,3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94 176,6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3 692,4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30 903,1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39 720,2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D051E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397 609,3</w:t>
            </w:r>
          </w:p>
        </w:tc>
        <w:tc>
          <w:tcPr>
            <w:tcW w:w="995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229 349,9</w:t>
            </w:r>
          </w:p>
        </w:tc>
        <w:tc>
          <w:tcPr>
            <w:tcW w:w="1140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168 259,4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93 708,1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6 758,6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28 182,4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39 610,3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Construction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5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3 900 952,9</w:t>
            </w:r>
          </w:p>
        </w:tc>
        <w:tc>
          <w:tcPr>
            <w:tcW w:w="995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1 472 033,8</w:t>
            </w:r>
          </w:p>
        </w:tc>
        <w:tc>
          <w:tcPr>
            <w:tcW w:w="1140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2 428 919,1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1 030 442,0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12 004,2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468 316,3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918 156,6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5 652 020,2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2 919 996,4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2 732 023,8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1 184 752,8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10 288,2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513 784,5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1 023 198,3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5 904 062,6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2 904 778,5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2 999 284,1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1 307 434,0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10 742,4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573 234,2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1 107 873,5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6 219 342,5</w:t>
            </w:r>
          </w:p>
        </w:tc>
        <w:tc>
          <w:tcPr>
            <w:tcW w:w="995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2 783 293,5</w:t>
            </w:r>
          </w:p>
        </w:tc>
        <w:tc>
          <w:tcPr>
            <w:tcW w:w="1140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3 436 049,0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1 512 701,1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12 471,7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654 855,6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1 256 020,6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D051E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5 849 189,1</w:t>
            </w:r>
          </w:p>
        </w:tc>
        <w:tc>
          <w:tcPr>
            <w:tcW w:w="995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2 031 321,9</w:t>
            </w:r>
          </w:p>
        </w:tc>
        <w:tc>
          <w:tcPr>
            <w:tcW w:w="1140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3 817 867,2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1 607 214,6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22 574,2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730 396,6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1 457 681,8</w:t>
            </w:r>
          </w:p>
        </w:tc>
      </w:tr>
      <w:tr w:rsidR="007D4E0D" w:rsidRPr="009B6ECF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412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26" w:type="dxa"/>
            <w:gridSpan w:val="3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51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11 903 859,8</w:t>
            </w:r>
          </w:p>
        </w:tc>
        <w:tc>
          <w:tcPr>
            <w:tcW w:w="995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4 283 358,3</w:t>
            </w:r>
          </w:p>
        </w:tc>
        <w:tc>
          <w:tcPr>
            <w:tcW w:w="1140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7 620 501,5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2 556 767,7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27 200,9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571 009,0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4 465 523,9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16 977 277,0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8 062 278,1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8 914 998,9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3 077 642,2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19 970,5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646 174,1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5 171 212,1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16 922 745,0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6 786 938,1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10 135 806,9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3 490 602,5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20 715,4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681 881,2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5 942 607,8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17 467 559,5</w:t>
            </w:r>
          </w:p>
        </w:tc>
        <w:tc>
          <w:tcPr>
            <w:tcW w:w="995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5 941 053,8</w:t>
            </w:r>
          </w:p>
        </w:tc>
        <w:tc>
          <w:tcPr>
            <w:tcW w:w="1140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11 526 505,7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3 954 718,1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24 352,0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829 243,3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6 718 192,3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8F3634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17 383 196,6</w:t>
            </w:r>
          </w:p>
        </w:tc>
        <w:tc>
          <w:tcPr>
            <w:tcW w:w="995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5 314 207,9</w:t>
            </w:r>
          </w:p>
        </w:tc>
        <w:tc>
          <w:tcPr>
            <w:tcW w:w="1140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12 068 988,7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4 125 059,4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45 285,9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830 787,3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7 067 856,1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Transportation and storage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5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3 351 020,7</w:t>
            </w:r>
          </w:p>
        </w:tc>
        <w:tc>
          <w:tcPr>
            <w:tcW w:w="995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1 468 557,3</w:t>
            </w:r>
          </w:p>
        </w:tc>
        <w:tc>
          <w:tcPr>
            <w:tcW w:w="1140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1 882 463,4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894 571,1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30 628,8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557 704,7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399 558,8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4 243 804,2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1 859 333,9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2 384 470,3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1 018 203,8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29 409,0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718 727,7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618 129,8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4 948 005,5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2 136 418,4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2 811 587,1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1 160 027,5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31 355,1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839 380,0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780 824,5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lastRenderedPageBreak/>
              <w:t>2019</w:t>
            </w:r>
          </w:p>
        </w:tc>
        <w:tc>
          <w:tcPr>
            <w:tcW w:w="1412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5 510 426,8</w:t>
            </w:r>
          </w:p>
        </w:tc>
        <w:tc>
          <w:tcPr>
            <w:tcW w:w="995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2 570 161,6</w:t>
            </w:r>
          </w:p>
        </w:tc>
        <w:tc>
          <w:tcPr>
            <w:tcW w:w="1140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2 940 265,2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1 219 370,9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35 056,1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945 488,1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740 350,1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8F3634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4 631 433,2</w:t>
            </w:r>
          </w:p>
        </w:tc>
        <w:tc>
          <w:tcPr>
            <w:tcW w:w="995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1 804 985,3</w:t>
            </w:r>
          </w:p>
        </w:tc>
        <w:tc>
          <w:tcPr>
            <w:tcW w:w="1140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2 826 447,9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1 101 565,4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101 823,1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927 494,8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695 564,6</w:t>
            </w:r>
          </w:p>
        </w:tc>
      </w:tr>
      <w:tr w:rsidR="007D4E0D" w:rsidRPr="009B6ECF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8412F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412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26" w:type="dxa"/>
            <w:gridSpan w:val="3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25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51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691 329,3</w:t>
            </w:r>
          </w:p>
        </w:tc>
        <w:tc>
          <w:tcPr>
            <w:tcW w:w="995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177 891,4</w:t>
            </w:r>
          </w:p>
        </w:tc>
        <w:tc>
          <w:tcPr>
            <w:tcW w:w="1140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513 437,9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171 178,2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2 853,6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39 642,8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299 763,3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869 826,5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265 515,5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604 311,0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216 887,8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2 558,1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41 086,7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343 778,4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967 002,4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306 294,0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660 708,4</w:t>
            </w:r>
          </w:p>
        </w:tc>
        <w:tc>
          <w:tcPr>
            <w:tcW w:w="1029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253 373,0</w:t>
            </w:r>
          </w:p>
        </w:tc>
        <w:tc>
          <w:tcPr>
            <w:tcW w:w="1026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2 697,9</w:t>
            </w:r>
          </w:p>
        </w:tc>
        <w:tc>
          <w:tcPr>
            <w:tcW w:w="1025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44 646,9</w:t>
            </w:r>
          </w:p>
        </w:tc>
        <w:tc>
          <w:tcPr>
            <w:tcW w:w="1051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359 990,6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1 044 069,0</w:t>
            </w:r>
          </w:p>
        </w:tc>
        <w:tc>
          <w:tcPr>
            <w:tcW w:w="995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300 035,0</w:t>
            </w:r>
          </w:p>
        </w:tc>
        <w:tc>
          <w:tcPr>
            <w:tcW w:w="1140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744 034,0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282 934,4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2 721,6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55 181,3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403 196,7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8F3634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1 074 207,6</w:t>
            </w:r>
          </w:p>
        </w:tc>
        <w:tc>
          <w:tcPr>
            <w:tcW w:w="995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362 230,5</w:t>
            </w:r>
          </w:p>
        </w:tc>
        <w:tc>
          <w:tcPr>
            <w:tcW w:w="1140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711 977,1</w:t>
            </w:r>
          </w:p>
        </w:tc>
        <w:tc>
          <w:tcPr>
            <w:tcW w:w="1029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261 011,1</w:t>
            </w:r>
          </w:p>
        </w:tc>
        <w:tc>
          <w:tcPr>
            <w:tcW w:w="1026" w:type="dxa"/>
            <w:gridSpan w:val="3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4 816,8</w:t>
            </w:r>
          </w:p>
        </w:tc>
        <w:tc>
          <w:tcPr>
            <w:tcW w:w="1025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50 236,1</w:t>
            </w:r>
          </w:p>
        </w:tc>
        <w:tc>
          <w:tcPr>
            <w:tcW w:w="1051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395 913,1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Information and communication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5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6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09" w:type="dxa"/>
            <w:gridSpan w:val="3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77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1 261 550,9</w:t>
            </w:r>
          </w:p>
        </w:tc>
        <w:tc>
          <w:tcPr>
            <w:tcW w:w="995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308 958,7</w:t>
            </w:r>
          </w:p>
        </w:tc>
        <w:tc>
          <w:tcPr>
            <w:tcW w:w="1140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952 592,2</w:t>
            </w:r>
          </w:p>
        </w:tc>
        <w:tc>
          <w:tcPr>
            <w:tcW w:w="996" w:type="dxa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427 948,3</w:t>
            </w:r>
          </w:p>
        </w:tc>
        <w:tc>
          <w:tcPr>
            <w:tcW w:w="1009" w:type="dxa"/>
            <w:gridSpan w:val="3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15 554,6</w:t>
            </w:r>
          </w:p>
        </w:tc>
        <w:tc>
          <w:tcPr>
            <w:tcW w:w="977" w:type="dxa"/>
            <w:gridSpan w:val="2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115 691,8</w:t>
            </w:r>
          </w:p>
        </w:tc>
        <w:tc>
          <w:tcPr>
            <w:tcW w:w="1149" w:type="dxa"/>
            <w:gridSpan w:val="3"/>
            <w:vAlign w:val="bottom"/>
          </w:tcPr>
          <w:p w:rsidR="007D4E0D" w:rsidRPr="007952EA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52EA">
              <w:rPr>
                <w:rFonts w:ascii="Calibri" w:hAnsi="Calibri"/>
                <w:sz w:val="16"/>
                <w:szCs w:val="16"/>
              </w:rPr>
              <w:t>393 397,5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1 689 236,8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600 775,1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1 088 461,7</w:t>
            </w:r>
          </w:p>
        </w:tc>
        <w:tc>
          <w:tcPr>
            <w:tcW w:w="99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472 345,7</w:t>
            </w:r>
          </w:p>
        </w:tc>
        <w:tc>
          <w:tcPr>
            <w:tcW w:w="1009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14 437,5</w:t>
            </w:r>
          </w:p>
        </w:tc>
        <w:tc>
          <w:tcPr>
            <w:tcW w:w="97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132 492,2</w:t>
            </w:r>
          </w:p>
        </w:tc>
        <w:tc>
          <w:tcPr>
            <w:tcW w:w="1149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469 186,3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1 646 685,8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464 487,3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1 182 198,5</w:t>
            </w:r>
          </w:p>
        </w:tc>
        <w:tc>
          <w:tcPr>
            <w:tcW w:w="99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508 660,0</w:t>
            </w:r>
          </w:p>
        </w:tc>
        <w:tc>
          <w:tcPr>
            <w:tcW w:w="1009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14 729,7</w:t>
            </w:r>
          </w:p>
        </w:tc>
        <w:tc>
          <w:tcPr>
            <w:tcW w:w="97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133 960,0</w:t>
            </w:r>
          </w:p>
        </w:tc>
        <w:tc>
          <w:tcPr>
            <w:tcW w:w="1149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524 848,8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2 031 565,3</w:t>
            </w:r>
          </w:p>
        </w:tc>
        <w:tc>
          <w:tcPr>
            <w:tcW w:w="995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683 583,7</w:t>
            </w:r>
          </w:p>
        </w:tc>
        <w:tc>
          <w:tcPr>
            <w:tcW w:w="1140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1 347 981,6</w:t>
            </w:r>
          </w:p>
        </w:tc>
        <w:tc>
          <w:tcPr>
            <w:tcW w:w="996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564 120,0</w:t>
            </w:r>
          </w:p>
        </w:tc>
        <w:tc>
          <w:tcPr>
            <w:tcW w:w="1009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17 309,9</w:t>
            </w:r>
          </w:p>
        </w:tc>
        <w:tc>
          <w:tcPr>
            <w:tcW w:w="977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153 703,1</w:t>
            </w:r>
          </w:p>
        </w:tc>
        <w:tc>
          <w:tcPr>
            <w:tcW w:w="1149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612 848,6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8F3634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2 168 829,7</w:t>
            </w:r>
          </w:p>
        </w:tc>
        <w:tc>
          <w:tcPr>
            <w:tcW w:w="995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498 556,6</w:t>
            </w:r>
          </w:p>
        </w:tc>
        <w:tc>
          <w:tcPr>
            <w:tcW w:w="1140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1 670 273,1</w:t>
            </w:r>
          </w:p>
        </w:tc>
        <w:tc>
          <w:tcPr>
            <w:tcW w:w="996" w:type="dxa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646 037,2</w:t>
            </w:r>
          </w:p>
        </w:tc>
        <w:tc>
          <w:tcPr>
            <w:tcW w:w="1009" w:type="dxa"/>
            <w:gridSpan w:val="3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31 712,8</w:t>
            </w:r>
          </w:p>
        </w:tc>
        <w:tc>
          <w:tcPr>
            <w:tcW w:w="977" w:type="dxa"/>
            <w:gridSpan w:val="2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175 218,7</w:t>
            </w:r>
          </w:p>
        </w:tc>
        <w:tc>
          <w:tcPr>
            <w:tcW w:w="1149" w:type="dxa"/>
            <w:gridSpan w:val="3"/>
            <w:vAlign w:val="bottom"/>
          </w:tcPr>
          <w:p w:rsidR="007D4E0D" w:rsidRPr="00D3157D" w:rsidRDefault="007D4E0D" w:rsidP="007D4E0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817 304,4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Real estate activities</w:t>
            </w:r>
          </w:p>
        </w:tc>
        <w:tc>
          <w:tcPr>
            <w:tcW w:w="1412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5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6" w:type="dxa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09" w:type="dxa"/>
            <w:gridSpan w:val="3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77" w:type="dxa"/>
            <w:gridSpan w:val="2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vAlign w:val="bottom"/>
          </w:tcPr>
          <w:p w:rsidR="007D4E0D" w:rsidRPr="007952EA" w:rsidRDefault="007D4E0D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D4E0D" w:rsidRPr="00EA1833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1 546 624,0</w:t>
            </w:r>
          </w:p>
        </w:tc>
        <w:tc>
          <w:tcPr>
            <w:tcW w:w="995" w:type="dxa"/>
            <w:vAlign w:val="bottom"/>
          </w:tcPr>
          <w:p w:rsidR="007D4E0D" w:rsidRPr="00EA1833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331 125,3</w:t>
            </w:r>
          </w:p>
        </w:tc>
        <w:tc>
          <w:tcPr>
            <w:tcW w:w="1140" w:type="dxa"/>
            <w:vAlign w:val="bottom"/>
          </w:tcPr>
          <w:p w:rsidR="007D4E0D" w:rsidRPr="00EA1833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1 215 498,7</w:t>
            </w:r>
          </w:p>
        </w:tc>
        <w:tc>
          <w:tcPr>
            <w:tcW w:w="996" w:type="dxa"/>
            <w:vAlign w:val="bottom"/>
          </w:tcPr>
          <w:p w:rsidR="007D4E0D" w:rsidRPr="00EA1833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243 173,5</w:t>
            </w:r>
          </w:p>
        </w:tc>
        <w:tc>
          <w:tcPr>
            <w:tcW w:w="1009" w:type="dxa"/>
            <w:gridSpan w:val="3"/>
            <w:vAlign w:val="bottom"/>
          </w:tcPr>
          <w:p w:rsidR="007D4E0D" w:rsidRPr="00EA1833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8 057,9</w:t>
            </w:r>
          </w:p>
        </w:tc>
        <w:tc>
          <w:tcPr>
            <w:tcW w:w="977" w:type="dxa"/>
            <w:gridSpan w:val="2"/>
            <w:vAlign w:val="bottom"/>
          </w:tcPr>
          <w:p w:rsidR="007D4E0D" w:rsidRPr="00EA1833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125 348,6</w:t>
            </w:r>
          </w:p>
        </w:tc>
        <w:tc>
          <w:tcPr>
            <w:tcW w:w="1149" w:type="dxa"/>
            <w:gridSpan w:val="3"/>
            <w:vAlign w:val="bottom"/>
          </w:tcPr>
          <w:p w:rsidR="007D4E0D" w:rsidRPr="00EA1833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838 918,7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2 210 851,9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710 316,4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1 500 535,5</w:t>
            </w:r>
          </w:p>
        </w:tc>
        <w:tc>
          <w:tcPr>
            <w:tcW w:w="99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279 442,1</w:t>
            </w:r>
          </w:p>
        </w:tc>
        <w:tc>
          <w:tcPr>
            <w:tcW w:w="1009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6 762,1</w:t>
            </w:r>
          </w:p>
        </w:tc>
        <w:tc>
          <w:tcPr>
            <w:tcW w:w="97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133 662,7</w:t>
            </w:r>
          </w:p>
        </w:tc>
        <w:tc>
          <w:tcPr>
            <w:tcW w:w="1149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1 080 668,6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1 924 022,8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506 635,0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1 417 387,8</w:t>
            </w:r>
          </w:p>
        </w:tc>
        <w:tc>
          <w:tcPr>
            <w:tcW w:w="99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270 722,8</w:t>
            </w:r>
          </w:p>
        </w:tc>
        <w:tc>
          <w:tcPr>
            <w:tcW w:w="1009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5 512,3</w:t>
            </w:r>
          </w:p>
        </w:tc>
        <w:tc>
          <w:tcPr>
            <w:tcW w:w="97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115 576,3</w:t>
            </w:r>
          </w:p>
        </w:tc>
        <w:tc>
          <w:tcPr>
            <w:tcW w:w="1149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1 025 576,4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2 031 844,3</w:t>
            </w:r>
          </w:p>
        </w:tc>
        <w:tc>
          <w:tcPr>
            <w:tcW w:w="995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461 062,5</w:t>
            </w:r>
          </w:p>
        </w:tc>
        <w:tc>
          <w:tcPr>
            <w:tcW w:w="1140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1 570 781,8</w:t>
            </w:r>
          </w:p>
        </w:tc>
        <w:tc>
          <w:tcPr>
            <w:tcW w:w="996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299 082,3</w:t>
            </w:r>
          </w:p>
        </w:tc>
        <w:tc>
          <w:tcPr>
            <w:tcW w:w="1009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6 723,9</w:t>
            </w:r>
          </w:p>
        </w:tc>
        <w:tc>
          <w:tcPr>
            <w:tcW w:w="977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167 344,4</w:t>
            </w:r>
          </w:p>
        </w:tc>
        <w:tc>
          <w:tcPr>
            <w:tcW w:w="1149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1 097 631,2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8F3634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1 690 835,8</w:t>
            </w:r>
          </w:p>
        </w:tc>
        <w:tc>
          <w:tcPr>
            <w:tcW w:w="995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365 564,7</w:t>
            </w:r>
          </w:p>
        </w:tc>
        <w:tc>
          <w:tcPr>
            <w:tcW w:w="1140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1 325 271,1</w:t>
            </w:r>
          </w:p>
        </w:tc>
        <w:tc>
          <w:tcPr>
            <w:tcW w:w="996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279 895,1</w:t>
            </w:r>
          </w:p>
        </w:tc>
        <w:tc>
          <w:tcPr>
            <w:tcW w:w="1009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10 435,9</w:t>
            </w:r>
          </w:p>
        </w:tc>
        <w:tc>
          <w:tcPr>
            <w:tcW w:w="977" w:type="dxa"/>
            <w:gridSpan w:val="2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156 723,0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878 217,1</w:t>
            </w:r>
          </w:p>
        </w:tc>
      </w:tr>
      <w:tr w:rsidR="007D4E0D" w:rsidRPr="009B6ECF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412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  <w:gridSpan w:val="3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77" w:type="dxa"/>
            <w:gridSpan w:val="2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149" w:type="dxa"/>
            <w:gridSpan w:val="3"/>
            <w:vAlign w:val="bottom"/>
          </w:tcPr>
          <w:p w:rsidR="007D4E0D" w:rsidRPr="00770BC8" w:rsidRDefault="007D4E0D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D4E0D" w:rsidRPr="00EA1833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3 983 120,5</w:t>
            </w:r>
          </w:p>
        </w:tc>
        <w:tc>
          <w:tcPr>
            <w:tcW w:w="995" w:type="dxa"/>
            <w:vAlign w:val="bottom"/>
          </w:tcPr>
          <w:p w:rsidR="007D4E0D" w:rsidRPr="00EA1833" w:rsidRDefault="007D4E0D" w:rsidP="00167885">
            <w:pPr>
              <w:ind w:left="-42"/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1 656 077,3</w:t>
            </w:r>
          </w:p>
        </w:tc>
        <w:tc>
          <w:tcPr>
            <w:tcW w:w="1140" w:type="dxa"/>
            <w:vAlign w:val="bottom"/>
          </w:tcPr>
          <w:p w:rsidR="007D4E0D" w:rsidRPr="00EA1833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2 327 043,2</w:t>
            </w:r>
          </w:p>
        </w:tc>
        <w:tc>
          <w:tcPr>
            <w:tcW w:w="996" w:type="dxa"/>
            <w:vAlign w:val="bottom"/>
          </w:tcPr>
          <w:p w:rsidR="007D4E0D" w:rsidRPr="00EA1833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941 221,6</w:t>
            </w:r>
          </w:p>
        </w:tc>
        <w:tc>
          <w:tcPr>
            <w:tcW w:w="1009" w:type="dxa"/>
            <w:gridSpan w:val="3"/>
            <w:vAlign w:val="bottom"/>
          </w:tcPr>
          <w:p w:rsidR="007D4E0D" w:rsidRPr="00EA1833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19 985,5</w:t>
            </w:r>
          </w:p>
        </w:tc>
        <w:tc>
          <w:tcPr>
            <w:tcW w:w="977" w:type="dxa"/>
            <w:gridSpan w:val="2"/>
            <w:vAlign w:val="bottom"/>
          </w:tcPr>
          <w:p w:rsidR="007D4E0D" w:rsidRPr="00EA1833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108 736,4</w:t>
            </w:r>
          </w:p>
        </w:tc>
        <w:tc>
          <w:tcPr>
            <w:tcW w:w="1149" w:type="dxa"/>
            <w:gridSpan w:val="3"/>
            <w:vAlign w:val="bottom"/>
          </w:tcPr>
          <w:p w:rsidR="007D4E0D" w:rsidRPr="00EA1833" w:rsidRDefault="007D4E0D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1 257 099,7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Pr="006A422E" w:rsidRDefault="007D4E0D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4 094 665,5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1 642 648,7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2 452 016,8</w:t>
            </w:r>
          </w:p>
        </w:tc>
        <w:tc>
          <w:tcPr>
            <w:tcW w:w="99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994 223,6</w:t>
            </w:r>
          </w:p>
        </w:tc>
        <w:tc>
          <w:tcPr>
            <w:tcW w:w="1009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15 304,9</w:t>
            </w:r>
          </w:p>
        </w:tc>
        <w:tc>
          <w:tcPr>
            <w:tcW w:w="97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104 901,2</w:t>
            </w:r>
          </w:p>
        </w:tc>
        <w:tc>
          <w:tcPr>
            <w:tcW w:w="1149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1 337 587,1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4 483 868,7</w:t>
            </w:r>
          </w:p>
        </w:tc>
        <w:tc>
          <w:tcPr>
            <w:tcW w:w="995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1 745 868,2</w:t>
            </w:r>
          </w:p>
        </w:tc>
        <w:tc>
          <w:tcPr>
            <w:tcW w:w="1140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2 738 000,5</w:t>
            </w:r>
          </w:p>
        </w:tc>
        <w:tc>
          <w:tcPr>
            <w:tcW w:w="996" w:type="dxa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1 110 842,3</w:t>
            </w:r>
          </w:p>
        </w:tc>
        <w:tc>
          <w:tcPr>
            <w:tcW w:w="1009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15 615,0</w:t>
            </w:r>
          </w:p>
        </w:tc>
        <w:tc>
          <w:tcPr>
            <w:tcW w:w="977" w:type="dxa"/>
            <w:gridSpan w:val="2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109 476,2</w:t>
            </w:r>
          </w:p>
        </w:tc>
        <w:tc>
          <w:tcPr>
            <w:tcW w:w="1149" w:type="dxa"/>
            <w:gridSpan w:val="3"/>
            <w:vAlign w:val="bottom"/>
          </w:tcPr>
          <w:p w:rsidR="007D4E0D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1 502 067,0</w:t>
            </w:r>
          </w:p>
        </w:tc>
      </w:tr>
      <w:tr w:rsidR="007D4E0D" w:rsidRPr="006A422E" w:rsidTr="00756D8B">
        <w:trPr>
          <w:cantSplit/>
        </w:trPr>
        <w:tc>
          <w:tcPr>
            <w:tcW w:w="1976" w:type="dxa"/>
            <w:vAlign w:val="bottom"/>
          </w:tcPr>
          <w:p w:rsidR="007D4E0D" w:rsidRDefault="007D4E0D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4 981 761,9</w:t>
            </w:r>
          </w:p>
        </w:tc>
        <w:tc>
          <w:tcPr>
            <w:tcW w:w="995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1 925 185,6</w:t>
            </w:r>
          </w:p>
        </w:tc>
        <w:tc>
          <w:tcPr>
            <w:tcW w:w="1140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3 056 576,3</w:t>
            </w:r>
          </w:p>
        </w:tc>
        <w:tc>
          <w:tcPr>
            <w:tcW w:w="996" w:type="dxa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1 232 008,4</w:t>
            </w:r>
          </w:p>
        </w:tc>
        <w:tc>
          <w:tcPr>
            <w:tcW w:w="1009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18 346,7</w:t>
            </w:r>
          </w:p>
        </w:tc>
        <w:tc>
          <w:tcPr>
            <w:tcW w:w="977" w:type="dxa"/>
            <w:gridSpan w:val="2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122 653,0</w:t>
            </w:r>
          </w:p>
        </w:tc>
        <w:tc>
          <w:tcPr>
            <w:tcW w:w="1149" w:type="dxa"/>
            <w:gridSpan w:val="3"/>
            <w:vAlign w:val="bottom"/>
          </w:tcPr>
          <w:p w:rsidR="007D4E0D" w:rsidRPr="007E4326" w:rsidRDefault="007D4E0D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1 683 568,2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8F3634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4 288 722,9</w:t>
            </w:r>
          </w:p>
        </w:tc>
        <w:tc>
          <w:tcPr>
            <w:tcW w:w="995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1 374 831,8</w:t>
            </w:r>
          </w:p>
        </w:tc>
        <w:tc>
          <w:tcPr>
            <w:tcW w:w="1140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2 913 891,1</w:t>
            </w:r>
          </w:p>
        </w:tc>
        <w:tc>
          <w:tcPr>
            <w:tcW w:w="996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1 133 585,6</w:t>
            </w:r>
          </w:p>
        </w:tc>
        <w:tc>
          <w:tcPr>
            <w:tcW w:w="1009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33 597,4</w:t>
            </w:r>
          </w:p>
        </w:tc>
        <w:tc>
          <w:tcPr>
            <w:tcW w:w="977" w:type="dxa"/>
            <w:gridSpan w:val="2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120 703,6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1 626 004,5</w:t>
            </w:r>
          </w:p>
        </w:tc>
      </w:tr>
      <w:tr w:rsidR="00756D8B" w:rsidRPr="009B6ECF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412" w:type="dxa"/>
            <w:vAlign w:val="bottom"/>
          </w:tcPr>
          <w:p w:rsidR="00756D8B" w:rsidRPr="00770BC8" w:rsidRDefault="00756D8B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vAlign w:val="bottom"/>
          </w:tcPr>
          <w:p w:rsidR="00756D8B" w:rsidRPr="00770BC8" w:rsidRDefault="00756D8B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756D8B" w:rsidRPr="00770BC8" w:rsidRDefault="00756D8B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  <w:vAlign w:val="bottom"/>
          </w:tcPr>
          <w:p w:rsidR="00756D8B" w:rsidRPr="00770BC8" w:rsidRDefault="00756D8B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  <w:gridSpan w:val="3"/>
            <w:vAlign w:val="bottom"/>
          </w:tcPr>
          <w:p w:rsidR="00756D8B" w:rsidRPr="00770BC8" w:rsidRDefault="00756D8B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77" w:type="dxa"/>
            <w:gridSpan w:val="2"/>
            <w:vAlign w:val="bottom"/>
          </w:tcPr>
          <w:p w:rsidR="00756D8B" w:rsidRPr="00770BC8" w:rsidRDefault="00756D8B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149" w:type="dxa"/>
            <w:gridSpan w:val="3"/>
            <w:vAlign w:val="bottom"/>
          </w:tcPr>
          <w:p w:rsidR="00756D8B" w:rsidRPr="00770BC8" w:rsidRDefault="00756D8B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1 579 276,5</w:t>
            </w:r>
          </w:p>
        </w:tc>
        <w:tc>
          <w:tcPr>
            <w:tcW w:w="995" w:type="dxa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576 211,2</w:t>
            </w:r>
          </w:p>
        </w:tc>
        <w:tc>
          <w:tcPr>
            <w:tcW w:w="1140" w:type="dxa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1 003 065,3</w:t>
            </w:r>
          </w:p>
        </w:tc>
        <w:tc>
          <w:tcPr>
            <w:tcW w:w="996" w:type="dxa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497 373,6</w:t>
            </w:r>
          </w:p>
        </w:tc>
        <w:tc>
          <w:tcPr>
            <w:tcW w:w="1009" w:type="dxa"/>
            <w:gridSpan w:val="3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8 434,3</w:t>
            </w:r>
          </w:p>
        </w:tc>
        <w:tc>
          <w:tcPr>
            <w:tcW w:w="977" w:type="dxa"/>
            <w:gridSpan w:val="2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45 075,1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452 182,3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1 970 532,2</w:t>
            </w:r>
          </w:p>
        </w:tc>
        <w:tc>
          <w:tcPr>
            <w:tcW w:w="995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826 330,9</w:t>
            </w:r>
          </w:p>
        </w:tc>
        <w:tc>
          <w:tcPr>
            <w:tcW w:w="1140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1 144 201,3</w:t>
            </w:r>
          </w:p>
        </w:tc>
        <w:tc>
          <w:tcPr>
            <w:tcW w:w="996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593 467,9</w:t>
            </w:r>
          </w:p>
        </w:tc>
        <w:tc>
          <w:tcPr>
            <w:tcW w:w="1009" w:type="dxa"/>
            <w:gridSpan w:val="3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6 989,2</w:t>
            </w:r>
          </w:p>
        </w:tc>
        <w:tc>
          <w:tcPr>
            <w:tcW w:w="977" w:type="dxa"/>
            <w:gridSpan w:val="2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50 996,3</w:t>
            </w:r>
          </w:p>
        </w:tc>
        <w:tc>
          <w:tcPr>
            <w:tcW w:w="1149" w:type="dxa"/>
            <w:gridSpan w:val="3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492 747,9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2 013 728,5</w:t>
            </w:r>
          </w:p>
        </w:tc>
        <w:tc>
          <w:tcPr>
            <w:tcW w:w="995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742 030,8</w:t>
            </w:r>
          </w:p>
        </w:tc>
        <w:tc>
          <w:tcPr>
            <w:tcW w:w="1140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1 271 697,7</w:t>
            </w:r>
          </w:p>
        </w:tc>
        <w:tc>
          <w:tcPr>
            <w:tcW w:w="996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669 110,3</w:t>
            </w:r>
          </w:p>
        </w:tc>
        <w:tc>
          <w:tcPr>
            <w:tcW w:w="1009" w:type="dxa"/>
            <w:gridSpan w:val="3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7 199,9</w:t>
            </w:r>
          </w:p>
        </w:tc>
        <w:tc>
          <w:tcPr>
            <w:tcW w:w="977" w:type="dxa"/>
            <w:gridSpan w:val="2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57 052,7</w:t>
            </w:r>
          </w:p>
        </w:tc>
        <w:tc>
          <w:tcPr>
            <w:tcW w:w="1149" w:type="dxa"/>
            <w:gridSpan w:val="3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538 334,8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56D8B" w:rsidRPr="007E4326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2 169 180,5</w:t>
            </w:r>
          </w:p>
        </w:tc>
        <w:tc>
          <w:tcPr>
            <w:tcW w:w="995" w:type="dxa"/>
            <w:vAlign w:val="bottom"/>
          </w:tcPr>
          <w:p w:rsidR="00756D8B" w:rsidRPr="007E4326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642 677,7</w:t>
            </w:r>
          </w:p>
        </w:tc>
        <w:tc>
          <w:tcPr>
            <w:tcW w:w="1140" w:type="dxa"/>
            <w:vAlign w:val="bottom"/>
          </w:tcPr>
          <w:p w:rsidR="00756D8B" w:rsidRPr="007E4326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1 526 502,8</w:t>
            </w:r>
          </w:p>
        </w:tc>
        <w:tc>
          <w:tcPr>
            <w:tcW w:w="996" w:type="dxa"/>
            <w:vAlign w:val="bottom"/>
          </w:tcPr>
          <w:p w:rsidR="00756D8B" w:rsidRPr="007E4326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805 517,4</w:t>
            </w:r>
          </w:p>
        </w:tc>
        <w:tc>
          <w:tcPr>
            <w:tcW w:w="1009" w:type="dxa"/>
            <w:gridSpan w:val="3"/>
            <w:vAlign w:val="bottom"/>
          </w:tcPr>
          <w:p w:rsidR="00756D8B" w:rsidRPr="007E4326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8 592,4</w:t>
            </w:r>
          </w:p>
        </w:tc>
        <w:tc>
          <w:tcPr>
            <w:tcW w:w="977" w:type="dxa"/>
            <w:gridSpan w:val="2"/>
            <w:vAlign w:val="bottom"/>
          </w:tcPr>
          <w:p w:rsidR="00756D8B" w:rsidRPr="007E4326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70 466,8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7E4326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641 926,2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8F3634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2 183 184,2</w:t>
            </w:r>
          </w:p>
        </w:tc>
        <w:tc>
          <w:tcPr>
            <w:tcW w:w="995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614 536,5</w:t>
            </w:r>
          </w:p>
        </w:tc>
        <w:tc>
          <w:tcPr>
            <w:tcW w:w="1140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1 568 647,7</w:t>
            </w:r>
          </w:p>
        </w:tc>
        <w:tc>
          <w:tcPr>
            <w:tcW w:w="996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820 978,4</w:t>
            </w:r>
          </w:p>
        </w:tc>
        <w:tc>
          <w:tcPr>
            <w:tcW w:w="1009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15 938,6</w:t>
            </w:r>
          </w:p>
        </w:tc>
        <w:tc>
          <w:tcPr>
            <w:tcW w:w="977" w:type="dxa"/>
            <w:gridSpan w:val="2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71 678,4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660 052,3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Education</w:t>
            </w:r>
          </w:p>
        </w:tc>
        <w:tc>
          <w:tcPr>
            <w:tcW w:w="1412" w:type="dxa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5" w:type="dxa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6" w:type="dxa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09" w:type="dxa"/>
            <w:gridSpan w:val="3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77" w:type="dxa"/>
            <w:gridSpan w:val="2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16788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437 463,5</w:t>
            </w:r>
          </w:p>
        </w:tc>
        <w:tc>
          <w:tcPr>
            <w:tcW w:w="995" w:type="dxa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96 729,0</w:t>
            </w:r>
          </w:p>
        </w:tc>
        <w:tc>
          <w:tcPr>
            <w:tcW w:w="1140" w:type="dxa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340 734,5</w:t>
            </w:r>
          </w:p>
        </w:tc>
        <w:tc>
          <w:tcPr>
            <w:tcW w:w="996" w:type="dxa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292 641,6</w:t>
            </w:r>
          </w:p>
        </w:tc>
        <w:tc>
          <w:tcPr>
            <w:tcW w:w="1009" w:type="dxa"/>
            <w:gridSpan w:val="3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640,6</w:t>
            </w:r>
          </w:p>
        </w:tc>
        <w:tc>
          <w:tcPr>
            <w:tcW w:w="977" w:type="dxa"/>
            <w:gridSpan w:val="2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11 532,4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EA1833" w:rsidRDefault="00756D8B" w:rsidP="0016788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35 919,9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167885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756 712,0</w:t>
            </w:r>
          </w:p>
        </w:tc>
        <w:tc>
          <w:tcPr>
            <w:tcW w:w="995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275 322,7</w:t>
            </w:r>
          </w:p>
        </w:tc>
        <w:tc>
          <w:tcPr>
            <w:tcW w:w="1140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481 389,3</w:t>
            </w:r>
          </w:p>
        </w:tc>
        <w:tc>
          <w:tcPr>
            <w:tcW w:w="996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371 128,3</w:t>
            </w:r>
          </w:p>
        </w:tc>
        <w:tc>
          <w:tcPr>
            <w:tcW w:w="1009" w:type="dxa"/>
            <w:gridSpan w:val="3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479,0</w:t>
            </w:r>
          </w:p>
        </w:tc>
        <w:tc>
          <w:tcPr>
            <w:tcW w:w="977" w:type="dxa"/>
            <w:gridSpan w:val="2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18 565,8</w:t>
            </w:r>
          </w:p>
        </w:tc>
        <w:tc>
          <w:tcPr>
            <w:tcW w:w="1149" w:type="dxa"/>
            <w:gridSpan w:val="3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91 216,2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745 763,9</w:t>
            </w:r>
          </w:p>
        </w:tc>
        <w:tc>
          <w:tcPr>
            <w:tcW w:w="995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252 257,9</w:t>
            </w:r>
          </w:p>
        </w:tc>
        <w:tc>
          <w:tcPr>
            <w:tcW w:w="1140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493 506,0</w:t>
            </w:r>
          </w:p>
        </w:tc>
        <w:tc>
          <w:tcPr>
            <w:tcW w:w="996" w:type="dxa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379 140,0</w:t>
            </w:r>
          </w:p>
        </w:tc>
        <w:tc>
          <w:tcPr>
            <w:tcW w:w="1009" w:type="dxa"/>
            <w:gridSpan w:val="3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708,7</w:t>
            </w:r>
          </w:p>
        </w:tc>
        <w:tc>
          <w:tcPr>
            <w:tcW w:w="977" w:type="dxa"/>
            <w:gridSpan w:val="2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22 840,1</w:t>
            </w:r>
          </w:p>
        </w:tc>
        <w:tc>
          <w:tcPr>
            <w:tcW w:w="1149" w:type="dxa"/>
            <w:gridSpan w:val="3"/>
            <w:vAlign w:val="bottom"/>
          </w:tcPr>
          <w:p w:rsid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90 817,2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167885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56D8B" w:rsidRPr="00756D8B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774 489,5</w:t>
            </w:r>
          </w:p>
        </w:tc>
        <w:tc>
          <w:tcPr>
            <w:tcW w:w="995" w:type="dxa"/>
            <w:vAlign w:val="bottom"/>
          </w:tcPr>
          <w:p w:rsidR="00756D8B" w:rsidRPr="007E4326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315 611,7</w:t>
            </w:r>
          </w:p>
        </w:tc>
        <w:tc>
          <w:tcPr>
            <w:tcW w:w="1140" w:type="dxa"/>
            <w:vAlign w:val="bottom"/>
          </w:tcPr>
          <w:p w:rsidR="00756D8B" w:rsidRPr="007E4326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458 877,8</w:t>
            </w:r>
          </w:p>
        </w:tc>
        <w:tc>
          <w:tcPr>
            <w:tcW w:w="996" w:type="dxa"/>
            <w:vAlign w:val="bottom"/>
          </w:tcPr>
          <w:p w:rsidR="00756D8B" w:rsidRPr="007E4326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350 144,3</w:t>
            </w:r>
          </w:p>
        </w:tc>
        <w:tc>
          <w:tcPr>
            <w:tcW w:w="1009" w:type="dxa"/>
            <w:gridSpan w:val="3"/>
            <w:vAlign w:val="bottom"/>
          </w:tcPr>
          <w:p w:rsidR="00756D8B" w:rsidRPr="007E4326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651,7</w:t>
            </w:r>
          </w:p>
        </w:tc>
        <w:tc>
          <w:tcPr>
            <w:tcW w:w="977" w:type="dxa"/>
            <w:gridSpan w:val="2"/>
            <w:vAlign w:val="bottom"/>
          </w:tcPr>
          <w:p w:rsidR="00756D8B" w:rsidRPr="007E4326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44 303,8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7E4326" w:rsidRDefault="00756D8B" w:rsidP="0016788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63 778,0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16788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765 097,4</w:t>
            </w:r>
          </w:p>
        </w:tc>
        <w:tc>
          <w:tcPr>
            <w:tcW w:w="995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216 775,0</w:t>
            </w:r>
          </w:p>
        </w:tc>
        <w:tc>
          <w:tcPr>
            <w:tcW w:w="1140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548 322,4</w:t>
            </w:r>
          </w:p>
        </w:tc>
        <w:tc>
          <w:tcPr>
            <w:tcW w:w="996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390 864,9</w:t>
            </w:r>
          </w:p>
        </w:tc>
        <w:tc>
          <w:tcPr>
            <w:tcW w:w="1009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1 235,5</w:t>
            </w:r>
          </w:p>
        </w:tc>
        <w:tc>
          <w:tcPr>
            <w:tcW w:w="977" w:type="dxa"/>
            <w:gridSpan w:val="2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38 047,0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118 175,0</w:t>
            </w:r>
          </w:p>
        </w:tc>
      </w:tr>
      <w:tr w:rsidR="00756D8B" w:rsidRPr="009B6ECF" w:rsidTr="00756D8B">
        <w:trPr>
          <w:gridAfter w:val="1"/>
          <w:wAfter w:w="17" w:type="dxa"/>
          <w:cantSplit/>
        </w:trPr>
        <w:tc>
          <w:tcPr>
            <w:tcW w:w="1976" w:type="dxa"/>
            <w:vAlign w:val="bottom"/>
          </w:tcPr>
          <w:p w:rsidR="00756D8B" w:rsidRPr="006A422E" w:rsidRDefault="00756D8B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412" w:type="dxa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2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gridSpan w:val="3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132" w:type="dxa"/>
            <w:gridSpan w:val="2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56D8B" w:rsidRPr="006A422E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817 252,7</w:t>
            </w:r>
          </w:p>
        </w:tc>
        <w:tc>
          <w:tcPr>
            <w:tcW w:w="995" w:type="dxa"/>
            <w:vAlign w:val="bottom"/>
          </w:tcPr>
          <w:p w:rsidR="00756D8B" w:rsidRPr="006A422E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153 616,1</w:t>
            </w:r>
          </w:p>
        </w:tc>
        <w:tc>
          <w:tcPr>
            <w:tcW w:w="1140" w:type="dxa"/>
            <w:vAlign w:val="bottom"/>
          </w:tcPr>
          <w:p w:rsidR="00756D8B" w:rsidRPr="006A422E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663 636,6</w:t>
            </w:r>
          </w:p>
        </w:tc>
        <w:tc>
          <w:tcPr>
            <w:tcW w:w="996" w:type="dxa"/>
            <w:vAlign w:val="bottom"/>
          </w:tcPr>
          <w:p w:rsidR="00756D8B" w:rsidRPr="006A422E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355 904,3</w:t>
            </w:r>
          </w:p>
        </w:tc>
        <w:tc>
          <w:tcPr>
            <w:tcW w:w="994" w:type="dxa"/>
            <w:gridSpan w:val="2"/>
            <w:vAlign w:val="bottom"/>
          </w:tcPr>
          <w:p w:rsidR="00756D8B" w:rsidRPr="006A422E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1 328,4</w:t>
            </w:r>
          </w:p>
        </w:tc>
        <w:tc>
          <w:tcPr>
            <w:tcW w:w="992" w:type="dxa"/>
            <w:gridSpan w:val="3"/>
            <w:vAlign w:val="bottom"/>
          </w:tcPr>
          <w:p w:rsidR="00756D8B" w:rsidRPr="006A422E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28 133,7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6A422E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278 270,2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1 207 879,2</w:t>
            </w:r>
          </w:p>
        </w:tc>
        <w:tc>
          <w:tcPr>
            <w:tcW w:w="995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353 352,1</w:t>
            </w:r>
          </w:p>
        </w:tc>
        <w:tc>
          <w:tcPr>
            <w:tcW w:w="1140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854 527,1</w:t>
            </w:r>
          </w:p>
        </w:tc>
        <w:tc>
          <w:tcPr>
            <w:tcW w:w="996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502 145,6</w:t>
            </w:r>
          </w:p>
        </w:tc>
        <w:tc>
          <w:tcPr>
            <w:tcW w:w="994" w:type="dxa"/>
            <w:gridSpan w:val="2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1 542,1</w:t>
            </w:r>
          </w:p>
        </w:tc>
        <w:tc>
          <w:tcPr>
            <w:tcW w:w="992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34 637,6</w:t>
            </w:r>
          </w:p>
        </w:tc>
        <w:tc>
          <w:tcPr>
            <w:tcW w:w="1149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316 201,8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1 307 869,7</w:t>
            </w:r>
          </w:p>
        </w:tc>
        <w:tc>
          <w:tcPr>
            <w:tcW w:w="995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370 347,8</w:t>
            </w:r>
          </w:p>
        </w:tc>
        <w:tc>
          <w:tcPr>
            <w:tcW w:w="1140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937 521,9</w:t>
            </w:r>
          </w:p>
        </w:tc>
        <w:tc>
          <w:tcPr>
            <w:tcW w:w="996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568 548,0</w:t>
            </w:r>
          </w:p>
        </w:tc>
        <w:tc>
          <w:tcPr>
            <w:tcW w:w="994" w:type="dxa"/>
            <w:gridSpan w:val="2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1 331,6</w:t>
            </w:r>
          </w:p>
        </w:tc>
        <w:tc>
          <w:tcPr>
            <w:tcW w:w="992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27 645,2</w:t>
            </w:r>
          </w:p>
        </w:tc>
        <w:tc>
          <w:tcPr>
            <w:tcW w:w="1149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339 997,1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1 643 564,7</w:t>
            </w:r>
          </w:p>
        </w:tc>
        <w:tc>
          <w:tcPr>
            <w:tcW w:w="995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687 172,2</w:t>
            </w:r>
          </w:p>
        </w:tc>
        <w:tc>
          <w:tcPr>
            <w:tcW w:w="1140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956 392,5</w:t>
            </w:r>
          </w:p>
        </w:tc>
        <w:tc>
          <w:tcPr>
            <w:tcW w:w="996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611 123,0</w:t>
            </w:r>
          </w:p>
        </w:tc>
        <w:tc>
          <w:tcPr>
            <w:tcW w:w="994" w:type="dxa"/>
            <w:gridSpan w:val="2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1 534,5</w:t>
            </w:r>
          </w:p>
        </w:tc>
        <w:tc>
          <w:tcPr>
            <w:tcW w:w="992" w:type="dxa"/>
            <w:gridSpan w:val="3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39 064,9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304 670,1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8F3634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1 949 549,5</w:t>
            </w:r>
          </w:p>
        </w:tc>
        <w:tc>
          <w:tcPr>
            <w:tcW w:w="995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825 219,9</w:t>
            </w:r>
          </w:p>
        </w:tc>
        <w:tc>
          <w:tcPr>
            <w:tcW w:w="1140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1 124 329,6</w:t>
            </w:r>
          </w:p>
        </w:tc>
        <w:tc>
          <w:tcPr>
            <w:tcW w:w="996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715 706,3</w:t>
            </w:r>
          </w:p>
        </w:tc>
        <w:tc>
          <w:tcPr>
            <w:tcW w:w="994" w:type="dxa"/>
            <w:gridSpan w:val="2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2 750,7</w:t>
            </w:r>
          </w:p>
        </w:tc>
        <w:tc>
          <w:tcPr>
            <w:tcW w:w="992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52 798,4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353 074,2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6C63E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Arts, entertainment and recreation</w:t>
            </w:r>
          </w:p>
        </w:tc>
        <w:tc>
          <w:tcPr>
            <w:tcW w:w="1412" w:type="dxa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5" w:type="dxa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6" w:type="dxa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vAlign w:val="bottom"/>
          </w:tcPr>
          <w:p w:rsidR="00756D8B" w:rsidRPr="006A422E" w:rsidRDefault="00756D8B" w:rsidP="0053332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432 127,0</w:t>
            </w:r>
          </w:p>
        </w:tc>
        <w:tc>
          <w:tcPr>
            <w:tcW w:w="995" w:type="dxa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82 788,2</w:t>
            </w:r>
          </w:p>
        </w:tc>
        <w:tc>
          <w:tcPr>
            <w:tcW w:w="1140" w:type="dxa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349 338,8</w:t>
            </w:r>
          </w:p>
        </w:tc>
        <w:tc>
          <w:tcPr>
            <w:tcW w:w="996" w:type="dxa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197 273,2</w:t>
            </w:r>
          </w:p>
        </w:tc>
        <w:tc>
          <w:tcPr>
            <w:tcW w:w="994" w:type="dxa"/>
            <w:gridSpan w:val="2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861,7</w:t>
            </w:r>
          </w:p>
        </w:tc>
        <w:tc>
          <w:tcPr>
            <w:tcW w:w="992" w:type="dxa"/>
            <w:gridSpan w:val="3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43 347,0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107 856,9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476 470,3</w:t>
            </w:r>
          </w:p>
        </w:tc>
        <w:tc>
          <w:tcPr>
            <w:tcW w:w="995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100 342,4</w:t>
            </w:r>
          </w:p>
        </w:tc>
        <w:tc>
          <w:tcPr>
            <w:tcW w:w="1140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376 127,9</w:t>
            </w:r>
          </w:p>
        </w:tc>
        <w:tc>
          <w:tcPr>
            <w:tcW w:w="996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225 794,8</w:t>
            </w:r>
          </w:p>
        </w:tc>
        <w:tc>
          <w:tcPr>
            <w:tcW w:w="994" w:type="dxa"/>
            <w:gridSpan w:val="2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900,3</w:t>
            </w:r>
          </w:p>
        </w:tc>
        <w:tc>
          <w:tcPr>
            <w:tcW w:w="992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46 427,8</w:t>
            </w:r>
          </w:p>
        </w:tc>
        <w:tc>
          <w:tcPr>
            <w:tcW w:w="1149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103 005,0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644 621,3</w:t>
            </w:r>
          </w:p>
        </w:tc>
        <w:tc>
          <w:tcPr>
            <w:tcW w:w="995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241 830,9</w:t>
            </w:r>
          </w:p>
        </w:tc>
        <w:tc>
          <w:tcPr>
            <w:tcW w:w="1140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402 790,4</w:t>
            </w:r>
          </w:p>
        </w:tc>
        <w:tc>
          <w:tcPr>
            <w:tcW w:w="996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243 892,0</w:t>
            </w:r>
          </w:p>
        </w:tc>
        <w:tc>
          <w:tcPr>
            <w:tcW w:w="994" w:type="dxa"/>
            <w:gridSpan w:val="2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1 034,5</w:t>
            </w:r>
          </w:p>
        </w:tc>
        <w:tc>
          <w:tcPr>
            <w:tcW w:w="992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51 584,7</w:t>
            </w:r>
          </w:p>
        </w:tc>
        <w:tc>
          <w:tcPr>
            <w:tcW w:w="1149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106 279,2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603 003,9</w:t>
            </w:r>
          </w:p>
        </w:tc>
        <w:tc>
          <w:tcPr>
            <w:tcW w:w="995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143 873,1</w:t>
            </w:r>
          </w:p>
        </w:tc>
        <w:tc>
          <w:tcPr>
            <w:tcW w:w="1140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459 130,8</w:t>
            </w:r>
          </w:p>
        </w:tc>
        <w:tc>
          <w:tcPr>
            <w:tcW w:w="996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275 772,0</w:t>
            </w:r>
          </w:p>
        </w:tc>
        <w:tc>
          <w:tcPr>
            <w:tcW w:w="994" w:type="dxa"/>
            <w:gridSpan w:val="2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1 225,9</w:t>
            </w:r>
          </w:p>
        </w:tc>
        <w:tc>
          <w:tcPr>
            <w:tcW w:w="992" w:type="dxa"/>
            <w:gridSpan w:val="3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66 684,4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115 448,5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8F3634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774 377,1</w:t>
            </w:r>
          </w:p>
        </w:tc>
        <w:tc>
          <w:tcPr>
            <w:tcW w:w="995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172 773,5</w:t>
            </w:r>
          </w:p>
        </w:tc>
        <w:tc>
          <w:tcPr>
            <w:tcW w:w="1140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601 603,6</w:t>
            </w:r>
          </w:p>
        </w:tc>
        <w:tc>
          <w:tcPr>
            <w:tcW w:w="996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318 939,7</w:t>
            </w:r>
          </w:p>
        </w:tc>
        <w:tc>
          <w:tcPr>
            <w:tcW w:w="994" w:type="dxa"/>
            <w:gridSpan w:val="2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2 269,4</w:t>
            </w:r>
          </w:p>
        </w:tc>
        <w:tc>
          <w:tcPr>
            <w:tcW w:w="992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85 124,7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195 269,8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B82C5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service activities</w:t>
            </w:r>
          </w:p>
        </w:tc>
        <w:tc>
          <w:tcPr>
            <w:tcW w:w="1412" w:type="dxa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5" w:type="dxa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6" w:type="dxa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367 302,2</w:t>
            </w:r>
          </w:p>
        </w:tc>
        <w:tc>
          <w:tcPr>
            <w:tcW w:w="995" w:type="dxa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148 046,2</w:t>
            </w:r>
          </w:p>
        </w:tc>
        <w:tc>
          <w:tcPr>
            <w:tcW w:w="1140" w:type="dxa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219 256,0</w:t>
            </w:r>
          </w:p>
        </w:tc>
        <w:tc>
          <w:tcPr>
            <w:tcW w:w="996" w:type="dxa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102 869,1</w:t>
            </w:r>
          </w:p>
        </w:tc>
        <w:tc>
          <w:tcPr>
            <w:tcW w:w="994" w:type="dxa"/>
            <w:gridSpan w:val="2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178,5</w:t>
            </w:r>
          </w:p>
        </w:tc>
        <w:tc>
          <w:tcPr>
            <w:tcW w:w="992" w:type="dxa"/>
            <w:gridSpan w:val="3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1 937,2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114 271,2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820 907,6</w:t>
            </w:r>
          </w:p>
        </w:tc>
        <w:tc>
          <w:tcPr>
            <w:tcW w:w="995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291 205,9</w:t>
            </w:r>
          </w:p>
        </w:tc>
        <w:tc>
          <w:tcPr>
            <w:tcW w:w="1140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529 701,7</w:t>
            </w:r>
          </w:p>
        </w:tc>
        <w:tc>
          <w:tcPr>
            <w:tcW w:w="996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239 810,7</w:t>
            </w:r>
          </w:p>
        </w:tc>
        <w:tc>
          <w:tcPr>
            <w:tcW w:w="994" w:type="dxa"/>
            <w:gridSpan w:val="2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232,3</w:t>
            </w:r>
          </w:p>
        </w:tc>
        <w:tc>
          <w:tcPr>
            <w:tcW w:w="992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8 504,8</w:t>
            </w:r>
          </w:p>
        </w:tc>
        <w:tc>
          <w:tcPr>
            <w:tcW w:w="1149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281 153,9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903 910,6</w:t>
            </w:r>
          </w:p>
        </w:tc>
        <w:tc>
          <w:tcPr>
            <w:tcW w:w="995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312 575,2</w:t>
            </w:r>
          </w:p>
        </w:tc>
        <w:tc>
          <w:tcPr>
            <w:tcW w:w="1140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591 335,4</w:t>
            </w:r>
          </w:p>
        </w:tc>
        <w:tc>
          <w:tcPr>
            <w:tcW w:w="996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267 562,0</w:t>
            </w:r>
          </w:p>
        </w:tc>
        <w:tc>
          <w:tcPr>
            <w:tcW w:w="994" w:type="dxa"/>
            <w:gridSpan w:val="2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268,9</w:t>
            </w:r>
          </w:p>
        </w:tc>
        <w:tc>
          <w:tcPr>
            <w:tcW w:w="992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8 368,4</w:t>
            </w:r>
          </w:p>
        </w:tc>
        <w:tc>
          <w:tcPr>
            <w:tcW w:w="1149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315 136,1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1 028 354,9</w:t>
            </w:r>
          </w:p>
        </w:tc>
        <w:tc>
          <w:tcPr>
            <w:tcW w:w="995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387 529,3</w:t>
            </w:r>
          </w:p>
        </w:tc>
        <w:tc>
          <w:tcPr>
            <w:tcW w:w="1140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640 825,6</w:t>
            </w:r>
          </w:p>
        </w:tc>
        <w:tc>
          <w:tcPr>
            <w:tcW w:w="996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289 779,8</w:t>
            </w:r>
          </w:p>
        </w:tc>
        <w:tc>
          <w:tcPr>
            <w:tcW w:w="994" w:type="dxa"/>
            <w:gridSpan w:val="2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288,6</w:t>
            </w:r>
          </w:p>
        </w:tc>
        <w:tc>
          <w:tcPr>
            <w:tcW w:w="992" w:type="dxa"/>
            <w:gridSpan w:val="3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11 756,4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339 000,8</w:t>
            </w:r>
          </w:p>
        </w:tc>
      </w:tr>
      <w:tr w:rsidR="00756D8B" w:rsidRPr="007E4326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8F3634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1 318 689,1</w:t>
            </w:r>
          </w:p>
        </w:tc>
        <w:tc>
          <w:tcPr>
            <w:tcW w:w="995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205 995,4</w:t>
            </w:r>
          </w:p>
        </w:tc>
        <w:tc>
          <w:tcPr>
            <w:tcW w:w="1140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1 112 693,7</w:t>
            </w:r>
          </w:p>
        </w:tc>
        <w:tc>
          <w:tcPr>
            <w:tcW w:w="996" w:type="dxa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329 268,4</w:t>
            </w:r>
          </w:p>
        </w:tc>
        <w:tc>
          <w:tcPr>
            <w:tcW w:w="994" w:type="dxa"/>
            <w:gridSpan w:val="2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1 056,6</w:t>
            </w:r>
          </w:p>
        </w:tc>
        <w:tc>
          <w:tcPr>
            <w:tcW w:w="992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18 763,2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763 605,5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B82C5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C547BD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branches</w:t>
            </w:r>
          </w:p>
        </w:tc>
        <w:tc>
          <w:tcPr>
            <w:tcW w:w="1412" w:type="dxa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5" w:type="dxa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6" w:type="dxa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vAlign w:val="bottom"/>
          </w:tcPr>
          <w:p w:rsidR="00756D8B" w:rsidRPr="00EA1833" w:rsidRDefault="00756D8B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2" w:type="dxa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54 979 489,1</w:t>
            </w:r>
          </w:p>
        </w:tc>
        <w:tc>
          <w:tcPr>
            <w:tcW w:w="995" w:type="dxa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22 464 323,3</w:t>
            </w:r>
          </w:p>
        </w:tc>
        <w:tc>
          <w:tcPr>
            <w:tcW w:w="1140" w:type="dxa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32 515 165,8</w:t>
            </w:r>
          </w:p>
        </w:tc>
        <w:tc>
          <w:tcPr>
            <w:tcW w:w="996" w:type="dxa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11 169 895,0</w:t>
            </w:r>
          </w:p>
        </w:tc>
        <w:tc>
          <w:tcPr>
            <w:tcW w:w="994" w:type="dxa"/>
            <w:gridSpan w:val="2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603 295,3</w:t>
            </w:r>
          </w:p>
        </w:tc>
        <w:tc>
          <w:tcPr>
            <w:tcW w:w="992" w:type="dxa"/>
            <w:gridSpan w:val="3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3 869 613,8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EA1833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A1833">
              <w:rPr>
                <w:rFonts w:ascii="Calibri" w:hAnsi="Calibri"/>
                <w:sz w:val="16"/>
                <w:szCs w:val="16"/>
              </w:rPr>
              <w:t>16 872 361,7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73 042 153,2</w:t>
            </w:r>
          </w:p>
        </w:tc>
        <w:tc>
          <w:tcPr>
            <w:tcW w:w="995" w:type="dxa"/>
            <w:vAlign w:val="bottom"/>
          </w:tcPr>
          <w:p w:rsidR="00756D8B" w:rsidRPr="003C23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C238B">
              <w:rPr>
                <w:rFonts w:ascii="Calibri" w:hAnsi="Calibri"/>
                <w:sz w:val="16"/>
                <w:szCs w:val="16"/>
              </w:rPr>
              <w:t>34 384 006,6</w:t>
            </w:r>
          </w:p>
        </w:tc>
        <w:tc>
          <w:tcPr>
            <w:tcW w:w="1140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38 658 146,6</w:t>
            </w:r>
          </w:p>
        </w:tc>
        <w:tc>
          <w:tcPr>
            <w:tcW w:w="996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13 325 867,9</w:t>
            </w:r>
          </w:p>
        </w:tc>
        <w:tc>
          <w:tcPr>
            <w:tcW w:w="994" w:type="dxa"/>
            <w:gridSpan w:val="2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537 881,4</w:t>
            </w:r>
          </w:p>
        </w:tc>
        <w:tc>
          <w:tcPr>
            <w:tcW w:w="992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4 553 029,7</w:t>
            </w:r>
          </w:p>
        </w:tc>
        <w:tc>
          <w:tcPr>
            <w:tcW w:w="1149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20 241 367,6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79 814 106,8</w:t>
            </w:r>
          </w:p>
        </w:tc>
        <w:tc>
          <w:tcPr>
            <w:tcW w:w="995" w:type="dxa"/>
            <w:vAlign w:val="bottom"/>
          </w:tcPr>
          <w:p w:rsidR="00756D8B" w:rsidRPr="003C23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C238B">
              <w:rPr>
                <w:rFonts w:ascii="Calibri" w:hAnsi="Calibri"/>
                <w:sz w:val="16"/>
                <w:szCs w:val="16"/>
              </w:rPr>
              <w:t>35 620 208,0</w:t>
            </w:r>
          </w:p>
        </w:tc>
        <w:tc>
          <w:tcPr>
            <w:tcW w:w="1140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44 193 898,8</w:t>
            </w:r>
          </w:p>
        </w:tc>
        <w:tc>
          <w:tcPr>
            <w:tcW w:w="996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15 154 868,7</w:t>
            </w:r>
          </w:p>
        </w:tc>
        <w:tc>
          <w:tcPr>
            <w:tcW w:w="994" w:type="dxa"/>
            <w:gridSpan w:val="2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550 216,0</w:t>
            </w:r>
          </w:p>
        </w:tc>
        <w:tc>
          <w:tcPr>
            <w:tcW w:w="992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5 211 017,2</w:t>
            </w:r>
          </w:p>
        </w:tc>
        <w:tc>
          <w:tcPr>
            <w:tcW w:w="1149" w:type="dxa"/>
            <w:gridSpan w:val="3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23 277 796,9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84 811 713,1</w:t>
            </w:r>
          </w:p>
        </w:tc>
        <w:tc>
          <w:tcPr>
            <w:tcW w:w="995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35 640 950,0</w:t>
            </w:r>
          </w:p>
        </w:tc>
        <w:tc>
          <w:tcPr>
            <w:tcW w:w="1140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49 170 763,1</w:t>
            </w:r>
          </w:p>
        </w:tc>
        <w:tc>
          <w:tcPr>
            <w:tcW w:w="996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16 867 820,5</w:t>
            </w:r>
          </w:p>
        </w:tc>
        <w:tc>
          <w:tcPr>
            <w:tcW w:w="994" w:type="dxa"/>
            <w:gridSpan w:val="2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644 363,0</w:t>
            </w:r>
          </w:p>
        </w:tc>
        <w:tc>
          <w:tcPr>
            <w:tcW w:w="992" w:type="dxa"/>
            <w:gridSpan w:val="3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5 978 601,9</w:t>
            </w:r>
          </w:p>
        </w:tc>
        <w:tc>
          <w:tcPr>
            <w:tcW w:w="1149" w:type="dxa"/>
            <w:gridSpan w:val="3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E4326">
              <w:rPr>
                <w:rFonts w:ascii="Calibri" w:hAnsi="Calibri" w:cs="Calibri"/>
                <w:sz w:val="16"/>
                <w:szCs w:val="16"/>
              </w:rPr>
              <w:t>25 679 977,7</w:t>
            </w:r>
          </w:p>
        </w:tc>
      </w:tr>
      <w:tr w:rsidR="00756D8B" w:rsidRPr="006A422E" w:rsidTr="00756D8B">
        <w:trPr>
          <w:cantSplit/>
        </w:trPr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:rsidR="00756D8B" w:rsidRDefault="00756D8B" w:rsidP="008F3634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81 622 815,5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30 510 862,7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51 111 952,8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17 147 152,4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1 220 832,4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6 046 531,1</w:t>
            </w:r>
          </w:p>
        </w:tc>
        <w:tc>
          <w:tcPr>
            <w:tcW w:w="1149" w:type="dxa"/>
            <w:gridSpan w:val="3"/>
            <w:tcBorders>
              <w:bottom w:val="single" w:sz="4" w:space="0" w:color="auto"/>
            </w:tcBorders>
            <w:vAlign w:val="bottom"/>
          </w:tcPr>
          <w:p w:rsidR="00756D8B" w:rsidRPr="00D3157D" w:rsidRDefault="00756D8B" w:rsidP="009B710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3157D">
              <w:rPr>
                <w:rFonts w:ascii="Calibri" w:hAnsi="Calibri" w:cs="Calibri"/>
                <w:sz w:val="16"/>
                <w:szCs w:val="16"/>
              </w:rPr>
              <w:t>26 697 436,9</w:t>
            </w:r>
          </w:p>
        </w:tc>
      </w:tr>
    </w:tbl>
    <w:p w:rsidR="00675842" w:rsidRPr="006A422E" w:rsidRDefault="00D87083" w:rsidP="00ED088E">
      <w:pPr>
        <w:pStyle w:val="3"/>
        <w:pageBreakBefore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23" w:name="_Toc465247924"/>
      <w:r w:rsidRPr="006A422E">
        <w:rPr>
          <w:rFonts w:ascii="Calibri" w:hAnsi="Calibri"/>
          <w:sz w:val="20"/>
          <w:lang w:val="en-US"/>
        </w:rPr>
        <w:lastRenderedPageBreak/>
        <w:t>1.</w:t>
      </w:r>
      <w:r w:rsidR="00546E54" w:rsidRPr="006A422E">
        <w:rPr>
          <w:rFonts w:ascii="Calibri" w:hAnsi="Calibri"/>
          <w:sz w:val="20"/>
          <w:lang w:val="en-US"/>
        </w:rPr>
        <w:t>2</w:t>
      </w:r>
      <w:r w:rsidR="00C66926" w:rsidRPr="00C66926">
        <w:rPr>
          <w:rFonts w:ascii="Calibri" w:hAnsi="Calibri"/>
          <w:sz w:val="20"/>
          <w:lang w:val="en-US"/>
        </w:rPr>
        <w:t>3</w:t>
      </w:r>
      <w:r w:rsidR="00675842" w:rsidRPr="006A422E">
        <w:rPr>
          <w:rFonts w:ascii="Calibri" w:hAnsi="Calibri"/>
          <w:sz w:val="20"/>
          <w:lang w:val="en-US"/>
        </w:rPr>
        <w:t xml:space="preserve"> 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g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for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fi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r w:rsidR="00675842" w:rsidRPr="006A422E">
        <w:rPr>
          <w:rFonts w:ascii="Calibri" w:hAnsi="Calibri"/>
          <w:sz w:val="20"/>
          <w:lang w:val="en-US"/>
        </w:rPr>
        <w:t>l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s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or</w:t>
      </w:r>
      <w:bookmarkEnd w:id="23"/>
    </w:p>
    <w:p w:rsidR="00675842" w:rsidRPr="006A422E" w:rsidRDefault="002724A6" w:rsidP="0076246A">
      <w:pPr>
        <w:pStyle w:val="a6"/>
        <w:spacing w:before="0" w:after="60"/>
        <w:ind w:right="-143"/>
        <w:rPr>
          <w:rFonts w:ascii="Calibri" w:hAnsi="Calibri" w:cs="Calibri"/>
          <w:szCs w:val="16"/>
          <w:lang w:val="en-US"/>
        </w:rPr>
      </w:pPr>
      <w:r w:rsidRPr="006A422E">
        <w:rPr>
          <w:rFonts w:ascii="Calibri" w:hAnsi="Calibri" w:cs="Calibri"/>
          <w:szCs w:val="16"/>
          <w:lang w:val="en-US"/>
        </w:rPr>
        <w:t>in</w:t>
      </w:r>
      <w:r w:rsidR="00480B5A" w:rsidRPr="006A422E">
        <w:rPr>
          <w:rFonts w:ascii="Calibri" w:hAnsi="Calibri" w:cs="Calibri"/>
          <w:szCs w:val="16"/>
          <w:lang w:val="en-US"/>
        </w:rPr>
        <w:t xml:space="preserve"> current prices,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="00480B5A" w:rsidRPr="006A422E">
        <w:rPr>
          <w:rFonts w:ascii="Calibri" w:hAnsi="Calibri" w:cs="Calibri"/>
          <w:szCs w:val="16"/>
          <w:lang w:val="en-US"/>
        </w:rPr>
        <w:t xml:space="preserve"> tenge</w:t>
      </w:r>
    </w:p>
    <w:tbl>
      <w:tblPr>
        <w:tblW w:w="9498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127"/>
        <w:gridCol w:w="1134"/>
        <w:gridCol w:w="1134"/>
        <w:gridCol w:w="1134"/>
        <w:gridCol w:w="992"/>
        <w:gridCol w:w="992"/>
        <w:gridCol w:w="992"/>
        <w:gridCol w:w="993"/>
      </w:tblGrid>
      <w:tr w:rsidR="002666A3" w:rsidRPr="006A422E" w:rsidTr="0076246A">
        <w:trPr>
          <w:cantSplit/>
          <w:trHeight w:val="188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3" w:rsidRPr="006A422E" w:rsidRDefault="002666A3" w:rsidP="003B1A9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6A3" w:rsidRPr="00270E3E" w:rsidRDefault="002724A6" w:rsidP="002724A6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 xml:space="preserve">Output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in</w:t>
            </w:r>
            <w:r w:rsidR="002666A3" w:rsidRPr="00270E3E">
              <w:rPr>
                <w:rFonts w:ascii="Calibri" w:hAnsi="Calibri" w:cs="Calibri"/>
                <w:szCs w:val="16"/>
              </w:rPr>
              <w:t xml:space="preserve"> basic prices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6A3" w:rsidRPr="00270E3E" w:rsidRDefault="002666A3" w:rsidP="003B1A9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Intermediate consumption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6A3" w:rsidRPr="00270E3E" w:rsidRDefault="002666A3" w:rsidP="003B1A9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6A3" w:rsidRPr="006A422E" w:rsidRDefault="002724A6" w:rsidP="003B1A95">
            <w:pPr>
              <w:pStyle w:val="a7"/>
              <w:rPr>
                <w:rFonts w:ascii="Calibri" w:hAnsi="Calibri" w:cs="Calibri"/>
                <w:i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</w:t>
            </w:r>
          </w:p>
        </w:tc>
      </w:tr>
      <w:tr w:rsidR="002666A3" w:rsidRPr="009B6ECF" w:rsidTr="0076246A">
        <w:trPr>
          <w:cantSplit/>
          <w:trHeight w:val="18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3" w:rsidRPr="00270E3E" w:rsidRDefault="002666A3" w:rsidP="003B1A95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3" w:rsidRPr="00270E3E" w:rsidRDefault="002666A3" w:rsidP="003B1A95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3" w:rsidRPr="00270E3E" w:rsidRDefault="002666A3" w:rsidP="003B1A95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3" w:rsidRPr="00270E3E" w:rsidRDefault="002666A3" w:rsidP="003B1A95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3" w:rsidRPr="00270E3E" w:rsidRDefault="0030054A" w:rsidP="003B1A95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r w:rsidR="002666A3" w:rsidRPr="00270E3E">
              <w:rPr>
                <w:rFonts w:ascii="Calibri" w:hAnsi="Calibri" w:cs="Calibri"/>
                <w:szCs w:val="16"/>
              </w:rPr>
              <w:t>ompensa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-</w:t>
            </w:r>
            <w:r w:rsidR="002666A3" w:rsidRPr="00270E3E">
              <w:rPr>
                <w:rFonts w:ascii="Calibri" w:hAnsi="Calibri" w:cs="Calibri"/>
                <w:szCs w:val="16"/>
              </w:rPr>
              <w:t>tion of employees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3" w:rsidRPr="006A422E" w:rsidRDefault="002724A6" w:rsidP="003B1A9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taxes on production excluding other subsidies on production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3" w:rsidRPr="00270E3E" w:rsidRDefault="002666A3" w:rsidP="003B1A95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сonsumption of fixed capital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6A3" w:rsidRPr="006A422E" w:rsidRDefault="002666A3" w:rsidP="003B1A9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operating surplus and net mixed income</w:t>
            </w:r>
          </w:p>
        </w:tc>
      </w:tr>
      <w:tr w:rsidR="002666A3" w:rsidRPr="006A422E" w:rsidTr="0076246A">
        <w:trPr>
          <w:cantSplit/>
          <w:trHeight w:val="70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2666A3" w:rsidRPr="006A422E" w:rsidRDefault="002666A3" w:rsidP="00AD3C9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Financial activities</w:t>
            </w:r>
          </w:p>
        </w:tc>
        <w:tc>
          <w:tcPr>
            <w:tcW w:w="1134" w:type="dxa"/>
            <w:vAlign w:val="bottom"/>
          </w:tcPr>
          <w:p w:rsidR="002666A3" w:rsidRPr="006A422E" w:rsidRDefault="002666A3">
            <w:pPr>
              <w:pStyle w:val="af2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2666A3" w:rsidRPr="006A422E" w:rsidRDefault="002666A3">
            <w:pPr>
              <w:pStyle w:val="af2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2666A3" w:rsidRPr="006A422E" w:rsidRDefault="002666A3">
            <w:pPr>
              <w:pStyle w:val="af2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2666A3" w:rsidRPr="006A422E" w:rsidRDefault="002666A3">
            <w:pPr>
              <w:pStyle w:val="af2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2666A3" w:rsidRPr="006A422E" w:rsidRDefault="002666A3">
            <w:pPr>
              <w:pStyle w:val="af2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2666A3" w:rsidRPr="006A422E" w:rsidRDefault="002666A3">
            <w:pPr>
              <w:pStyle w:val="af2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993" w:type="dxa"/>
            <w:vAlign w:val="bottom"/>
          </w:tcPr>
          <w:p w:rsidR="002666A3" w:rsidRPr="006A422E" w:rsidRDefault="002666A3">
            <w:pPr>
              <w:pStyle w:val="af2"/>
              <w:rPr>
                <w:rFonts w:ascii="Calibri" w:hAnsi="Calibri" w:cs="Calibri"/>
                <w:szCs w:val="16"/>
                <w:lang w:val="en-US"/>
              </w:rPr>
            </w:pPr>
          </w:p>
        </w:tc>
      </w:tr>
      <w:tr w:rsidR="00E6747B" w:rsidRPr="006A422E" w:rsidTr="0076246A">
        <w:trPr>
          <w:cantSplit/>
        </w:trPr>
        <w:tc>
          <w:tcPr>
            <w:tcW w:w="2127" w:type="dxa"/>
            <w:vAlign w:val="bottom"/>
          </w:tcPr>
          <w:p w:rsidR="00E6747B" w:rsidRPr="006A422E" w:rsidRDefault="00E6747B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134" w:type="dxa"/>
            <w:vAlign w:val="bottom"/>
          </w:tcPr>
          <w:p w:rsidR="00E6747B" w:rsidRPr="001A0B11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A0B11">
              <w:rPr>
                <w:rFonts w:ascii="Calibri" w:hAnsi="Calibri"/>
                <w:sz w:val="16"/>
                <w:szCs w:val="16"/>
              </w:rPr>
              <w:t>2 341 646,1</w:t>
            </w:r>
          </w:p>
        </w:tc>
        <w:tc>
          <w:tcPr>
            <w:tcW w:w="1134" w:type="dxa"/>
            <w:vAlign w:val="bottom"/>
          </w:tcPr>
          <w:p w:rsidR="00E6747B" w:rsidRPr="001A0B11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A0B11">
              <w:rPr>
                <w:rFonts w:ascii="Calibri" w:hAnsi="Calibri"/>
                <w:sz w:val="16"/>
                <w:szCs w:val="16"/>
              </w:rPr>
              <w:t>672 887,7</w:t>
            </w:r>
          </w:p>
        </w:tc>
        <w:tc>
          <w:tcPr>
            <w:tcW w:w="1134" w:type="dxa"/>
            <w:vAlign w:val="bottom"/>
          </w:tcPr>
          <w:p w:rsidR="00E6747B" w:rsidRPr="001A0B11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A0B11">
              <w:rPr>
                <w:rFonts w:ascii="Calibri" w:hAnsi="Calibri"/>
                <w:sz w:val="16"/>
                <w:szCs w:val="16"/>
              </w:rPr>
              <w:t>1 668 758,4</w:t>
            </w:r>
          </w:p>
        </w:tc>
        <w:tc>
          <w:tcPr>
            <w:tcW w:w="992" w:type="dxa"/>
            <w:vAlign w:val="bottom"/>
          </w:tcPr>
          <w:p w:rsidR="00E6747B" w:rsidRPr="001A0B11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A0B11">
              <w:rPr>
                <w:rFonts w:ascii="Calibri" w:hAnsi="Calibri"/>
                <w:sz w:val="16"/>
                <w:szCs w:val="16"/>
              </w:rPr>
              <w:t>570 658,4</w:t>
            </w:r>
          </w:p>
        </w:tc>
        <w:tc>
          <w:tcPr>
            <w:tcW w:w="992" w:type="dxa"/>
            <w:vAlign w:val="bottom"/>
          </w:tcPr>
          <w:p w:rsidR="00E6747B" w:rsidRPr="001A0B11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A0B11">
              <w:rPr>
                <w:rFonts w:ascii="Calibri" w:hAnsi="Calibri"/>
                <w:sz w:val="16"/>
                <w:szCs w:val="16"/>
              </w:rPr>
              <w:t>25 429,8</w:t>
            </w:r>
          </w:p>
        </w:tc>
        <w:tc>
          <w:tcPr>
            <w:tcW w:w="992" w:type="dxa"/>
            <w:vAlign w:val="bottom"/>
          </w:tcPr>
          <w:p w:rsidR="00E6747B" w:rsidRPr="001A0B11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A0B11">
              <w:rPr>
                <w:rFonts w:ascii="Calibri" w:hAnsi="Calibri"/>
                <w:sz w:val="16"/>
                <w:szCs w:val="16"/>
              </w:rPr>
              <w:t>61 561,5</w:t>
            </w:r>
          </w:p>
        </w:tc>
        <w:tc>
          <w:tcPr>
            <w:tcW w:w="993" w:type="dxa"/>
            <w:vAlign w:val="bottom"/>
          </w:tcPr>
          <w:p w:rsidR="00E6747B" w:rsidRPr="001A0B11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A0B11">
              <w:rPr>
                <w:rFonts w:ascii="Calibri" w:hAnsi="Calibri"/>
                <w:sz w:val="16"/>
                <w:szCs w:val="16"/>
              </w:rPr>
              <w:t>1 011 108,7</w:t>
            </w:r>
          </w:p>
        </w:tc>
      </w:tr>
      <w:tr w:rsidR="00E6747B" w:rsidRPr="006A422E" w:rsidTr="0076246A">
        <w:trPr>
          <w:cantSplit/>
        </w:trPr>
        <w:tc>
          <w:tcPr>
            <w:tcW w:w="2127" w:type="dxa"/>
            <w:vAlign w:val="bottom"/>
          </w:tcPr>
          <w:p w:rsidR="00E6747B" w:rsidRPr="006A422E" w:rsidRDefault="00E6747B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3 054 695,6</w:t>
            </w:r>
          </w:p>
        </w:tc>
        <w:tc>
          <w:tcPr>
            <w:tcW w:w="1134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1 034 174,0</w:t>
            </w:r>
          </w:p>
        </w:tc>
        <w:tc>
          <w:tcPr>
            <w:tcW w:w="1134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2 020 521,6</w:t>
            </w:r>
          </w:p>
        </w:tc>
        <w:tc>
          <w:tcPr>
            <w:tcW w:w="992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695 206,7</w:t>
            </w:r>
          </w:p>
        </w:tc>
        <w:tc>
          <w:tcPr>
            <w:tcW w:w="992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17 225,8</w:t>
            </w:r>
          </w:p>
        </w:tc>
        <w:tc>
          <w:tcPr>
            <w:tcW w:w="992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75 586,5</w:t>
            </w:r>
          </w:p>
        </w:tc>
        <w:tc>
          <w:tcPr>
            <w:tcW w:w="993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1 232 502,6</w:t>
            </w:r>
          </w:p>
        </w:tc>
      </w:tr>
      <w:tr w:rsidR="00E6747B" w:rsidRPr="006A422E" w:rsidTr="0076246A">
        <w:trPr>
          <w:cantSplit/>
        </w:trPr>
        <w:tc>
          <w:tcPr>
            <w:tcW w:w="2127" w:type="dxa"/>
            <w:vAlign w:val="bottom"/>
          </w:tcPr>
          <w:p w:rsidR="00E6747B" w:rsidRDefault="00E6747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3 156 769,6</w:t>
            </w:r>
          </w:p>
        </w:tc>
        <w:tc>
          <w:tcPr>
            <w:tcW w:w="1134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1 108 766,8</w:t>
            </w:r>
          </w:p>
        </w:tc>
        <w:tc>
          <w:tcPr>
            <w:tcW w:w="1134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2 048 002,8</w:t>
            </w:r>
          </w:p>
        </w:tc>
        <w:tc>
          <w:tcPr>
            <w:tcW w:w="992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717 271,8</w:t>
            </w:r>
          </w:p>
        </w:tc>
        <w:tc>
          <w:tcPr>
            <w:tcW w:w="992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17 569,0</w:t>
            </w:r>
          </w:p>
        </w:tc>
        <w:tc>
          <w:tcPr>
            <w:tcW w:w="992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77 259,1</w:t>
            </w:r>
          </w:p>
        </w:tc>
        <w:tc>
          <w:tcPr>
            <w:tcW w:w="993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1 235 902,9</w:t>
            </w:r>
          </w:p>
        </w:tc>
      </w:tr>
      <w:tr w:rsidR="00E6747B" w:rsidRPr="006A422E" w:rsidTr="00C66926">
        <w:trPr>
          <w:cantSplit/>
        </w:trPr>
        <w:tc>
          <w:tcPr>
            <w:tcW w:w="2127" w:type="dxa"/>
            <w:vAlign w:val="bottom"/>
          </w:tcPr>
          <w:p w:rsidR="00E6747B" w:rsidRDefault="00E6747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134" w:type="dxa"/>
            <w:vAlign w:val="bottom"/>
          </w:tcPr>
          <w:p w:rsidR="00E6747B" w:rsidRPr="007E4326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3 723 067,6</w:t>
            </w:r>
          </w:p>
        </w:tc>
        <w:tc>
          <w:tcPr>
            <w:tcW w:w="1134" w:type="dxa"/>
            <w:vAlign w:val="bottom"/>
          </w:tcPr>
          <w:p w:rsidR="00E6747B" w:rsidRPr="007E4326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1 489 683,4</w:t>
            </w:r>
          </w:p>
        </w:tc>
        <w:tc>
          <w:tcPr>
            <w:tcW w:w="1134" w:type="dxa"/>
            <w:vAlign w:val="bottom"/>
          </w:tcPr>
          <w:p w:rsidR="00E6747B" w:rsidRPr="007E4326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2 233 384,2</w:t>
            </w:r>
          </w:p>
        </w:tc>
        <w:tc>
          <w:tcPr>
            <w:tcW w:w="992" w:type="dxa"/>
            <w:vAlign w:val="bottom"/>
          </w:tcPr>
          <w:p w:rsidR="00E6747B" w:rsidRPr="007E4326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824 398,7</w:t>
            </w:r>
          </w:p>
        </w:tc>
        <w:tc>
          <w:tcPr>
            <w:tcW w:w="992" w:type="dxa"/>
            <w:vAlign w:val="bottom"/>
          </w:tcPr>
          <w:p w:rsidR="00E6747B" w:rsidRPr="007E4326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20 651,1</w:t>
            </w:r>
          </w:p>
        </w:tc>
        <w:tc>
          <w:tcPr>
            <w:tcW w:w="992" w:type="dxa"/>
            <w:vAlign w:val="bottom"/>
          </w:tcPr>
          <w:p w:rsidR="00E6747B" w:rsidRPr="007E4326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84 337,3</w:t>
            </w:r>
          </w:p>
        </w:tc>
        <w:tc>
          <w:tcPr>
            <w:tcW w:w="993" w:type="dxa"/>
            <w:vAlign w:val="bottom"/>
          </w:tcPr>
          <w:p w:rsidR="00E6747B" w:rsidRPr="007E4326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1 303 997,1</w:t>
            </w:r>
          </w:p>
        </w:tc>
      </w:tr>
      <w:tr w:rsidR="00756D8B" w:rsidRPr="006A422E" w:rsidTr="0076246A">
        <w:trPr>
          <w:cantSplit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756D8B" w:rsidRDefault="00756D8B" w:rsidP="008F3634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3 804 551,4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1 428 306,3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2 376 245,1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875 598,1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37 823,1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92 533,2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1 370 290,7</w:t>
            </w:r>
          </w:p>
        </w:tc>
      </w:tr>
    </w:tbl>
    <w:p w:rsidR="00675842" w:rsidRPr="0034372F" w:rsidRDefault="00D87083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vertAlign w:val="superscript"/>
          <w:lang w:val="en-US"/>
        </w:rPr>
      </w:pPr>
      <w:bookmarkStart w:id="24" w:name="_Toc465247925"/>
      <w:r w:rsidRPr="006A422E">
        <w:rPr>
          <w:rFonts w:ascii="Calibri" w:hAnsi="Calibri"/>
          <w:sz w:val="20"/>
          <w:lang w:val="en-US"/>
        </w:rPr>
        <w:t>1.</w:t>
      </w:r>
      <w:r w:rsidR="00546E54" w:rsidRPr="006A422E">
        <w:rPr>
          <w:rFonts w:ascii="Calibri" w:hAnsi="Calibri"/>
          <w:sz w:val="20"/>
          <w:lang w:val="en-US"/>
        </w:rPr>
        <w:t>2</w:t>
      </w:r>
      <w:r w:rsidR="00C66926" w:rsidRPr="00420BAE">
        <w:rPr>
          <w:rFonts w:ascii="Calibri" w:hAnsi="Calibri"/>
          <w:sz w:val="20"/>
          <w:lang w:val="en-US"/>
        </w:rPr>
        <w:t>4</w:t>
      </w:r>
      <w:r w:rsidR="00675842" w:rsidRPr="006A422E">
        <w:rPr>
          <w:rFonts w:ascii="Calibri" w:hAnsi="Calibri"/>
          <w:sz w:val="20"/>
          <w:lang w:val="en-US"/>
        </w:rPr>
        <w:t xml:space="preserve"> 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g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</w:t>
      </w:r>
      <w:r w:rsidR="00E91CA4" w:rsidRPr="006A422E">
        <w:rPr>
          <w:rFonts w:ascii="Calibri" w:hAnsi="Calibri"/>
          <w:sz w:val="20"/>
          <w:lang w:val="en-US"/>
        </w:rPr>
        <w:t>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fo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gov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r w:rsidR="00675842" w:rsidRPr="006A422E">
        <w:rPr>
          <w:rFonts w:ascii="Calibri" w:hAnsi="Calibri"/>
          <w:sz w:val="20"/>
          <w:lang w:val="en-US"/>
        </w:rPr>
        <w:t>l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s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or</w:t>
      </w:r>
      <w:bookmarkEnd w:id="24"/>
      <w:r w:rsidR="00447503" w:rsidRPr="0034372F">
        <w:rPr>
          <w:rFonts w:ascii="Calibri" w:hAnsi="Calibri"/>
          <w:sz w:val="20"/>
          <w:vertAlign w:val="superscript"/>
          <w:lang w:val="en-US"/>
        </w:rPr>
        <w:t>*</w:t>
      </w:r>
    </w:p>
    <w:p w:rsidR="00675842" w:rsidRPr="006A422E" w:rsidRDefault="002724A6" w:rsidP="0076246A">
      <w:pPr>
        <w:pStyle w:val="a6"/>
        <w:spacing w:before="0" w:after="60"/>
        <w:ind w:right="-143"/>
        <w:rPr>
          <w:rFonts w:ascii="Calibri" w:hAnsi="Calibri" w:cs="Calibri"/>
          <w:szCs w:val="16"/>
          <w:lang w:val="en-US"/>
        </w:rPr>
      </w:pPr>
      <w:r w:rsidRPr="006A422E">
        <w:rPr>
          <w:rFonts w:ascii="Calibri" w:hAnsi="Calibri" w:cs="Calibri"/>
          <w:szCs w:val="16"/>
          <w:lang w:val="en-US"/>
        </w:rPr>
        <w:t>in</w:t>
      </w:r>
      <w:r w:rsidR="00480B5A" w:rsidRPr="006A422E">
        <w:rPr>
          <w:rFonts w:ascii="Calibri" w:hAnsi="Calibri" w:cs="Calibri"/>
          <w:szCs w:val="16"/>
          <w:lang w:val="en-US"/>
        </w:rPr>
        <w:t xml:space="preserve"> current prices,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="00480B5A" w:rsidRPr="006A422E">
        <w:rPr>
          <w:rFonts w:ascii="Calibri" w:hAnsi="Calibri" w:cs="Calibri"/>
          <w:szCs w:val="16"/>
          <w:lang w:val="en-US"/>
        </w:rPr>
        <w:t xml:space="preserve"> tenge</w:t>
      </w:r>
    </w:p>
    <w:tbl>
      <w:tblPr>
        <w:tblW w:w="9356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268"/>
        <w:gridCol w:w="1087"/>
        <w:gridCol w:w="1087"/>
        <w:gridCol w:w="1087"/>
        <w:gridCol w:w="992"/>
        <w:gridCol w:w="992"/>
        <w:gridCol w:w="992"/>
        <w:gridCol w:w="851"/>
      </w:tblGrid>
      <w:tr w:rsidR="00261B38" w:rsidRPr="006A422E" w:rsidTr="00685A9A">
        <w:trPr>
          <w:cantSplit/>
          <w:trHeight w:val="188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B38" w:rsidRPr="006A422E" w:rsidRDefault="00261B38" w:rsidP="00261B38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1B38" w:rsidRPr="00270E3E" w:rsidRDefault="00261B38" w:rsidP="002724A6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 xml:space="preserve">Output </w:t>
            </w:r>
            <w:r w:rsidR="002724A6" w:rsidRPr="006A422E">
              <w:rPr>
                <w:rFonts w:ascii="Calibri" w:hAnsi="Calibri" w:cs="Calibri"/>
                <w:szCs w:val="16"/>
                <w:lang w:val="en-US"/>
              </w:rPr>
              <w:t>in</w:t>
            </w:r>
            <w:r w:rsidRPr="00270E3E">
              <w:rPr>
                <w:rFonts w:ascii="Calibri" w:hAnsi="Calibri" w:cs="Calibri"/>
                <w:szCs w:val="16"/>
              </w:rPr>
              <w:t xml:space="preserve"> basic prices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1B38" w:rsidRPr="00270E3E" w:rsidRDefault="00261B38" w:rsidP="00261B38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Intermediate consumption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1B38" w:rsidRPr="00270E3E" w:rsidRDefault="00261B38" w:rsidP="00261B38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1B38" w:rsidRPr="006A422E" w:rsidRDefault="002724A6" w:rsidP="00261B38">
            <w:pPr>
              <w:pStyle w:val="a7"/>
              <w:rPr>
                <w:rFonts w:ascii="Calibri" w:hAnsi="Calibri" w:cs="Calibri"/>
                <w:i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</w:t>
            </w:r>
          </w:p>
        </w:tc>
      </w:tr>
      <w:tr w:rsidR="00261B38" w:rsidRPr="009B6ECF" w:rsidTr="00685A9A">
        <w:trPr>
          <w:cantSplit/>
          <w:trHeight w:val="187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B38" w:rsidRPr="00270E3E" w:rsidRDefault="00261B38" w:rsidP="00261B38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B38" w:rsidRPr="00270E3E" w:rsidRDefault="00261B38" w:rsidP="00261B38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B38" w:rsidRPr="00270E3E" w:rsidRDefault="00261B38" w:rsidP="00261B38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B38" w:rsidRPr="00270E3E" w:rsidRDefault="00261B38" w:rsidP="00261B38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B38" w:rsidRPr="00270E3E" w:rsidRDefault="0030054A" w:rsidP="00261B38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r w:rsidR="00261B38" w:rsidRPr="00270E3E">
              <w:rPr>
                <w:rFonts w:ascii="Calibri" w:hAnsi="Calibri" w:cs="Calibri"/>
                <w:szCs w:val="16"/>
              </w:rPr>
              <w:t>ompensa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-</w:t>
            </w:r>
            <w:r w:rsidR="00261B38" w:rsidRPr="00270E3E">
              <w:rPr>
                <w:rFonts w:ascii="Calibri" w:hAnsi="Calibri" w:cs="Calibri"/>
                <w:szCs w:val="16"/>
              </w:rPr>
              <w:t>tion of employees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B38" w:rsidRPr="006A422E" w:rsidRDefault="002724A6" w:rsidP="00261B38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taxes on production excluding other subsidies on production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B38" w:rsidRPr="00270E3E" w:rsidRDefault="00261B38" w:rsidP="00261B38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сonsumption of fixed capital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1B38" w:rsidRPr="006A422E" w:rsidRDefault="00261B38" w:rsidP="00261B38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operating surplus and net mixed income</w:t>
            </w:r>
          </w:p>
        </w:tc>
      </w:tr>
      <w:tr w:rsidR="00FD5FE5" w:rsidRPr="006A422E" w:rsidTr="00685A9A">
        <w:trPr>
          <w:cantSplit/>
        </w:trPr>
        <w:tc>
          <w:tcPr>
            <w:tcW w:w="2268" w:type="dxa"/>
            <w:vAlign w:val="bottom"/>
          </w:tcPr>
          <w:p w:rsidR="00FD5FE5" w:rsidRPr="006A422E" w:rsidRDefault="00FD5FE5" w:rsidP="00261B3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Agriculture, forestry and fishing</w:t>
            </w:r>
          </w:p>
        </w:tc>
        <w:tc>
          <w:tcPr>
            <w:tcW w:w="1087" w:type="dxa"/>
            <w:vAlign w:val="bottom"/>
          </w:tcPr>
          <w:p w:rsidR="00FD5FE5" w:rsidRPr="00270E3E" w:rsidRDefault="00FD5FE5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087" w:type="dxa"/>
            <w:vAlign w:val="bottom"/>
          </w:tcPr>
          <w:p w:rsidR="00FD5FE5" w:rsidRPr="00270E3E" w:rsidRDefault="00FD5FE5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087" w:type="dxa"/>
            <w:vAlign w:val="bottom"/>
          </w:tcPr>
          <w:p w:rsidR="00FD5FE5" w:rsidRPr="00270E3E" w:rsidRDefault="00FD5FE5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FD5FE5" w:rsidRPr="00270E3E" w:rsidRDefault="00FD5FE5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FD5FE5" w:rsidRPr="00270E3E" w:rsidRDefault="00FD5FE5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FD5FE5" w:rsidRPr="00270E3E" w:rsidRDefault="00FD5FE5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FD5FE5" w:rsidRPr="00270E3E" w:rsidRDefault="00FD5FE5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E6747B" w:rsidRPr="006A422E" w:rsidTr="00685A9A">
        <w:trPr>
          <w:cantSplit/>
        </w:trPr>
        <w:tc>
          <w:tcPr>
            <w:tcW w:w="2268" w:type="dxa"/>
            <w:vAlign w:val="bottom"/>
          </w:tcPr>
          <w:p w:rsidR="00E6747B" w:rsidRPr="006A422E" w:rsidRDefault="00E6747B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E6747B" w:rsidRPr="002D39C8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158 000,3</w:t>
            </w:r>
          </w:p>
        </w:tc>
        <w:tc>
          <w:tcPr>
            <w:tcW w:w="1087" w:type="dxa"/>
            <w:vAlign w:val="bottom"/>
          </w:tcPr>
          <w:p w:rsidR="00E6747B" w:rsidRPr="002D39C8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68 618,9</w:t>
            </w:r>
          </w:p>
        </w:tc>
        <w:tc>
          <w:tcPr>
            <w:tcW w:w="1087" w:type="dxa"/>
            <w:vAlign w:val="bottom"/>
          </w:tcPr>
          <w:p w:rsidR="00E6747B" w:rsidRPr="002D39C8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89 381,4</w:t>
            </w:r>
          </w:p>
        </w:tc>
        <w:tc>
          <w:tcPr>
            <w:tcW w:w="992" w:type="dxa"/>
            <w:vAlign w:val="bottom"/>
          </w:tcPr>
          <w:p w:rsidR="00E6747B" w:rsidRPr="002D39C8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38 130,4</w:t>
            </w:r>
          </w:p>
        </w:tc>
        <w:tc>
          <w:tcPr>
            <w:tcW w:w="992" w:type="dxa"/>
            <w:vAlign w:val="bottom"/>
          </w:tcPr>
          <w:p w:rsidR="00E6747B" w:rsidRPr="002D39C8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93,2</w:t>
            </w:r>
          </w:p>
        </w:tc>
        <w:tc>
          <w:tcPr>
            <w:tcW w:w="992" w:type="dxa"/>
            <w:vAlign w:val="bottom"/>
          </w:tcPr>
          <w:p w:rsidR="00E6747B" w:rsidRPr="002D39C8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21 170,6</w:t>
            </w:r>
          </w:p>
        </w:tc>
        <w:tc>
          <w:tcPr>
            <w:tcW w:w="851" w:type="dxa"/>
            <w:vAlign w:val="bottom"/>
          </w:tcPr>
          <w:p w:rsidR="00E6747B" w:rsidRPr="002D39C8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29 987,2</w:t>
            </w:r>
          </w:p>
        </w:tc>
      </w:tr>
      <w:tr w:rsidR="00E6747B" w:rsidRPr="006A422E" w:rsidTr="00685A9A">
        <w:trPr>
          <w:cantSplit/>
        </w:trPr>
        <w:tc>
          <w:tcPr>
            <w:tcW w:w="2268" w:type="dxa"/>
            <w:vAlign w:val="bottom"/>
          </w:tcPr>
          <w:p w:rsidR="00E6747B" w:rsidRPr="006A422E" w:rsidRDefault="00E6747B" w:rsidP="00B05AC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105 422,2</w:t>
            </w:r>
          </w:p>
        </w:tc>
        <w:tc>
          <w:tcPr>
            <w:tcW w:w="1087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68 931,4</w:t>
            </w:r>
          </w:p>
        </w:tc>
        <w:tc>
          <w:tcPr>
            <w:tcW w:w="1087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36 490,8</w:t>
            </w:r>
          </w:p>
        </w:tc>
        <w:tc>
          <w:tcPr>
            <w:tcW w:w="992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24 362,6</w:t>
            </w:r>
          </w:p>
        </w:tc>
        <w:tc>
          <w:tcPr>
            <w:tcW w:w="992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17,8</w:t>
            </w:r>
          </w:p>
        </w:tc>
        <w:tc>
          <w:tcPr>
            <w:tcW w:w="992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12 110,4</w:t>
            </w:r>
          </w:p>
        </w:tc>
        <w:tc>
          <w:tcPr>
            <w:tcW w:w="851" w:type="dxa"/>
            <w:vAlign w:val="bottom"/>
          </w:tcPr>
          <w:p w:rsidR="00E6747B" w:rsidRPr="002D39C8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E6747B" w:rsidRPr="006A422E" w:rsidTr="00685A9A">
        <w:trPr>
          <w:cantSplit/>
        </w:trPr>
        <w:tc>
          <w:tcPr>
            <w:tcW w:w="2268" w:type="dxa"/>
            <w:vAlign w:val="bottom"/>
          </w:tcPr>
          <w:p w:rsidR="00E6747B" w:rsidRDefault="00E6747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112 130,5</w:t>
            </w:r>
          </w:p>
        </w:tc>
        <w:tc>
          <w:tcPr>
            <w:tcW w:w="1087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74 852,5</w:t>
            </w:r>
          </w:p>
        </w:tc>
        <w:tc>
          <w:tcPr>
            <w:tcW w:w="1087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37 278,0</w:t>
            </w:r>
          </w:p>
        </w:tc>
        <w:tc>
          <w:tcPr>
            <w:tcW w:w="992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24 378,0</w:t>
            </w:r>
          </w:p>
        </w:tc>
        <w:tc>
          <w:tcPr>
            <w:tcW w:w="992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17,4</w:t>
            </w:r>
          </w:p>
        </w:tc>
        <w:tc>
          <w:tcPr>
            <w:tcW w:w="992" w:type="dxa"/>
            <w:vAlign w:val="bottom"/>
          </w:tcPr>
          <w:p w:rsidR="00E6747B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12 882,6</w:t>
            </w:r>
          </w:p>
        </w:tc>
        <w:tc>
          <w:tcPr>
            <w:tcW w:w="851" w:type="dxa"/>
            <w:vAlign w:val="bottom"/>
          </w:tcPr>
          <w:p w:rsidR="00E6747B" w:rsidRPr="002D39C8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E6747B" w:rsidRPr="006A422E" w:rsidTr="00685A9A">
        <w:trPr>
          <w:cantSplit/>
        </w:trPr>
        <w:tc>
          <w:tcPr>
            <w:tcW w:w="2268" w:type="dxa"/>
            <w:vAlign w:val="bottom"/>
          </w:tcPr>
          <w:p w:rsidR="00E6747B" w:rsidRDefault="00E6747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E6747B" w:rsidRPr="007E4326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124 062,4</w:t>
            </w:r>
          </w:p>
        </w:tc>
        <w:tc>
          <w:tcPr>
            <w:tcW w:w="1087" w:type="dxa"/>
            <w:vAlign w:val="bottom"/>
          </w:tcPr>
          <w:p w:rsidR="00E6747B" w:rsidRPr="007E4326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78 757,9</w:t>
            </w:r>
          </w:p>
        </w:tc>
        <w:tc>
          <w:tcPr>
            <w:tcW w:w="1087" w:type="dxa"/>
            <w:vAlign w:val="bottom"/>
          </w:tcPr>
          <w:p w:rsidR="00E6747B" w:rsidRPr="007E4326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45 304,5</w:t>
            </w:r>
          </w:p>
        </w:tc>
        <w:tc>
          <w:tcPr>
            <w:tcW w:w="992" w:type="dxa"/>
            <w:vAlign w:val="bottom"/>
          </w:tcPr>
          <w:p w:rsidR="00E6747B" w:rsidRPr="007E4326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31 031,8</w:t>
            </w:r>
          </w:p>
        </w:tc>
        <w:tc>
          <w:tcPr>
            <w:tcW w:w="992" w:type="dxa"/>
            <w:vAlign w:val="bottom"/>
          </w:tcPr>
          <w:p w:rsidR="00E6747B" w:rsidRPr="007E4326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17,8</w:t>
            </w:r>
          </w:p>
        </w:tc>
        <w:tc>
          <w:tcPr>
            <w:tcW w:w="992" w:type="dxa"/>
            <w:vAlign w:val="bottom"/>
          </w:tcPr>
          <w:p w:rsidR="00E6747B" w:rsidRPr="007E4326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14 254,9</w:t>
            </w:r>
          </w:p>
        </w:tc>
        <w:tc>
          <w:tcPr>
            <w:tcW w:w="851" w:type="dxa"/>
            <w:vAlign w:val="bottom"/>
          </w:tcPr>
          <w:p w:rsidR="00E6747B" w:rsidRPr="002D39C8" w:rsidRDefault="00E6747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1B73A8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132 823,1</w:t>
            </w:r>
          </w:p>
        </w:tc>
        <w:tc>
          <w:tcPr>
            <w:tcW w:w="1087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84 031,9</w:t>
            </w:r>
          </w:p>
        </w:tc>
        <w:tc>
          <w:tcPr>
            <w:tcW w:w="1087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48 791,2</w:t>
            </w:r>
          </w:p>
        </w:tc>
        <w:tc>
          <w:tcPr>
            <w:tcW w:w="992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33 510,6</w:t>
            </w:r>
          </w:p>
        </w:tc>
        <w:tc>
          <w:tcPr>
            <w:tcW w:w="992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20,4</w:t>
            </w:r>
          </w:p>
        </w:tc>
        <w:tc>
          <w:tcPr>
            <w:tcW w:w="992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15 260,2</w:t>
            </w:r>
          </w:p>
        </w:tc>
        <w:tc>
          <w:tcPr>
            <w:tcW w:w="851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</w:tr>
      <w:tr w:rsidR="00756D8B" w:rsidRPr="009B6ECF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386CA0">
              <w:rPr>
                <w:rFonts w:ascii="Calibri" w:hAnsi="Calibri" w:cs="Calibri"/>
                <w:szCs w:val="16"/>
                <w:lang w:val="en-US"/>
              </w:rPr>
              <w:t>Electrical supply, giving of gas, steam and air-conditioning</w:t>
            </w:r>
          </w:p>
        </w:tc>
        <w:tc>
          <w:tcPr>
            <w:tcW w:w="1087" w:type="dxa"/>
            <w:vAlign w:val="bottom"/>
          </w:tcPr>
          <w:p w:rsidR="00756D8B" w:rsidRPr="00BE757F" w:rsidRDefault="00756D8B" w:rsidP="00701F47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087" w:type="dxa"/>
            <w:vAlign w:val="bottom"/>
          </w:tcPr>
          <w:p w:rsidR="00756D8B" w:rsidRPr="00BE757F" w:rsidRDefault="00756D8B" w:rsidP="00701F47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087" w:type="dxa"/>
            <w:vAlign w:val="bottom"/>
          </w:tcPr>
          <w:p w:rsidR="00756D8B" w:rsidRPr="00BE757F" w:rsidRDefault="00756D8B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56D8B" w:rsidRPr="00BE757F" w:rsidRDefault="00756D8B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56D8B" w:rsidRPr="00BE757F" w:rsidRDefault="00756D8B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56D8B" w:rsidRPr="00BE757F" w:rsidRDefault="00756D8B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:rsidR="00756D8B" w:rsidRPr="00724C46" w:rsidRDefault="00756D8B" w:rsidP="00701F4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 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 </w:t>
            </w:r>
          </w:p>
        </w:tc>
        <w:tc>
          <w:tcPr>
            <w:tcW w:w="1087" w:type="dxa"/>
            <w:vAlign w:val="bottom"/>
          </w:tcPr>
          <w:p w:rsidR="00756D8B" w:rsidRPr="00423461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756D8B" w:rsidRPr="00423461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756D8B" w:rsidRPr="00423461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756D8B" w:rsidRPr="00423461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851" w:type="dxa"/>
            <w:vAlign w:val="bottom"/>
          </w:tcPr>
          <w:p w:rsidR="00756D8B" w:rsidRPr="00724C46" w:rsidRDefault="00756D8B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2 913,4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2 728,8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184,6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110,8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3,2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70,6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2 423,6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2 270,3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153,3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91,9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58,9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2 518,0</w:t>
            </w:r>
          </w:p>
        </w:tc>
        <w:tc>
          <w:tcPr>
            <w:tcW w:w="1087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2 350,0</w:t>
            </w:r>
          </w:p>
        </w:tc>
        <w:tc>
          <w:tcPr>
            <w:tcW w:w="1087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168,0</w:t>
            </w:r>
          </w:p>
        </w:tc>
        <w:tc>
          <w:tcPr>
            <w:tcW w:w="99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104,2</w:t>
            </w:r>
          </w:p>
        </w:tc>
        <w:tc>
          <w:tcPr>
            <w:tcW w:w="99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3,2</w:t>
            </w:r>
          </w:p>
        </w:tc>
        <w:tc>
          <w:tcPr>
            <w:tcW w:w="99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60,6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3 589,6</w:t>
            </w:r>
          </w:p>
        </w:tc>
        <w:tc>
          <w:tcPr>
            <w:tcW w:w="1087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3 396,8</w:t>
            </w:r>
          </w:p>
        </w:tc>
        <w:tc>
          <w:tcPr>
            <w:tcW w:w="1087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192,8</w:t>
            </w:r>
          </w:p>
        </w:tc>
        <w:tc>
          <w:tcPr>
            <w:tcW w:w="992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101,8</w:t>
            </w:r>
          </w:p>
        </w:tc>
        <w:tc>
          <w:tcPr>
            <w:tcW w:w="992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6,1</w:t>
            </w:r>
          </w:p>
        </w:tc>
        <w:tc>
          <w:tcPr>
            <w:tcW w:w="992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84,9</w:t>
            </w:r>
          </w:p>
        </w:tc>
        <w:tc>
          <w:tcPr>
            <w:tcW w:w="851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</w:tr>
      <w:tr w:rsidR="00756D8B" w:rsidRPr="009B6ECF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386CA0">
              <w:rPr>
                <w:rFonts w:ascii="Calibri" w:hAnsi="Calibri" w:cs="Calibri"/>
                <w:szCs w:val="16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1087" w:type="dxa"/>
            <w:vAlign w:val="bottom"/>
          </w:tcPr>
          <w:p w:rsidR="00756D8B" w:rsidRPr="005348E5" w:rsidRDefault="00756D8B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87" w:type="dxa"/>
            <w:vAlign w:val="bottom"/>
          </w:tcPr>
          <w:p w:rsidR="00756D8B" w:rsidRPr="005348E5" w:rsidRDefault="00756D8B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87" w:type="dxa"/>
            <w:vAlign w:val="bottom"/>
          </w:tcPr>
          <w:p w:rsidR="00756D8B" w:rsidRPr="005348E5" w:rsidRDefault="00756D8B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56D8B" w:rsidRPr="005348E5" w:rsidRDefault="00756D8B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56D8B" w:rsidRPr="005348E5" w:rsidRDefault="00756D8B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56D8B" w:rsidRPr="005348E5" w:rsidRDefault="00756D8B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:rsidR="00756D8B" w:rsidRPr="005348E5" w:rsidRDefault="00756D8B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 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 </w:t>
            </w:r>
          </w:p>
        </w:tc>
        <w:tc>
          <w:tcPr>
            <w:tcW w:w="1087" w:type="dxa"/>
            <w:vAlign w:val="bottom"/>
          </w:tcPr>
          <w:p w:rsidR="00756D8B" w:rsidRPr="00423461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756D8B" w:rsidRPr="00423461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756D8B" w:rsidRPr="00423461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756D8B" w:rsidRPr="00423461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851" w:type="dxa"/>
            <w:vAlign w:val="bottom"/>
          </w:tcPr>
          <w:p w:rsidR="00756D8B" w:rsidRPr="00724C46" w:rsidRDefault="00756D8B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3 611,4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3 382,6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228,8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137,3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5,0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86,5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2 950,9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2 764,2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186,7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111,9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3,8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71,0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3 469,3</w:t>
            </w:r>
          </w:p>
        </w:tc>
        <w:tc>
          <w:tcPr>
            <w:tcW w:w="1087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3 237,9</w:t>
            </w:r>
          </w:p>
        </w:tc>
        <w:tc>
          <w:tcPr>
            <w:tcW w:w="1087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231,4</w:t>
            </w:r>
          </w:p>
        </w:tc>
        <w:tc>
          <w:tcPr>
            <w:tcW w:w="99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143,5</w:t>
            </w:r>
          </w:p>
        </w:tc>
        <w:tc>
          <w:tcPr>
            <w:tcW w:w="99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5,1</w:t>
            </w:r>
          </w:p>
        </w:tc>
        <w:tc>
          <w:tcPr>
            <w:tcW w:w="99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82,8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6 215,9</w:t>
            </w:r>
          </w:p>
        </w:tc>
        <w:tc>
          <w:tcPr>
            <w:tcW w:w="1087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5 882,1</w:t>
            </w:r>
          </w:p>
        </w:tc>
        <w:tc>
          <w:tcPr>
            <w:tcW w:w="1087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333,8</w:t>
            </w:r>
          </w:p>
        </w:tc>
        <w:tc>
          <w:tcPr>
            <w:tcW w:w="992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176,3</w:t>
            </w:r>
          </w:p>
        </w:tc>
        <w:tc>
          <w:tcPr>
            <w:tcW w:w="992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13,4</w:t>
            </w:r>
          </w:p>
        </w:tc>
        <w:tc>
          <w:tcPr>
            <w:tcW w:w="992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144,1</w:t>
            </w:r>
          </w:p>
        </w:tc>
        <w:tc>
          <w:tcPr>
            <w:tcW w:w="851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Pr="006A422E" w:rsidRDefault="00756D8B" w:rsidP="00701F4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Construction</w:t>
            </w:r>
          </w:p>
        </w:tc>
        <w:tc>
          <w:tcPr>
            <w:tcW w:w="1087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87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87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20 134,1</w:t>
            </w:r>
          </w:p>
        </w:tc>
        <w:tc>
          <w:tcPr>
            <w:tcW w:w="1087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6 889,2</w:t>
            </w:r>
          </w:p>
        </w:tc>
        <w:tc>
          <w:tcPr>
            <w:tcW w:w="1087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13 244,9</w:t>
            </w:r>
          </w:p>
        </w:tc>
        <w:tc>
          <w:tcPr>
            <w:tcW w:w="992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5 166,6</w:t>
            </w:r>
          </w:p>
        </w:tc>
        <w:tc>
          <w:tcPr>
            <w:tcW w:w="992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65,5</w:t>
            </w:r>
          </w:p>
        </w:tc>
        <w:tc>
          <w:tcPr>
            <w:tcW w:w="992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2 410,4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5 602,4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17 435,8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15 748,4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1 687,4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1 245,6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6,4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435,4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35 484,0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33 315,2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2 168,8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1 269,6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7,8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891,4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24 890,8</w:t>
            </w:r>
          </w:p>
        </w:tc>
        <w:tc>
          <w:tcPr>
            <w:tcW w:w="1087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22 803,8</w:t>
            </w:r>
          </w:p>
        </w:tc>
        <w:tc>
          <w:tcPr>
            <w:tcW w:w="1087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2 087,0</w:t>
            </w:r>
          </w:p>
        </w:tc>
        <w:tc>
          <w:tcPr>
            <w:tcW w:w="99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1 456,2</w:t>
            </w:r>
          </w:p>
        </w:tc>
        <w:tc>
          <w:tcPr>
            <w:tcW w:w="99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7,6</w:t>
            </w:r>
          </w:p>
        </w:tc>
        <w:tc>
          <w:tcPr>
            <w:tcW w:w="99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623,2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40 260,7</w:t>
            </w:r>
          </w:p>
        </w:tc>
        <w:tc>
          <w:tcPr>
            <w:tcW w:w="1087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37 117,8</w:t>
            </w:r>
          </w:p>
        </w:tc>
        <w:tc>
          <w:tcPr>
            <w:tcW w:w="1087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3 142,9</w:t>
            </w:r>
          </w:p>
        </w:tc>
        <w:tc>
          <w:tcPr>
            <w:tcW w:w="992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2 122,6</w:t>
            </w:r>
          </w:p>
        </w:tc>
        <w:tc>
          <w:tcPr>
            <w:tcW w:w="992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18,6</w:t>
            </w:r>
          </w:p>
        </w:tc>
        <w:tc>
          <w:tcPr>
            <w:tcW w:w="992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1 001,7</w:t>
            </w:r>
          </w:p>
        </w:tc>
        <w:tc>
          <w:tcPr>
            <w:tcW w:w="851" w:type="dxa"/>
            <w:vAlign w:val="bottom"/>
          </w:tcPr>
          <w:p w:rsidR="00756D8B" w:rsidRPr="00995624" w:rsidRDefault="00756D8B" w:rsidP="009B710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Pr="006A422E" w:rsidRDefault="00756D8B" w:rsidP="00701F4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Transportation and storage</w:t>
            </w:r>
          </w:p>
        </w:tc>
        <w:tc>
          <w:tcPr>
            <w:tcW w:w="1087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87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87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413 728,4</w:t>
            </w:r>
          </w:p>
        </w:tc>
        <w:tc>
          <w:tcPr>
            <w:tcW w:w="1087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170 551,2</w:t>
            </w:r>
          </w:p>
        </w:tc>
        <w:tc>
          <w:tcPr>
            <w:tcW w:w="1087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243 177,2</w:t>
            </w:r>
          </w:p>
        </w:tc>
        <w:tc>
          <w:tcPr>
            <w:tcW w:w="992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2 246,6</w:t>
            </w:r>
          </w:p>
        </w:tc>
        <w:tc>
          <w:tcPr>
            <w:tcW w:w="992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3 578,6</w:t>
            </w:r>
          </w:p>
        </w:tc>
        <w:tc>
          <w:tcPr>
            <w:tcW w:w="992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48 522,3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188 829,7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Pr="006A422E" w:rsidRDefault="00756D8B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537 940,8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479 037,8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58 903,0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410,3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615,4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57 877,3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483 085,3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429 945,2</w:t>
            </w:r>
          </w:p>
        </w:tc>
        <w:tc>
          <w:tcPr>
            <w:tcW w:w="1087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53 140,1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612,2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472,7</w:t>
            </w:r>
          </w:p>
        </w:tc>
        <w:tc>
          <w:tcPr>
            <w:tcW w:w="992" w:type="dxa"/>
            <w:vAlign w:val="bottom"/>
          </w:tcPr>
          <w:p w:rsidR="00756D8B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52 055,2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756D8B" w:rsidRPr="006A422E" w:rsidTr="00685A9A">
        <w:trPr>
          <w:cantSplit/>
        </w:trPr>
        <w:tc>
          <w:tcPr>
            <w:tcW w:w="2268" w:type="dxa"/>
            <w:vAlign w:val="bottom"/>
          </w:tcPr>
          <w:p w:rsidR="00756D8B" w:rsidRDefault="00756D8B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474 320,1</w:t>
            </w:r>
          </w:p>
        </w:tc>
        <w:tc>
          <w:tcPr>
            <w:tcW w:w="1087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422 354,3</w:t>
            </w:r>
          </w:p>
        </w:tc>
        <w:tc>
          <w:tcPr>
            <w:tcW w:w="1087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51 965,8</w:t>
            </w:r>
          </w:p>
        </w:tc>
        <w:tc>
          <w:tcPr>
            <w:tcW w:w="99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390,8</w:t>
            </w:r>
          </w:p>
        </w:tc>
        <w:tc>
          <w:tcPr>
            <w:tcW w:w="99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509,3</w:t>
            </w:r>
          </w:p>
        </w:tc>
        <w:tc>
          <w:tcPr>
            <w:tcW w:w="992" w:type="dxa"/>
            <w:vAlign w:val="bottom"/>
          </w:tcPr>
          <w:p w:rsidR="00756D8B" w:rsidRPr="007E4326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51 065,7</w:t>
            </w:r>
          </w:p>
        </w:tc>
        <w:tc>
          <w:tcPr>
            <w:tcW w:w="851" w:type="dxa"/>
            <w:vAlign w:val="bottom"/>
          </w:tcPr>
          <w:p w:rsidR="00756D8B" w:rsidRPr="002D39C8" w:rsidRDefault="00756D8B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647 687,8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576 916,5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70 771,3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345,3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4 405,0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66 021,0</w:t>
            </w:r>
          </w:p>
        </w:tc>
        <w:tc>
          <w:tcPr>
            <w:tcW w:w="851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701F4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Information and communication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32 517,3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7 515,0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25 002,3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5 051,9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407,2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3 053,9</w:t>
            </w:r>
          </w:p>
        </w:tc>
        <w:tc>
          <w:tcPr>
            <w:tcW w:w="851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16 489,3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087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087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087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087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087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087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vAlign w:val="bottom"/>
          </w:tcPr>
          <w:p w:rsidR="009E2111" w:rsidRPr="00FC4509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9E2111" w:rsidRPr="00FC4509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087" w:type="dxa"/>
            <w:vAlign w:val="bottom"/>
          </w:tcPr>
          <w:p w:rsidR="009E2111" w:rsidRPr="00FC4509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087" w:type="dxa"/>
            <w:vAlign w:val="bottom"/>
          </w:tcPr>
          <w:p w:rsidR="009E2111" w:rsidRPr="00FC4509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9E2111" w:rsidRPr="00FC4509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9E2111" w:rsidRPr="00FC4509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2" w:type="dxa"/>
            <w:vAlign w:val="bottom"/>
          </w:tcPr>
          <w:p w:rsidR="009E2111" w:rsidRPr="00FC4509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vAlign w:val="bottom"/>
          </w:tcPr>
          <w:p w:rsidR="009E2111" w:rsidRPr="00FC4509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9B6ECF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087" w:type="dxa"/>
            <w:vAlign w:val="bottom"/>
          </w:tcPr>
          <w:p w:rsidR="009E2111" w:rsidRPr="000A36B9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87" w:type="dxa"/>
            <w:vAlign w:val="bottom"/>
          </w:tcPr>
          <w:p w:rsidR="009E2111" w:rsidRPr="000A36B9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87" w:type="dxa"/>
            <w:vAlign w:val="bottom"/>
          </w:tcPr>
          <w:p w:rsidR="009E2111" w:rsidRPr="000A36B9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9E2111" w:rsidRPr="000A36B9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9E2111" w:rsidRPr="000A36B9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9E2111" w:rsidRPr="000A36B9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:rsidR="009E2111" w:rsidRPr="000A36B9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8A0E6B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8A0E6B">
              <w:rPr>
                <w:rFonts w:ascii="Calibri" w:hAnsi="Calibri" w:cs="Calibri"/>
                <w:szCs w:val="16"/>
                <w:lang w:val="kk-KZ"/>
              </w:rPr>
              <w:lastRenderedPageBreak/>
              <w:t>2016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851" w:type="dxa"/>
            <w:vAlign w:val="bottom"/>
          </w:tcPr>
          <w:p w:rsidR="009E2111" w:rsidRPr="00850083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8A0E6B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8A0E6B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36 236,9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32 446,9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3 790,0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140,2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21,2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3 628,6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8A0E6B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35 964,2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32 198,0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3 766,2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143,9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21,4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3 600,9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8A0E6B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36 321,7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32 516,5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3 805,2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146,9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21,7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3 636,6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8A0E6B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45 317,2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40 595,9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4 721,3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157,0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57,6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4 506,7</w:t>
            </w:r>
          </w:p>
        </w:tc>
        <w:tc>
          <w:tcPr>
            <w:tcW w:w="851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</w:tr>
      <w:tr w:rsidR="009E2111" w:rsidRPr="009B6ECF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701F47">
              <w:rPr>
                <w:rFonts w:ascii="Calibri" w:hAnsi="Calibri" w:cs="Calibri"/>
                <w:szCs w:val="16"/>
                <w:lang w:val="kk-KZ"/>
              </w:rPr>
              <w:t>Administrative and support service activities</w:t>
            </w:r>
          </w:p>
        </w:tc>
        <w:tc>
          <w:tcPr>
            <w:tcW w:w="1087" w:type="dxa"/>
            <w:vAlign w:val="bottom"/>
          </w:tcPr>
          <w:p w:rsidR="009E2111" w:rsidRPr="00701F47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87" w:type="dxa"/>
            <w:vAlign w:val="bottom"/>
          </w:tcPr>
          <w:p w:rsidR="009E2111" w:rsidRPr="00701F47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87" w:type="dxa"/>
            <w:vAlign w:val="bottom"/>
          </w:tcPr>
          <w:p w:rsidR="009E2111" w:rsidRPr="00701F47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9E2111" w:rsidRPr="00701F47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9E2111" w:rsidRPr="00701F47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9E2111" w:rsidRPr="00701F47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:rsidR="009E2111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8A0E6B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8A0E6B">
              <w:rPr>
                <w:rFonts w:ascii="Calibri" w:hAnsi="Calibri" w:cs="Calibri"/>
                <w:szCs w:val="16"/>
                <w:lang w:val="kk-KZ"/>
              </w:rPr>
              <w:t>2016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 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 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8A0E6B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8A0E6B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72 609,1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70 765,5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1 843,6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3,6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6,7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1 833,3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8A0E6B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130 786,3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127 375,6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3 410,7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96,4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11,8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3 302,5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8A0E6B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92 085,4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89 495,7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2 589,7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256,2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8,7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2 324,8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8A0E6B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152 714,6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148 395,6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4 319,0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449,0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29,1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3 840,9</w:t>
            </w:r>
          </w:p>
        </w:tc>
        <w:tc>
          <w:tcPr>
            <w:tcW w:w="851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</w:tr>
      <w:tr w:rsidR="009E2111" w:rsidRPr="009B6ECF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701F4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087" w:type="dxa"/>
            <w:vAlign w:val="bottom"/>
          </w:tcPr>
          <w:p w:rsidR="009E2111" w:rsidRPr="00DE023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87" w:type="dxa"/>
            <w:vAlign w:val="bottom"/>
          </w:tcPr>
          <w:p w:rsidR="009E2111" w:rsidRPr="00DE023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87" w:type="dxa"/>
            <w:vAlign w:val="bottom"/>
          </w:tcPr>
          <w:p w:rsidR="009E2111" w:rsidRPr="00DE023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9E2111" w:rsidRPr="00DE023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9E2111" w:rsidRPr="00DE023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9E2111" w:rsidRPr="00DE023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:rsidR="009E2111" w:rsidRPr="00DE023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2 294 269,7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1 438 143,4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856 126,3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552 523,4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721,1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302 881,8</w:t>
            </w:r>
          </w:p>
        </w:tc>
        <w:tc>
          <w:tcPr>
            <w:tcW w:w="851" w:type="dxa"/>
            <w:vAlign w:val="bottom"/>
          </w:tcPr>
          <w:p w:rsidR="009E2111" w:rsidRPr="00850083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2 244 750,9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1 330 221,3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914 529,6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672 672,7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721,8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241 135,1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2 250 232,1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1 316 214,5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934 017,6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744 643,7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870,6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188 503,3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3 235 577,8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2 060 237,4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1 175 340,4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854 621,1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958,3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319 761,0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3 499 620,9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2 156 627,2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1 342 993,7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995624">
              <w:rPr>
                <w:rFonts w:ascii="Calibri" w:hAnsi="Calibri"/>
                <w:sz w:val="15"/>
                <w:szCs w:val="15"/>
              </w:rPr>
              <w:t>1 005 585,6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1 755,2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335 652,9</w:t>
            </w:r>
          </w:p>
        </w:tc>
        <w:tc>
          <w:tcPr>
            <w:tcW w:w="851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701F4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Education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1 402 691,7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608 987,3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793 704,4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746 919,5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1 492,3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45 292,6</w:t>
            </w:r>
          </w:p>
        </w:tc>
        <w:tc>
          <w:tcPr>
            <w:tcW w:w="851" w:type="dxa"/>
            <w:vAlign w:val="bottom"/>
          </w:tcPr>
          <w:p w:rsidR="009E2111" w:rsidRPr="00850083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1 446 536,1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643 551,4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802 984,7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744 679,0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1 466,3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56 839,4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1 600 451,2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713 061,1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887 390,1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822 848,1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1 202,5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63 339,5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1 976 872,6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833 233,2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1 143 639,4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1 063 957,4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1 624,1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78 057,9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2 585 210,1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980 451,8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1 604 758,3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5"/>
                <w:szCs w:val="15"/>
              </w:rPr>
            </w:pPr>
            <w:r w:rsidRPr="00995624">
              <w:rPr>
                <w:rFonts w:ascii="Calibri" w:hAnsi="Calibri"/>
                <w:sz w:val="15"/>
                <w:szCs w:val="15"/>
              </w:rPr>
              <w:t>1 500 556,0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2 823,3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101 379,0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9B6ECF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701F4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087" w:type="dxa"/>
            <w:vAlign w:val="bottom"/>
          </w:tcPr>
          <w:p w:rsidR="009E2111" w:rsidRPr="00770BC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770BC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770BC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E2111" w:rsidRPr="00770BC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E2111" w:rsidRPr="00770BC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E2111" w:rsidRPr="00770BC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vAlign w:val="bottom"/>
          </w:tcPr>
          <w:p w:rsidR="009E2111" w:rsidRPr="00770BC8" w:rsidRDefault="009E2111" w:rsidP="00701F4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1 153 123,3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1 012 952,8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140 170,5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79 315,4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352,2</w:t>
            </w:r>
          </w:p>
        </w:tc>
        <w:tc>
          <w:tcPr>
            <w:tcW w:w="992" w:type="dxa"/>
            <w:vAlign w:val="bottom"/>
          </w:tcPr>
          <w:p w:rsidR="009E2111" w:rsidRPr="002D39C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2D39C8">
              <w:rPr>
                <w:rFonts w:ascii="Calibri" w:hAnsi="Calibri"/>
                <w:sz w:val="16"/>
                <w:szCs w:val="16"/>
              </w:rPr>
              <w:t>60 502,9</w:t>
            </w:r>
          </w:p>
        </w:tc>
        <w:tc>
          <w:tcPr>
            <w:tcW w:w="851" w:type="dxa"/>
            <w:vAlign w:val="bottom"/>
          </w:tcPr>
          <w:p w:rsidR="009E2111" w:rsidRPr="00850083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1 054 521,2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973 319,0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81 202,2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19 238,4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139,6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61 824,2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252 165,9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182 471,6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69 694,3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16 316,8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171,1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53 206,4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138 300,1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111 460,7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26 839,4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16 525,2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30,2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10 284,0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1 468 656,4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1 360 218,9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108 437,5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95 730,7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244,0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12 462,8</w:t>
            </w:r>
          </w:p>
        </w:tc>
        <w:tc>
          <w:tcPr>
            <w:tcW w:w="851" w:type="dxa"/>
            <w:vAlign w:val="bottom"/>
          </w:tcPr>
          <w:p w:rsidR="009E2111" w:rsidRPr="004D467E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701F4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Arts, entertainment and recreation</w:t>
            </w:r>
          </w:p>
        </w:tc>
        <w:tc>
          <w:tcPr>
            <w:tcW w:w="1087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87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87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E2111" w:rsidRPr="002D39C8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851" w:type="dxa"/>
            <w:vAlign w:val="bottom"/>
          </w:tcPr>
          <w:p w:rsidR="009E2111" w:rsidRPr="00850083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199 129,5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170 221,4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28 908,1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14 157,7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47,9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14 702,5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220 062,4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188 535,7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31 526,7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15 225,8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47,7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16 253,2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214 453,1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180 537,0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33 916,1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18 030,7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52,0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15 833,4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193 691,0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156 587,1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37 103,9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22 756,4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106,4</w:t>
            </w:r>
          </w:p>
        </w:tc>
        <w:tc>
          <w:tcPr>
            <w:tcW w:w="992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14 241,1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service activities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87" w:type="dxa"/>
            <w:vAlign w:val="bottom"/>
          </w:tcPr>
          <w:p w:rsidR="009E2111" w:rsidRPr="00423461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87" w:type="dxa"/>
            <w:vAlign w:val="bottom"/>
          </w:tcPr>
          <w:p w:rsidR="009E2111" w:rsidRPr="00423461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9E2111" w:rsidRPr="00423461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9E2111" w:rsidRPr="00423461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9E2111" w:rsidRPr="00423461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E2111" w:rsidRPr="00423461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574E25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574E2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851" w:type="dxa"/>
            <w:vAlign w:val="bottom"/>
          </w:tcPr>
          <w:p w:rsidR="009E2111" w:rsidRPr="00850083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574E25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851" w:type="dxa"/>
            <w:vAlign w:val="bottom"/>
          </w:tcPr>
          <w:p w:rsidR="009E2111" w:rsidRPr="00850083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851" w:type="dxa"/>
            <w:vAlign w:val="bottom"/>
          </w:tcPr>
          <w:p w:rsidR="009E2111" w:rsidRPr="00850083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851" w:type="dxa"/>
            <w:vAlign w:val="bottom"/>
          </w:tcPr>
          <w:p w:rsidR="009E2111" w:rsidRPr="00850083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992" w:type="dxa"/>
            <w:vAlign w:val="bottom"/>
          </w:tcPr>
          <w:p w:rsidR="009E2111" w:rsidRPr="00423461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701F4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 for branches</w:t>
            </w:r>
          </w:p>
        </w:tc>
        <w:tc>
          <w:tcPr>
            <w:tcW w:w="1087" w:type="dxa"/>
            <w:vAlign w:val="bottom"/>
          </w:tcPr>
          <w:p w:rsidR="009E2111" w:rsidRDefault="009E2111" w:rsidP="00701F4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346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423461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9E2111" w:rsidRPr="00423461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9E2111" w:rsidRPr="00423461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9E2111" w:rsidRPr="00423461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E2111" w:rsidRPr="00423461" w:rsidRDefault="009E2111" w:rsidP="00701F4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9E2111" w:rsidRPr="00107FBD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7FBD">
              <w:rPr>
                <w:rFonts w:ascii="Calibri" w:hAnsi="Calibri"/>
                <w:sz w:val="16"/>
                <w:szCs w:val="16"/>
              </w:rPr>
              <w:t>5 474 464,8</w:t>
            </w:r>
          </w:p>
        </w:tc>
        <w:tc>
          <w:tcPr>
            <w:tcW w:w="1087" w:type="dxa"/>
            <w:vAlign w:val="bottom"/>
          </w:tcPr>
          <w:p w:rsidR="009E2111" w:rsidRPr="00107FBD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7FBD">
              <w:rPr>
                <w:rFonts w:ascii="Calibri" w:hAnsi="Calibri"/>
                <w:sz w:val="16"/>
                <w:szCs w:val="16"/>
              </w:rPr>
              <w:t>3 313 657,8</w:t>
            </w:r>
          </w:p>
        </w:tc>
        <w:tc>
          <w:tcPr>
            <w:tcW w:w="1087" w:type="dxa"/>
            <w:vAlign w:val="bottom"/>
          </w:tcPr>
          <w:p w:rsidR="009E2111" w:rsidRPr="00107FBD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7FBD">
              <w:rPr>
                <w:rFonts w:ascii="Calibri" w:hAnsi="Calibri"/>
                <w:sz w:val="16"/>
                <w:szCs w:val="16"/>
              </w:rPr>
              <w:t>2 160 807,0</w:t>
            </w:r>
          </w:p>
        </w:tc>
        <w:tc>
          <w:tcPr>
            <w:tcW w:w="992" w:type="dxa"/>
            <w:vAlign w:val="bottom"/>
          </w:tcPr>
          <w:p w:rsidR="009E2111" w:rsidRPr="00107FBD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7FBD">
              <w:rPr>
                <w:rFonts w:ascii="Calibri" w:hAnsi="Calibri"/>
                <w:sz w:val="16"/>
                <w:szCs w:val="16"/>
              </w:rPr>
              <w:t>1 429 353,8</w:t>
            </w:r>
          </w:p>
        </w:tc>
        <w:tc>
          <w:tcPr>
            <w:tcW w:w="992" w:type="dxa"/>
            <w:vAlign w:val="bottom"/>
          </w:tcPr>
          <w:p w:rsidR="009E2111" w:rsidRPr="00107FBD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7FBD">
              <w:rPr>
                <w:rFonts w:ascii="Calibri" w:hAnsi="Calibri"/>
                <w:sz w:val="16"/>
                <w:szCs w:val="16"/>
              </w:rPr>
              <w:t>6 710,1</w:t>
            </w:r>
          </w:p>
        </w:tc>
        <w:tc>
          <w:tcPr>
            <w:tcW w:w="992" w:type="dxa"/>
            <w:vAlign w:val="bottom"/>
          </w:tcPr>
          <w:p w:rsidR="009E2111" w:rsidRPr="00107FBD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7FBD">
              <w:rPr>
                <w:rFonts w:ascii="Calibri" w:hAnsi="Calibri"/>
                <w:sz w:val="16"/>
                <w:szCs w:val="16"/>
              </w:rPr>
              <w:t>483 834,5</w:t>
            </w:r>
          </w:p>
        </w:tc>
        <w:tc>
          <w:tcPr>
            <w:tcW w:w="851" w:type="dxa"/>
            <w:vAlign w:val="bottom"/>
          </w:tcPr>
          <w:p w:rsidR="009E2111" w:rsidRPr="00107FBD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07FBD">
              <w:rPr>
                <w:rFonts w:ascii="Calibri" w:hAnsi="Calibri"/>
                <w:sz w:val="16"/>
                <w:szCs w:val="16"/>
              </w:rPr>
              <w:t>240 908,6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5 721 107,3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3 790 354,5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1 930 752,8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1 477 158,2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3 051,3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450 543,3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5 125 736,4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3 103 003,9</w:t>
            </w:r>
          </w:p>
        </w:tc>
        <w:tc>
          <w:tcPr>
            <w:tcW w:w="1087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2 022 732,5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1 625 738,3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2 829,3</w:t>
            </w:r>
          </w:p>
        </w:tc>
        <w:tc>
          <w:tcPr>
            <w:tcW w:w="992" w:type="dxa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394 164,9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BF2B12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6 322 871,3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3 836 984,4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2 485 886,9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1 986 664,0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3 238,0</w:t>
            </w:r>
          </w:p>
        </w:tc>
        <w:tc>
          <w:tcPr>
            <w:tcW w:w="992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495 984,9</w:t>
            </w:r>
          </w:p>
        </w:tc>
        <w:tc>
          <w:tcPr>
            <w:tcW w:w="851" w:type="dxa"/>
            <w:vAlign w:val="bottom"/>
          </w:tcPr>
          <w:p w:rsidR="009E2111" w:rsidRPr="00724C46" w:rsidRDefault="009E2111" w:rsidP="00B05AC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  <w:tr w:rsidR="009E2111" w:rsidRPr="006A422E" w:rsidTr="00685A9A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8 775 787,3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5 550 221,6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3 225 565,7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2 661 491,3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9 479,1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554 595,3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E2111" w:rsidRPr="00724C46" w:rsidRDefault="009E2111" w:rsidP="009B710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</w:tr>
    </w:tbl>
    <w:p w:rsidR="00447503" w:rsidRPr="00850083" w:rsidRDefault="00100418" w:rsidP="00850083">
      <w:pPr>
        <w:pStyle w:val="3"/>
        <w:spacing w:before="60" w:after="0"/>
        <w:ind w:firstLine="709"/>
        <w:rPr>
          <w:rFonts w:ascii="Calibri" w:hAnsi="Calibri"/>
          <w:b w:val="0"/>
          <w:i/>
          <w:sz w:val="14"/>
          <w:szCs w:val="16"/>
          <w:lang w:val="en-US"/>
        </w:rPr>
      </w:pPr>
      <w:bookmarkStart w:id="25" w:name="_Toc465247926"/>
      <w:r w:rsidRPr="0034372F">
        <w:rPr>
          <w:rFonts w:ascii="Calibri" w:hAnsi="Calibri"/>
          <w:b w:val="0"/>
          <w:i/>
          <w:sz w:val="14"/>
          <w:szCs w:val="16"/>
          <w:vertAlign w:val="superscript"/>
          <w:lang w:val="en-US"/>
        </w:rPr>
        <w:t>*</w:t>
      </w:r>
      <w:r w:rsidRPr="00850083">
        <w:rPr>
          <w:rFonts w:ascii="Calibri" w:hAnsi="Calibri"/>
          <w:b w:val="0"/>
          <w:i/>
          <w:sz w:val="14"/>
          <w:szCs w:val="16"/>
          <w:lang w:val="en-US"/>
        </w:rPr>
        <w:t>Since 2017, the classification of the public administration sector by industry has been chan</w:t>
      </w:r>
      <w:r w:rsidR="00896401">
        <w:rPr>
          <w:rFonts w:ascii="Calibri" w:hAnsi="Calibri"/>
          <w:b w:val="0"/>
          <w:i/>
          <w:sz w:val="14"/>
          <w:szCs w:val="16"/>
          <w:lang w:val="en-US"/>
        </w:rPr>
        <w:t>g</w:t>
      </w:r>
      <w:r w:rsidRPr="00850083">
        <w:rPr>
          <w:rFonts w:ascii="Calibri" w:hAnsi="Calibri"/>
          <w:b w:val="0"/>
          <w:i/>
          <w:sz w:val="14"/>
          <w:szCs w:val="16"/>
          <w:lang w:val="en-US"/>
        </w:rPr>
        <w:t>ed.</w:t>
      </w:r>
    </w:p>
    <w:p w:rsidR="00675842" w:rsidRPr="006A422E" w:rsidRDefault="00D87083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r w:rsidRPr="006A422E">
        <w:rPr>
          <w:rFonts w:ascii="Calibri" w:hAnsi="Calibri"/>
          <w:sz w:val="20"/>
          <w:lang w:val="en-US"/>
        </w:rPr>
        <w:t>1.</w:t>
      </w:r>
      <w:r w:rsidR="00546E54" w:rsidRPr="006A422E">
        <w:rPr>
          <w:rFonts w:ascii="Calibri" w:hAnsi="Calibri"/>
          <w:sz w:val="20"/>
          <w:lang w:val="en-US"/>
        </w:rPr>
        <w:t>2</w:t>
      </w:r>
      <w:r w:rsidR="00BF2B12" w:rsidRPr="001131E6">
        <w:rPr>
          <w:rFonts w:ascii="Calibri" w:hAnsi="Calibri"/>
          <w:sz w:val="20"/>
          <w:lang w:val="en-US"/>
        </w:rPr>
        <w:t>5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r w:rsidR="00675842" w:rsidRPr="006A422E">
        <w:rPr>
          <w:rFonts w:ascii="Calibri" w:hAnsi="Calibri"/>
          <w:sz w:val="20"/>
          <w:lang w:val="en-US"/>
        </w:rPr>
        <w:t>d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E91CA4"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="00E91CA4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E91CA4" w:rsidRPr="006A422E">
          <w:rPr>
            <w:rFonts w:ascii="Calibri" w:hAnsi="Calibri"/>
            <w:sz w:val="20"/>
            <w:lang w:val="en-US"/>
          </w:rPr>
          <w:t>c</w:t>
        </w:r>
      </w:smartTag>
      <w:r w:rsidR="00E91CA4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E91CA4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E91CA4" w:rsidRPr="006A422E">
          <w:rPr>
            <w:rFonts w:ascii="Calibri" w:hAnsi="Calibri"/>
            <w:sz w:val="20"/>
            <w:lang w:val="en-US"/>
          </w:rPr>
          <w:t>e</w:t>
        </w:r>
      </w:smartTag>
      <w:r w:rsidR="00E91CA4" w:rsidRPr="006A422E">
        <w:rPr>
          <w:rFonts w:ascii="Calibri" w:hAnsi="Calibri"/>
          <w:sz w:val="20"/>
          <w:lang w:val="en-US"/>
        </w:rPr>
        <w:t xml:space="preserve"> g</w:t>
      </w:r>
      <w:smartTag w:uri="urn:schemas-microsoft-com:office:smarttags" w:element="PersonName">
        <w:r w:rsidR="00E91CA4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E91CA4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E91CA4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E91CA4"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E91CA4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E91CA4" w:rsidRPr="006A422E">
          <w:rPr>
            <w:rFonts w:ascii="Calibri" w:hAnsi="Calibri"/>
            <w:sz w:val="20"/>
            <w:lang w:val="en-US"/>
          </w:rPr>
          <w:t>t</w:t>
        </w:r>
      </w:smartTag>
      <w:r w:rsidR="00E91CA4" w:rsidRPr="006A422E">
        <w:rPr>
          <w:rFonts w:ascii="Calibri" w:hAnsi="Calibri"/>
          <w:sz w:val="20"/>
          <w:lang w:val="en-US"/>
        </w:rPr>
        <w:t>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fo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NPISH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bookmarkEnd w:id="25"/>
    </w:p>
    <w:p w:rsidR="00506A6F" w:rsidRPr="006A422E" w:rsidRDefault="002724A6" w:rsidP="007340B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 w:rsidRPr="006A422E">
        <w:rPr>
          <w:rFonts w:ascii="Calibri" w:hAnsi="Calibri" w:cs="Calibri"/>
          <w:szCs w:val="16"/>
          <w:lang w:val="en-US"/>
        </w:rPr>
        <w:t>in</w:t>
      </w:r>
      <w:r w:rsidR="00480B5A" w:rsidRPr="006A422E">
        <w:rPr>
          <w:rFonts w:ascii="Calibri" w:hAnsi="Calibri" w:cs="Calibri"/>
          <w:szCs w:val="16"/>
          <w:lang w:val="en-US"/>
        </w:rPr>
        <w:t xml:space="preserve"> current prices;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="00480B5A" w:rsidRPr="006A422E">
        <w:rPr>
          <w:rFonts w:ascii="Calibri" w:hAnsi="Calibri" w:cs="Calibri"/>
          <w:szCs w:val="16"/>
          <w:lang w:val="en-US"/>
        </w:rPr>
        <w:t xml:space="preserve"> tenge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268"/>
        <w:gridCol w:w="1087"/>
        <w:gridCol w:w="1087"/>
        <w:gridCol w:w="1087"/>
        <w:gridCol w:w="956"/>
        <w:gridCol w:w="957"/>
        <w:gridCol w:w="957"/>
        <w:gridCol w:w="957"/>
      </w:tblGrid>
      <w:tr w:rsidR="00506A6F" w:rsidRPr="006A422E" w:rsidTr="00D467AB">
        <w:trPr>
          <w:cantSplit/>
          <w:trHeight w:val="188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6F" w:rsidRPr="006A422E" w:rsidRDefault="00506A6F" w:rsidP="004E4596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6A6F" w:rsidRPr="00270E3E" w:rsidRDefault="00506A6F" w:rsidP="002724A6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 xml:space="preserve">Output </w:t>
            </w:r>
            <w:r w:rsidR="002724A6" w:rsidRPr="006A422E">
              <w:rPr>
                <w:rFonts w:ascii="Calibri" w:hAnsi="Calibri" w:cs="Calibri"/>
                <w:szCs w:val="16"/>
                <w:lang w:val="en-US"/>
              </w:rPr>
              <w:t>in</w:t>
            </w:r>
            <w:r w:rsidRPr="00270E3E">
              <w:rPr>
                <w:rFonts w:ascii="Calibri" w:hAnsi="Calibri" w:cs="Calibri"/>
                <w:szCs w:val="16"/>
              </w:rPr>
              <w:t xml:space="preserve"> basic prices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6A6F" w:rsidRPr="00270E3E" w:rsidRDefault="00506A6F" w:rsidP="004E4596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Intermediate consumption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6A6F" w:rsidRPr="00270E3E" w:rsidRDefault="00506A6F" w:rsidP="004E4596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6A6F" w:rsidRPr="006A422E" w:rsidRDefault="002724A6" w:rsidP="004E4596">
            <w:pPr>
              <w:pStyle w:val="a7"/>
              <w:rPr>
                <w:rFonts w:ascii="Calibri" w:hAnsi="Calibri" w:cs="Calibri"/>
                <w:i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</w:t>
            </w:r>
          </w:p>
        </w:tc>
      </w:tr>
      <w:tr w:rsidR="00506A6F" w:rsidRPr="009B6ECF" w:rsidTr="00D467AB">
        <w:trPr>
          <w:cantSplit/>
          <w:trHeight w:val="187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6F" w:rsidRPr="00270E3E" w:rsidRDefault="00506A6F" w:rsidP="004E4596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6F" w:rsidRPr="00270E3E" w:rsidRDefault="00506A6F" w:rsidP="004E4596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6F" w:rsidRPr="00270E3E" w:rsidRDefault="00506A6F" w:rsidP="004E4596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6F" w:rsidRPr="00270E3E" w:rsidRDefault="00506A6F" w:rsidP="004E4596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6F" w:rsidRPr="00270E3E" w:rsidRDefault="0030054A" w:rsidP="004E4596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r w:rsidR="00506A6F" w:rsidRPr="00270E3E">
              <w:rPr>
                <w:rFonts w:ascii="Calibri" w:hAnsi="Calibri" w:cs="Calibri"/>
                <w:szCs w:val="16"/>
              </w:rPr>
              <w:t>ompensa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-</w:t>
            </w:r>
            <w:r w:rsidR="00506A6F" w:rsidRPr="00270E3E">
              <w:rPr>
                <w:rFonts w:ascii="Calibri" w:hAnsi="Calibri" w:cs="Calibri"/>
                <w:szCs w:val="16"/>
              </w:rPr>
              <w:t>tion of employees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6F" w:rsidRPr="006A422E" w:rsidRDefault="002724A6" w:rsidP="004E4596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taxes on production excluding other subsidies on production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6F" w:rsidRPr="00270E3E" w:rsidRDefault="00506A6F" w:rsidP="004E4596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сonsumption of fixed capital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6A6F" w:rsidRPr="006A422E" w:rsidRDefault="00506A6F" w:rsidP="004E4596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operating surplus and net mixed income</w:t>
            </w:r>
          </w:p>
        </w:tc>
      </w:tr>
      <w:tr w:rsidR="009500B7" w:rsidRPr="006A422E">
        <w:trPr>
          <w:cantSplit/>
          <w:trHeight w:val="70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00B7" w:rsidRPr="006A422E" w:rsidRDefault="009500B7" w:rsidP="004E459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Education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9500B7" w:rsidRPr="00270E3E" w:rsidRDefault="009500B7" w:rsidP="00BC27C5">
            <w:pPr>
              <w:pStyle w:val="af2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9500B7" w:rsidRPr="00270E3E" w:rsidRDefault="009500B7" w:rsidP="00BC27C5">
            <w:pPr>
              <w:pStyle w:val="af2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9500B7" w:rsidRPr="00270E3E" w:rsidRDefault="009500B7" w:rsidP="00BC27C5">
            <w:pPr>
              <w:pStyle w:val="af2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9500B7" w:rsidRPr="00270E3E" w:rsidRDefault="009500B7" w:rsidP="00BC27C5">
            <w:pPr>
              <w:pStyle w:val="af2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9500B7" w:rsidRPr="00270E3E" w:rsidRDefault="009500B7" w:rsidP="00BC27C5">
            <w:pPr>
              <w:pStyle w:val="af2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9500B7" w:rsidRPr="00270E3E" w:rsidRDefault="009500B7" w:rsidP="00BC27C5">
            <w:pPr>
              <w:pStyle w:val="af2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9500B7" w:rsidRPr="00270E3E" w:rsidRDefault="009500B7" w:rsidP="00BC27C5">
            <w:pPr>
              <w:pStyle w:val="af2"/>
              <w:rPr>
                <w:rFonts w:ascii="Calibri" w:hAnsi="Calibri" w:cs="Calibri"/>
                <w:snapToGrid w:val="0"/>
                <w:szCs w:val="16"/>
              </w:rPr>
            </w:pPr>
          </w:p>
        </w:tc>
      </w:tr>
      <w:tr w:rsidR="00DA3906" w:rsidRPr="006A422E" w:rsidTr="00526333">
        <w:trPr>
          <w:cantSplit/>
        </w:trPr>
        <w:tc>
          <w:tcPr>
            <w:tcW w:w="2268" w:type="dxa"/>
            <w:vAlign w:val="bottom"/>
          </w:tcPr>
          <w:p w:rsidR="00DA3906" w:rsidRPr="006A422E" w:rsidRDefault="00DA3906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DA3906" w:rsidRPr="00B8377A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11 025,3</w:t>
            </w:r>
          </w:p>
        </w:tc>
        <w:tc>
          <w:tcPr>
            <w:tcW w:w="1087" w:type="dxa"/>
            <w:vAlign w:val="bottom"/>
          </w:tcPr>
          <w:p w:rsidR="00DA3906" w:rsidRPr="00B8377A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2 395,5</w:t>
            </w:r>
          </w:p>
        </w:tc>
        <w:tc>
          <w:tcPr>
            <w:tcW w:w="1087" w:type="dxa"/>
            <w:vAlign w:val="bottom"/>
          </w:tcPr>
          <w:p w:rsidR="00DA3906" w:rsidRPr="00B8377A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8 629,8</w:t>
            </w:r>
          </w:p>
        </w:tc>
        <w:tc>
          <w:tcPr>
            <w:tcW w:w="956" w:type="dxa"/>
            <w:vAlign w:val="bottom"/>
          </w:tcPr>
          <w:p w:rsidR="00DA3906" w:rsidRPr="00B8377A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6 971,0</w:t>
            </w:r>
          </w:p>
        </w:tc>
        <w:tc>
          <w:tcPr>
            <w:tcW w:w="957" w:type="dxa"/>
            <w:vAlign w:val="bottom"/>
          </w:tcPr>
          <w:p w:rsidR="00DA3906" w:rsidRPr="00B8377A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16,2</w:t>
            </w:r>
          </w:p>
        </w:tc>
        <w:tc>
          <w:tcPr>
            <w:tcW w:w="957" w:type="dxa"/>
            <w:vAlign w:val="bottom"/>
          </w:tcPr>
          <w:p w:rsidR="00DA3906" w:rsidRPr="00B8377A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292,1</w:t>
            </w:r>
          </w:p>
        </w:tc>
        <w:tc>
          <w:tcPr>
            <w:tcW w:w="957" w:type="dxa"/>
            <w:vAlign w:val="bottom"/>
          </w:tcPr>
          <w:p w:rsidR="00DA3906" w:rsidRPr="00B8377A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1 350,5</w:t>
            </w:r>
          </w:p>
        </w:tc>
      </w:tr>
      <w:tr w:rsidR="00DA3906" w:rsidRPr="006A422E" w:rsidTr="00526333">
        <w:trPr>
          <w:cantSplit/>
        </w:trPr>
        <w:tc>
          <w:tcPr>
            <w:tcW w:w="2268" w:type="dxa"/>
            <w:vAlign w:val="bottom"/>
          </w:tcPr>
          <w:p w:rsidR="00DA3906" w:rsidRPr="006A422E" w:rsidRDefault="00DA3906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11 065,6</w:t>
            </w:r>
          </w:p>
        </w:tc>
        <w:tc>
          <w:tcPr>
            <w:tcW w:w="1087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4 393,4</w:t>
            </w:r>
          </w:p>
        </w:tc>
        <w:tc>
          <w:tcPr>
            <w:tcW w:w="1087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6 672,2</w:t>
            </w:r>
          </w:p>
        </w:tc>
        <w:tc>
          <w:tcPr>
            <w:tcW w:w="956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4 804,9</w:t>
            </w:r>
          </w:p>
        </w:tc>
        <w:tc>
          <w:tcPr>
            <w:tcW w:w="957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12,2</w:t>
            </w:r>
          </w:p>
        </w:tc>
        <w:tc>
          <w:tcPr>
            <w:tcW w:w="957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215,0</w:t>
            </w:r>
          </w:p>
        </w:tc>
        <w:tc>
          <w:tcPr>
            <w:tcW w:w="957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1 640,1</w:t>
            </w:r>
          </w:p>
        </w:tc>
      </w:tr>
      <w:tr w:rsidR="00DA3906" w:rsidRPr="006A422E" w:rsidTr="00526333">
        <w:trPr>
          <w:cantSplit/>
        </w:trPr>
        <w:tc>
          <w:tcPr>
            <w:tcW w:w="2268" w:type="dxa"/>
            <w:vAlign w:val="bottom"/>
          </w:tcPr>
          <w:p w:rsidR="00DA3906" w:rsidRDefault="00DA3906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11 387,0</w:t>
            </w:r>
          </w:p>
        </w:tc>
        <w:tc>
          <w:tcPr>
            <w:tcW w:w="1087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4 211,5</w:t>
            </w:r>
          </w:p>
        </w:tc>
        <w:tc>
          <w:tcPr>
            <w:tcW w:w="1087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7 175,5</w:t>
            </w:r>
          </w:p>
        </w:tc>
        <w:tc>
          <w:tcPr>
            <w:tcW w:w="956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5 290,1</w:t>
            </w:r>
          </w:p>
        </w:tc>
        <w:tc>
          <w:tcPr>
            <w:tcW w:w="957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9,9</w:t>
            </w:r>
          </w:p>
        </w:tc>
        <w:tc>
          <w:tcPr>
            <w:tcW w:w="957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219,2</w:t>
            </w:r>
          </w:p>
        </w:tc>
        <w:tc>
          <w:tcPr>
            <w:tcW w:w="957" w:type="dxa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1 656,3</w:t>
            </w:r>
          </w:p>
        </w:tc>
      </w:tr>
      <w:tr w:rsidR="00DA3906" w:rsidRPr="006A422E">
        <w:trPr>
          <w:cantSplit/>
        </w:trPr>
        <w:tc>
          <w:tcPr>
            <w:tcW w:w="2268" w:type="dxa"/>
            <w:vAlign w:val="bottom"/>
          </w:tcPr>
          <w:p w:rsidR="00DA3906" w:rsidRDefault="00DA3906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12 349,3</w:t>
            </w:r>
          </w:p>
        </w:tc>
        <w:tc>
          <w:tcPr>
            <w:tcW w:w="1087" w:type="dxa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4 886,7</w:t>
            </w:r>
          </w:p>
        </w:tc>
        <w:tc>
          <w:tcPr>
            <w:tcW w:w="1087" w:type="dxa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7 462,6</w:t>
            </w:r>
          </w:p>
        </w:tc>
        <w:tc>
          <w:tcPr>
            <w:tcW w:w="956" w:type="dxa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5 443,2</w:t>
            </w:r>
          </w:p>
        </w:tc>
        <w:tc>
          <w:tcPr>
            <w:tcW w:w="957" w:type="dxa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10,5</w:t>
            </w:r>
          </w:p>
        </w:tc>
        <w:tc>
          <w:tcPr>
            <w:tcW w:w="957" w:type="dxa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382,6</w:t>
            </w:r>
          </w:p>
        </w:tc>
        <w:tc>
          <w:tcPr>
            <w:tcW w:w="957" w:type="dxa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1 626,3</w:t>
            </w:r>
          </w:p>
        </w:tc>
      </w:tr>
      <w:tr w:rsidR="009E2111" w:rsidRPr="006A422E">
        <w:trPr>
          <w:cantSplit/>
        </w:trPr>
        <w:tc>
          <w:tcPr>
            <w:tcW w:w="2268" w:type="dxa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11 008,7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4 412,8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6 595,9</w:t>
            </w:r>
          </w:p>
        </w:tc>
        <w:tc>
          <w:tcPr>
            <w:tcW w:w="956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4 766,1</w:t>
            </w:r>
          </w:p>
        </w:tc>
        <w:tc>
          <w:tcPr>
            <w:tcW w:w="95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12,6</w:t>
            </w:r>
          </w:p>
        </w:tc>
        <w:tc>
          <w:tcPr>
            <w:tcW w:w="95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376,8</w:t>
            </w:r>
          </w:p>
        </w:tc>
        <w:tc>
          <w:tcPr>
            <w:tcW w:w="95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1 440,4</w:t>
            </w:r>
          </w:p>
        </w:tc>
      </w:tr>
      <w:tr w:rsidR="009E2111" w:rsidRPr="009B6ECF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4E459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lastRenderedPageBreak/>
              <w:t>Human health and social work activities</w:t>
            </w:r>
          </w:p>
        </w:tc>
        <w:tc>
          <w:tcPr>
            <w:tcW w:w="1087" w:type="dxa"/>
            <w:vAlign w:val="bottom"/>
          </w:tcPr>
          <w:p w:rsidR="009E2111" w:rsidRPr="00770BC8" w:rsidRDefault="009E2111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770BC8" w:rsidRDefault="009E2111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770BC8" w:rsidRDefault="009E2111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E2111" w:rsidRPr="00770BC8" w:rsidRDefault="009E2111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E2111" w:rsidRPr="00770BC8" w:rsidRDefault="009E2111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E2111" w:rsidRPr="00770BC8" w:rsidRDefault="009E2111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E2111" w:rsidRPr="00770BC8" w:rsidRDefault="009E2111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E2111" w:rsidRPr="006A422E" w:rsidTr="00526333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49 660,0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5 753,3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43 906,7</w:t>
            </w:r>
          </w:p>
        </w:tc>
        <w:tc>
          <w:tcPr>
            <w:tcW w:w="956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19 252,6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58,1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853,0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23 743,0</w:t>
            </w:r>
          </w:p>
        </w:tc>
      </w:tr>
      <w:tr w:rsidR="009E2111" w:rsidRPr="006A422E" w:rsidTr="00526333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61 423,3</w:t>
            </w:r>
          </w:p>
        </w:tc>
        <w:tc>
          <w:tcPr>
            <w:tcW w:w="1087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13 469,8</w:t>
            </w:r>
          </w:p>
        </w:tc>
        <w:tc>
          <w:tcPr>
            <w:tcW w:w="1087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47 953,5</w:t>
            </w:r>
          </w:p>
        </w:tc>
        <w:tc>
          <w:tcPr>
            <w:tcW w:w="956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29 624,2</w:t>
            </w:r>
          </w:p>
        </w:tc>
        <w:tc>
          <w:tcPr>
            <w:tcW w:w="957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56,6</w:t>
            </w:r>
          </w:p>
        </w:tc>
        <w:tc>
          <w:tcPr>
            <w:tcW w:w="957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5 116,1</w:t>
            </w:r>
          </w:p>
        </w:tc>
        <w:tc>
          <w:tcPr>
            <w:tcW w:w="957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13 156,6</w:t>
            </w:r>
          </w:p>
        </w:tc>
      </w:tr>
      <w:tr w:rsidR="009E2111" w:rsidRPr="006A422E" w:rsidTr="00526333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69 110,8</w:t>
            </w:r>
          </w:p>
        </w:tc>
        <w:tc>
          <w:tcPr>
            <w:tcW w:w="1087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14 984,8</w:t>
            </w:r>
          </w:p>
        </w:tc>
        <w:tc>
          <w:tcPr>
            <w:tcW w:w="1087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54 126,0</w:t>
            </w:r>
          </w:p>
        </w:tc>
        <w:tc>
          <w:tcPr>
            <w:tcW w:w="956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32 983,6</w:t>
            </w:r>
          </w:p>
        </w:tc>
        <w:tc>
          <w:tcPr>
            <w:tcW w:w="957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75,3</w:t>
            </w:r>
          </w:p>
        </w:tc>
        <w:tc>
          <w:tcPr>
            <w:tcW w:w="957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5 695,1</w:t>
            </w:r>
          </w:p>
        </w:tc>
        <w:tc>
          <w:tcPr>
            <w:tcW w:w="957" w:type="dxa"/>
            <w:vAlign w:val="bottom"/>
          </w:tcPr>
          <w:p w:rsidR="009E2111" w:rsidRPr="00122D68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22D68">
              <w:rPr>
                <w:rFonts w:ascii="Calibri" w:hAnsi="Calibri"/>
                <w:sz w:val="16"/>
                <w:szCs w:val="16"/>
              </w:rPr>
              <w:t>15 372,0</w:t>
            </w:r>
          </w:p>
        </w:tc>
      </w:tr>
      <w:tr w:rsidR="009E2111" w:rsidRPr="006A422E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73 240,6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18 986,1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54 254,5</w:t>
            </w:r>
          </w:p>
        </w:tc>
        <w:tc>
          <w:tcPr>
            <w:tcW w:w="956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33 383,7</w:t>
            </w:r>
          </w:p>
        </w:tc>
        <w:tc>
          <w:tcPr>
            <w:tcW w:w="95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87,6</w:t>
            </w:r>
          </w:p>
        </w:tc>
        <w:tc>
          <w:tcPr>
            <w:tcW w:w="95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6 630,0</w:t>
            </w:r>
          </w:p>
        </w:tc>
        <w:tc>
          <w:tcPr>
            <w:tcW w:w="95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14 153,2</w:t>
            </w:r>
          </w:p>
        </w:tc>
      </w:tr>
      <w:tr w:rsidR="009E2111" w:rsidRPr="006A422E">
        <w:trPr>
          <w:cantSplit/>
        </w:trPr>
        <w:tc>
          <w:tcPr>
            <w:tcW w:w="2268" w:type="dxa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256 368,3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113 924,0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142 444,3</w:t>
            </w:r>
          </w:p>
        </w:tc>
        <w:tc>
          <w:tcPr>
            <w:tcW w:w="956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84 000,1</w:t>
            </w:r>
          </w:p>
        </w:tc>
        <w:tc>
          <w:tcPr>
            <w:tcW w:w="95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359,3</w:t>
            </w:r>
          </w:p>
        </w:tc>
        <w:tc>
          <w:tcPr>
            <w:tcW w:w="95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10 859,2</w:t>
            </w:r>
          </w:p>
        </w:tc>
        <w:tc>
          <w:tcPr>
            <w:tcW w:w="95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47 225,7</w:t>
            </w:r>
          </w:p>
        </w:tc>
      </w:tr>
      <w:tr w:rsidR="009E2111" w:rsidRPr="006A422E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4E4596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service activities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E2111" w:rsidRPr="006A422E" w:rsidTr="00F07197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306 258,3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91 551,7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214 706,6</w:t>
            </w:r>
          </w:p>
        </w:tc>
        <w:tc>
          <w:tcPr>
            <w:tcW w:w="956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189 059,7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1 778,9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2 359,7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21 508,3</w:t>
            </w:r>
          </w:p>
        </w:tc>
      </w:tr>
      <w:tr w:rsidR="009E2111" w:rsidRPr="006A422E" w:rsidTr="00F07197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269 892,2</w:t>
            </w:r>
          </w:p>
        </w:tc>
        <w:tc>
          <w:tcPr>
            <w:tcW w:w="108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77 219,5</w:t>
            </w:r>
          </w:p>
        </w:tc>
        <w:tc>
          <w:tcPr>
            <w:tcW w:w="108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192 672,7</w:t>
            </w:r>
          </w:p>
        </w:tc>
        <w:tc>
          <w:tcPr>
            <w:tcW w:w="956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153 667,8</w:t>
            </w:r>
          </w:p>
        </w:tc>
        <w:tc>
          <w:tcPr>
            <w:tcW w:w="95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1 006,4</w:t>
            </w:r>
          </w:p>
        </w:tc>
        <w:tc>
          <w:tcPr>
            <w:tcW w:w="95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2 150,6</w:t>
            </w:r>
          </w:p>
        </w:tc>
        <w:tc>
          <w:tcPr>
            <w:tcW w:w="95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35 847,9</w:t>
            </w:r>
          </w:p>
        </w:tc>
      </w:tr>
      <w:tr w:rsidR="009E2111" w:rsidRPr="006A422E" w:rsidTr="00F07197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288 277,8</w:t>
            </w:r>
          </w:p>
        </w:tc>
        <w:tc>
          <w:tcPr>
            <w:tcW w:w="108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55 249,3</w:t>
            </w:r>
          </w:p>
        </w:tc>
        <w:tc>
          <w:tcPr>
            <w:tcW w:w="108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233 028,5</w:t>
            </w:r>
          </w:p>
        </w:tc>
        <w:tc>
          <w:tcPr>
            <w:tcW w:w="956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190 671,0</w:t>
            </w:r>
          </w:p>
        </w:tc>
        <w:tc>
          <w:tcPr>
            <w:tcW w:w="95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1 313,0</w:t>
            </w:r>
          </w:p>
        </w:tc>
        <w:tc>
          <w:tcPr>
            <w:tcW w:w="95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2 246,6</w:t>
            </w:r>
          </w:p>
        </w:tc>
        <w:tc>
          <w:tcPr>
            <w:tcW w:w="95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38 797,9</w:t>
            </w:r>
          </w:p>
        </w:tc>
      </w:tr>
      <w:tr w:rsidR="009E2111" w:rsidRPr="006A422E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302 798,1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64 660,1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238 138,0</w:t>
            </w:r>
          </w:p>
        </w:tc>
        <w:tc>
          <w:tcPr>
            <w:tcW w:w="956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196 234,7</w:t>
            </w:r>
          </w:p>
        </w:tc>
        <w:tc>
          <w:tcPr>
            <w:tcW w:w="95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1 543,3</w:t>
            </w:r>
          </w:p>
        </w:tc>
        <w:tc>
          <w:tcPr>
            <w:tcW w:w="95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2 221,4</w:t>
            </w:r>
          </w:p>
        </w:tc>
        <w:tc>
          <w:tcPr>
            <w:tcW w:w="95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38 138,6</w:t>
            </w:r>
          </w:p>
        </w:tc>
      </w:tr>
      <w:tr w:rsidR="009E2111" w:rsidRPr="006A422E">
        <w:trPr>
          <w:cantSplit/>
        </w:trPr>
        <w:tc>
          <w:tcPr>
            <w:tcW w:w="2268" w:type="dxa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275 189,0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47 621,0</w:t>
            </w:r>
          </w:p>
        </w:tc>
        <w:tc>
          <w:tcPr>
            <w:tcW w:w="108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227 568,0</w:t>
            </w:r>
          </w:p>
        </w:tc>
        <w:tc>
          <w:tcPr>
            <w:tcW w:w="956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179 809,8</w:t>
            </w:r>
          </w:p>
        </w:tc>
        <w:tc>
          <w:tcPr>
            <w:tcW w:w="95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2 826,7</w:t>
            </w:r>
          </w:p>
        </w:tc>
        <w:tc>
          <w:tcPr>
            <w:tcW w:w="95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2 414,9</w:t>
            </w:r>
          </w:p>
        </w:tc>
        <w:tc>
          <w:tcPr>
            <w:tcW w:w="957" w:type="dxa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42 516,6</w:t>
            </w:r>
          </w:p>
        </w:tc>
      </w:tr>
      <w:tr w:rsidR="009E2111" w:rsidRPr="006A422E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82C5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 for branches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E2111" w:rsidRPr="006A422E" w:rsidTr="00F07197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366 943,6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99 700,5</w:t>
            </w:r>
          </w:p>
        </w:tc>
        <w:tc>
          <w:tcPr>
            <w:tcW w:w="108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267 243,1</w:t>
            </w:r>
          </w:p>
        </w:tc>
        <w:tc>
          <w:tcPr>
            <w:tcW w:w="956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215 283,3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1 853,2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3 504,8</w:t>
            </w:r>
          </w:p>
        </w:tc>
        <w:tc>
          <w:tcPr>
            <w:tcW w:w="957" w:type="dxa"/>
            <w:vAlign w:val="bottom"/>
          </w:tcPr>
          <w:p w:rsidR="009E2111" w:rsidRPr="00B8377A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377A">
              <w:rPr>
                <w:rFonts w:ascii="Calibri" w:hAnsi="Calibri"/>
                <w:sz w:val="16"/>
                <w:szCs w:val="16"/>
              </w:rPr>
              <w:t>46 601,8</w:t>
            </w:r>
          </w:p>
        </w:tc>
      </w:tr>
      <w:tr w:rsidR="009E2111" w:rsidRPr="006A422E" w:rsidTr="00983D1C">
        <w:trPr>
          <w:cantSplit/>
        </w:trPr>
        <w:tc>
          <w:tcPr>
            <w:tcW w:w="2268" w:type="dxa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08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342 381,1</w:t>
            </w:r>
          </w:p>
        </w:tc>
        <w:tc>
          <w:tcPr>
            <w:tcW w:w="108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95 082,7</w:t>
            </w:r>
          </w:p>
        </w:tc>
        <w:tc>
          <w:tcPr>
            <w:tcW w:w="108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247 298,4</w:t>
            </w:r>
          </w:p>
        </w:tc>
        <w:tc>
          <w:tcPr>
            <w:tcW w:w="956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188 096,9</w:t>
            </w:r>
          </w:p>
        </w:tc>
        <w:tc>
          <w:tcPr>
            <w:tcW w:w="95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1 075,2</w:t>
            </w:r>
          </w:p>
        </w:tc>
        <w:tc>
          <w:tcPr>
            <w:tcW w:w="95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7 481,7</w:t>
            </w:r>
          </w:p>
        </w:tc>
        <w:tc>
          <w:tcPr>
            <w:tcW w:w="95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50 644,6</w:t>
            </w:r>
          </w:p>
        </w:tc>
      </w:tr>
      <w:tr w:rsidR="009E2111" w:rsidRPr="006A422E" w:rsidTr="00C00BE8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08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368 775,6</w:t>
            </w:r>
          </w:p>
        </w:tc>
        <w:tc>
          <w:tcPr>
            <w:tcW w:w="108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74 445,6</w:t>
            </w:r>
          </w:p>
        </w:tc>
        <w:tc>
          <w:tcPr>
            <w:tcW w:w="108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294 330,0</w:t>
            </w:r>
          </w:p>
        </w:tc>
        <w:tc>
          <w:tcPr>
            <w:tcW w:w="956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228 944,7</w:t>
            </w:r>
          </w:p>
        </w:tc>
        <w:tc>
          <w:tcPr>
            <w:tcW w:w="95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1 398,2</w:t>
            </w:r>
          </w:p>
        </w:tc>
        <w:tc>
          <w:tcPr>
            <w:tcW w:w="95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8 160,9</w:t>
            </w:r>
          </w:p>
        </w:tc>
        <w:tc>
          <w:tcPr>
            <w:tcW w:w="957" w:type="dxa"/>
            <w:vAlign w:val="bottom"/>
          </w:tcPr>
          <w:p w:rsidR="009E2111" w:rsidRPr="0079211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92116">
              <w:rPr>
                <w:rFonts w:ascii="Calibri" w:hAnsi="Calibri"/>
                <w:sz w:val="16"/>
                <w:szCs w:val="16"/>
              </w:rPr>
              <w:t>55 826,2</w:t>
            </w:r>
          </w:p>
        </w:tc>
      </w:tr>
      <w:tr w:rsidR="009E2111" w:rsidRPr="006A422E" w:rsidTr="00C00BE8">
        <w:trPr>
          <w:cantSplit/>
        </w:trPr>
        <w:tc>
          <w:tcPr>
            <w:tcW w:w="2268" w:type="dxa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388 388,0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88 532,9</w:t>
            </w:r>
          </w:p>
        </w:tc>
        <w:tc>
          <w:tcPr>
            <w:tcW w:w="108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299 855,1</w:t>
            </w:r>
          </w:p>
        </w:tc>
        <w:tc>
          <w:tcPr>
            <w:tcW w:w="956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235 061,6</w:t>
            </w:r>
          </w:p>
        </w:tc>
        <w:tc>
          <w:tcPr>
            <w:tcW w:w="95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1 641,4</w:t>
            </w:r>
          </w:p>
        </w:tc>
        <w:tc>
          <w:tcPr>
            <w:tcW w:w="95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9 234,0</w:t>
            </w:r>
          </w:p>
        </w:tc>
        <w:tc>
          <w:tcPr>
            <w:tcW w:w="957" w:type="dxa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53 918,1</w:t>
            </w:r>
          </w:p>
        </w:tc>
      </w:tr>
      <w:tr w:rsidR="009E2111" w:rsidRPr="006A422E" w:rsidTr="00C00BE8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542 566,0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165 957,8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376 608,2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268 576,0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3 198,6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13 650,9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91 182,7</w:t>
            </w:r>
          </w:p>
        </w:tc>
      </w:tr>
    </w:tbl>
    <w:p w:rsidR="00675842" w:rsidRPr="006A422E" w:rsidRDefault="00546E54" w:rsidP="001470D7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26" w:name="_Toc465247927"/>
      <w:r w:rsidRPr="006A422E">
        <w:rPr>
          <w:rFonts w:ascii="Calibri" w:hAnsi="Calibri"/>
          <w:sz w:val="20"/>
          <w:lang w:val="en-US"/>
        </w:rPr>
        <w:t>1.2</w:t>
      </w:r>
      <w:r w:rsidR="001F5109" w:rsidRPr="001F5109">
        <w:rPr>
          <w:rFonts w:ascii="Calibri" w:hAnsi="Calibri"/>
          <w:sz w:val="20"/>
          <w:lang w:val="en-US"/>
        </w:rPr>
        <w:t>6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g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for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hou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h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l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s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bookmarkEnd w:id="26"/>
    </w:p>
    <w:p w:rsidR="00675842" w:rsidRPr="006A422E" w:rsidRDefault="002724A6" w:rsidP="007340B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 w:rsidRPr="006A422E">
        <w:rPr>
          <w:rFonts w:ascii="Calibri" w:hAnsi="Calibri" w:cs="Calibri"/>
          <w:szCs w:val="16"/>
          <w:lang w:val="en-US"/>
        </w:rPr>
        <w:t>in</w:t>
      </w:r>
      <w:r w:rsidR="003505A5" w:rsidRPr="006A422E">
        <w:rPr>
          <w:rFonts w:ascii="Calibri" w:hAnsi="Calibri" w:cs="Calibri"/>
          <w:szCs w:val="16"/>
          <w:lang w:val="en-US"/>
        </w:rPr>
        <w:t xml:space="preserve"> current prices,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="003505A5" w:rsidRPr="006A422E">
        <w:rPr>
          <w:rFonts w:ascii="Calibri" w:hAnsi="Calibri" w:cs="Calibri"/>
          <w:szCs w:val="16"/>
          <w:lang w:val="en-US"/>
        </w:rPr>
        <w:t xml:space="preserve"> tenge</w:t>
      </w:r>
    </w:p>
    <w:tbl>
      <w:tblPr>
        <w:tblW w:w="4956" w:type="pct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407"/>
        <w:gridCol w:w="996"/>
        <w:gridCol w:w="47"/>
        <w:gridCol w:w="11"/>
        <w:gridCol w:w="1031"/>
        <w:gridCol w:w="22"/>
        <w:gridCol w:w="21"/>
        <w:gridCol w:w="994"/>
        <w:gridCol w:w="6"/>
        <w:gridCol w:w="37"/>
        <w:gridCol w:w="917"/>
        <w:gridCol w:w="39"/>
        <w:gridCol w:w="7"/>
        <w:gridCol w:w="6"/>
        <w:gridCol w:w="911"/>
        <w:gridCol w:w="28"/>
        <w:gridCol w:w="24"/>
        <w:gridCol w:w="928"/>
        <w:gridCol w:w="28"/>
        <w:gridCol w:w="11"/>
        <w:gridCol w:w="885"/>
      </w:tblGrid>
      <w:tr w:rsidR="002C0C96" w:rsidRPr="006A422E" w:rsidTr="009B7109">
        <w:trPr>
          <w:cantSplit/>
          <w:trHeight w:val="188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96" w:rsidRPr="006A422E" w:rsidRDefault="006C4296" w:rsidP="004A334E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5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4296" w:rsidRPr="00270E3E" w:rsidRDefault="002724A6" w:rsidP="004A334E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 xml:space="preserve">Output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in</w:t>
            </w:r>
            <w:r w:rsidR="006C4296" w:rsidRPr="00270E3E">
              <w:rPr>
                <w:rFonts w:ascii="Calibri" w:hAnsi="Calibri" w:cs="Calibri"/>
                <w:szCs w:val="16"/>
              </w:rPr>
              <w:t xml:space="preserve"> basic prices</w:t>
            </w:r>
          </w:p>
        </w:tc>
        <w:tc>
          <w:tcPr>
            <w:tcW w:w="5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4296" w:rsidRPr="00270E3E" w:rsidRDefault="006C4296" w:rsidP="004A334E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Intermediate consumption</w:t>
            </w:r>
          </w:p>
        </w:tc>
        <w:tc>
          <w:tcPr>
            <w:tcW w:w="56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4296" w:rsidRPr="00270E3E" w:rsidRDefault="006C4296" w:rsidP="004A334E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202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4296" w:rsidRPr="006A422E" w:rsidRDefault="002724A6" w:rsidP="004A334E">
            <w:pPr>
              <w:pStyle w:val="a7"/>
              <w:rPr>
                <w:rFonts w:ascii="Calibri" w:hAnsi="Calibri" w:cs="Calibri"/>
                <w:i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</w:t>
            </w:r>
          </w:p>
        </w:tc>
      </w:tr>
      <w:tr w:rsidR="0020102E" w:rsidRPr="009B6ECF" w:rsidTr="009B7109">
        <w:trPr>
          <w:cantSplit/>
          <w:trHeight w:val="187"/>
        </w:trPr>
        <w:tc>
          <w:tcPr>
            <w:tcW w:w="128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96" w:rsidRPr="00270E3E" w:rsidRDefault="006C4296" w:rsidP="004A334E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563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96" w:rsidRPr="00270E3E" w:rsidRDefault="006C4296" w:rsidP="004A334E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56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96" w:rsidRPr="00270E3E" w:rsidRDefault="006C4296" w:rsidP="004A334E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565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96" w:rsidRPr="00270E3E" w:rsidRDefault="006C4296" w:rsidP="004A334E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96" w:rsidRPr="00270E3E" w:rsidRDefault="006C4296" w:rsidP="00491D26">
            <w:pPr>
              <w:pStyle w:val="a7"/>
              <w:ind w:right="54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compensation of employees</w:t>
            </w:r>
          </w:p>
        </w:tc>
        <w:tc>
          <w:tcPr>
            <w:tcW w:w="5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96" w:rsidRPr="006A422E" w:rsidRDefault="002724A6" w:rsidP="004A334E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taxes on production excluding other subsidies on production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96" w:rsidRPr="00270E3E" w:rsidRDefault="006C4296" w:rsidP="004A334E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сonsumption of fixed capital</w:t>
            </w:r>
          </w:p>
        </w:tc>
        <w:tc>
          <w:tcPr>
            <w:tcW w:w="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4296" w:rsidRPr="006A422E" w:rsidRDefault="006C4296" w:rsidP="004A334E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operating surplus and net mixed income</w:t>
            </w:r>
          </w:p>
        </w:tc>
      </w:tr>
      <w:tr w:rsidR="0020102E" w:rsidRPr="006A422E" w:rsidTr="009B7109">
        <w:trPr>
          <w:cantSplit/>
          <w:trHeight w:val="70"/>
        </w:trPr>
        <w:tc>
          <w:tcPr>
            <w:tcW w:w="1286" w:type="pct"/>
            <w:tcBorders>
              <w:top w:val="single" w:sz="4" w:space="0" w:color="auto"/>
            </w:tcBorders>
            <w:vAlign w:val="bottom"/>
          </w:tcPr>
          <w:p w:rsidR="006B721F" w:rsidRPr="006A422E" w:rsidRDefault="006B721F" w:rsidP="00B3680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Agriculture, forestry an</w:t>
            </w:r>
            <w:r w:rsidR="00B36804">
              <w:rPr>
                <w:rFonts w:ascii="Calibri" w:hAnsi="Calibri" w:cs="Calibri"/>
                <w:szCs w:val="16"/>
                <w:lang w:val="en-US"/>
              </w:rPr>
              <w:t>d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fishing</w:t>
            </w:r>
          </w:p>
        </w:tc>
        <w:tc>
          <w:tcPr>
            <w:tcW w:w="563" w:type="pct"/>
            <w:gridSpan w:val="3"/>
            <w:vAlign w:val="bottom"/>
          </w:tcPr>
          <w:p w:rsidR="006B721F" w:rsidRPr="00270E3E" w:rsidRDefault="006B721F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563" w:type="pct"/>
            <w:gridSpan w:val="2"/>
            <w:vAlign w:val="bottom"/>
          </w:tcPr>
          <w:p w:rsidR="006B721F" w:rsidRPr="00270E3E" w:rsidRDefault="006B721F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565" w:type="pct"/>
            <w:gridSpan w:val="4"/>
            <w:vAlign w:val="bottom"/>
          </w:tcPr>
          <w:p w:rsidR="006B721F" w:rsidRPr="00270E3E" w:rsidRDefault="006B721F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511" w:type="pct"/>
            <w:gridSpan w:val="2"/>
            <w:vAlign w:val="bottom"/>
          </w:tcPr>
          <w:p w:rsidR="006B721F" w:rsidRPr="00270E3E" w:rsidRDefault="006B721F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509" w:type="pct"/>
            <w:gridSpan w:val="4"/>
            <w:vAlign w:val="bottom"/>
          </w:tcPr>
          <w:p w:rsidR="006B721F" w:rsidRPr="00270E3E" w:rsidRDefault="006B721F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6B721F" w:rsidRPr="00270E3E" w:rsidRDefault="006B721F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494" w:type="pct"/>
            <w:gridSpan w:val="3"/>
            <w:vAlign w:val="bottom"/>
          </w:tcPr>
          <w:p w:rsidR="006B721F" w:rsidRPr="00270E3E" w:rsidRDefault="006B721F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DA3906" w:rsidRPr="006A422E" w:rsidTr="009B7109">
        <w:trPr>
          <w:cantSplit/>
        </w:trPr>
        <w:tc>
          <w:tcPr>
            <w:tcW w:w="1286" w:type="pct"/>
            <w:vAlign w:val="bottom"/>
          </w:tcPr>
          <w:p w:rsidR="00DA3906" w:rsidRPr="006A422E" w:rsidRDefault="00DA3906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63" w:type="pct"/>
            <w:gridSpan w:val="3"/>
            <w:vAlign w:val="bottom"/>
          </w:tcPr>
          <w:p w:rsidR="00DA3906" w:rsidRPr="00920B64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1 934 307,5</w:t>
            </w:r>
          </w:p>
        </w:tc>
        <w:tc>
          <w:tcPr>
            <w:tcW w:w="563" w:type="pct"/>
            <w:gridSpan w:val="2"/>
            <w:vAlign w:val="bottom"/>
          </w:tcPr>
          <w:p w:rsidR="00DA3906" w:rsidRPr="00920B64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838 893,9</w:t>
            </w:r>
          </w:p>
        </w:tc>
        <w:tc>
          <w:tcPr>
            <w:tcW w:w="565" w:type="pct"/>
            <w:gridSpan w:val="4"/>
            <w:vAlign w:val="bottom"/>
          </w:tcPr>
          <w:p w:rsidR="00DA3906" w:rsidRPr="00920B64" w:rsidRDefault="00DA3906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1 095 413,6</w:t>
            </w:r>
          </w:p>
        </w:tc>
        <w:tc>
          <w:tcPr>
            <w:tcW w:w="511" w:type="pct"/>
            <w:gridSpan w:val="2"/>
            <w:vAlign w:val="bottom"/>
          </w:tcPr>
          <w:p w:rsidR="00DA3906" w:rsidRPr="00920B64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230 972,5</w:t>
            </w:r>
          </w:p>
        </w:tc>
        <w:tc>
          <w:tcPr>
            <w:tcW w:w="509" w:type="pct"/>
            <w:gridSpan w:val="4"/>
            <w:vAlign w:val="bottom"/>
          </w:tcPr>
          <w:p w:rsidR="00DA3906" w:rsidRPr="00920B64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1 428,5</w:t>
            </w:r>
          </w:p>
        </w:tc>
        <w:tc>
          <w:tcPr>
            <w:tcW w:w="509" w:type="pct"/>
            <w:gridSpan w:val="2"/>
            <w:vAlign w:val="bottom"/>
          </w:tcPr>
          <w:p w:rsidR="00DA3906" w:rsidRPr="00920B64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115 705,4</w:t>
            </w:r>
          </w:p>
        </w:tc>
        <w:tc>
          <w:tcPr>
            <w:tcW w:w="494" w:type="pct"/>
            <w:gridSpan w:val="3"/>
            <w:vAlign w:val="bottom"/>
          </w:tcPr>
          <w:p w:rsidR="00DA3906" w:rsidRPr="00920B64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747 307,2</w:t>
            </w:r>
          </w:p>
        </w:tc>
      </w:tr>
      <w:tr w:rsidR="00DA3906" w:rsidRPr="006A422E" w:rsidTr="009B7109">
        <w:trPr>
          <w:cantSplit/>
        </w:trPr>
        <w:tc>
          <w:tcPr>
            <w:tcW w:w="1286" w:type="pct"/>
            <w:vAlign w:val="bottom"/>
          </w:tcPr>
          <w:p w:rsidR="00DA3906" w:rsidRPr="006A422E" w:rsidRDefault="00DA3906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63" w:type="pct"/>
            <w:gridSpan w:val="3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2 151 321,8</w:t>
            </w:r>
          </w:p>
        </w:tc>
        <w:tc>
          <w:tcPr>
            <w:tcW w:w="563" w:type="pct"/>
            <w:gridSpan w:val="2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969 257,3</w:t>
            </w:r>
          </w:p>
        </w:tc>
        <w:tc>
          <w:tcPr>
            <w:tcW w:w="565" w:type="pct"/>
            <w:gridSpan w:val="4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1 182 064,5</w:t>
            </w:r>
          </w:p>
        </w:tc>
        <w:tc>
          <w:tcPr>
            <w:tcW w:w="511" w:type="pct"/>
            <w:gridSpan w:val="2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256 241,7</w:t>
            </w:r>
          </w:p>
        </w:tc>
        <w:tc>
          <w:tcPr>
            <w:tcW w:w="509" w:type="pct"/>
            <w:gridSpan w:val="4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1 157,8</w:t>
            </w:r>
          </w:p>
        </w:tc>
        <w:tc>
          <w:tcPr>
            <w:tcW w:w="509" w:type="pct"/>
            <w:gridSpan w:val="2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144 612,8</w:t>
            </w:r>
          </w:p>
        </w:tc>
        <w:tc>
          <w:tcPr>
            <w:tcW w:w="494" w:type="pct"/>
            <w:gridSpan w:val="3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780 052,2</w:t>
            </w:r>
          </w:p>
        </w:tc>
      </w:tr>
      <w:tr w:rsidR="00DA3906" w:rsidRPr="006A422E" w:rsidTr="009B7109">
        <w:trPr>
          <w:cantSplit/>
        </w:trPr>
        <w:tc>
          <w:tcPr>
            <w:tcW w:w="1286" w:type="pct"/>
            <w:vAlign w:val="bottom"/>
          </w:tcPr>
          <w:p w:rsidR="00DA3906" w:rsidRDefault="00DA3906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63" w:type="pct"/>
            <w:gridSpan w:val="3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2 300 686,6</w:t>
            </w:r>
          </w:p>
        </w:tc>
        <w:tc>
          <w:tcPr>
            <w:tcW w:w="563" w:type="pct"/>
            <w:gridSpan w:val="2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1 020 315,1</w:t>
            </w:r>
          </w:p>
        </w:tc>
        <w:tc>
          <w:tcPr>
            <w:tcW w:w="565" w:type="pct"/>
            <w:gridSpan w:val="4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1 280 371,5</w:t>
            </w:r>
          </w:p>
        </w:tc>
        <w:tc>
          <w:tcPr>
            <w:tcW w:w="511" w:type="pct"/>
            <w:gridSpan w:val="2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272 760,1</w:t>
            </w:r>
          </w:p>
        </w:tc>
        <w:tc>
          <w:tcPr>
            <w:tcW w:w="509" w:type="pct"/>
            <w:gridSpan w:val="4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864,3</w:t>
            </w:r>
          </w:p>
        </w:tc>
        <w:tc>
          <w:tcPr>
            <w:tcW w:w="509" w:type="pct"/>
            <w:gridSpan w:val="2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128 623,7</w:t>
            </w:r>
          </w:p>
        </w:tc>
        <w:tc>
          <w:tcPr>
            <w:tcW w:w="494" w:type="pct"/>
            <w:gridSpan w:val="3"/>
            <w:vAlign w:val="bottom"/>
          </w:tcPr>
          <w:p w:rsidR="00DA390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878 123,4</w:t>
            </w:r>
          </w:p>
        </w:tc>
      </w:tr>
      <w:tr w:rsidR="00DA3906" w:rsidRPr="006A422E" w:rsidTr="009B7109">
        <w:trPr>
          <w:cantSplit/>
        </w:trPr>
        <w:tc>
          <w:tcPr>
            <w:tcW w:w="1286" w:type="pct"/>
            <w:vAlign w:val="bottom"/>
          </w:tcPr>
          <w:p w:rsidR="00DA3906" w:rsidRDefault="00DA3906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63" w:type="pct"/>
            <w:gridSpan w:val="3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2 464 557,8</w:t>
            </w:r>
          </w:p>
        </w:tc>
        <w:tc>
          <w:tcPr>
            <w:tcW w:w="563" w:type="pct"/>
            <w:gridSpan w:val="2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1 084 462,2</w:t>
            </w:r>
          </w:p>
        </w:tc>
        <w:tc>
          <w:tcPr>
            <w:tcW w:w="565" w:type="pct"/>
            <w:gridSpan w:val="4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1 380 095,6</w:t>
            </w:r>
          </w:p>
        </w:tc>
        <w:tc>
          <w:tcPr>
            <w:tcW w:w="511" w:type="pct"/>
            <w:gridSpan w:val="2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291 582,7</w:t>
            </w:r>
          </w:p>
        </w:tc>
        <w:tc>
          <w:tcPr>
            <w:tcW w:w="509" w:type="pct"/>
            <w:gridSpan w:val="4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945,3</w:t>
            </w:r>
          </w:p>
        </w:tc>
        <w:tc>
          <w:tcPr>
            <w:tcW w:w="509" w:type="pct"/>
            <w:gridSpan w:val="2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147 758,3</w:t>
            </w:r>
          </w:p>
        </w:tc>
        <w:tc>
          <w:tcPr>
            <w:tcW w:w="494" w:type="pct"/>
            <w:gridSpan w:val="3"/>
            <w:vAlign w:val="bottom"/>
          </w:tcPr>
          <w:p w:rsidR="00DA3906" w:rsidRPr="007E4326" w:rsidRDefault="00DA3906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939 809,3</w:t>
            </w:r>
          </w:p>
        </w:tc>
      </w:tr>
      <w:tr w:rsidR="009E2111" w:rsidRPr="006A422E" w:rsidTr="009B7109">
        <w:trPr>
          <w:cantSplit/>
        </w:trPr>
        <w:tc>
          <w:tcPr>
            <w:tcW w:w="1286" w:type="pct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63" w:type="pct"/>
            <w:gridSpan w:val="3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2 834 818,9</w:t>
            </w:r>
          </w:p>
        </w:tc>
        <w:tc>
          <w:tcPr>
            <w:tcW w:w="563" w:type="pct"/>
            <w:gridSpan w:val="2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1 175 240,7</w:t>
            </w:r>
          </w:p>
        </w:tc>
        <w:tc>
          <w:tcPr>
            <w:tcW w:w="565" w:type="pct"/>
            <w:gridSpan w:val="4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1 659 578,2</w:t>
            </w:r>
          </w:p>
        </w:tc>
        <w:tc>
          <w:tcPr>
            <w:tcW w:w="511" w:type="pct"/>
            <w:gridSpan w:val="2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323 316,7</w:t>
            </w:r>
          </w:p>
        </w:tc>
        <w:tc>
          <w:tcPr>
            <w:tcW w:w="509" w:type="pct"/>
            <w:gridSpan w:val="4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1 559,1</w:t>
            </w:r>
          </w:p>
        </w:tc>
        <w:tc>
          <w:tcPr>
            <w:tcW w:w="509" w:type="pct"/>
            <w:gridSpan w:val="2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172 558,5</w:t>
            </w:r>
          </w:p>
        </w:tc>
        <w:tc>
          <w:tcPr>
            <w:tcW w:w="494" w:type="pct"/>
            <w:gridSpan w:val="3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1 162 143,9</w:t>
            </w:r>
          </w:p>
        </w:tc>
      </w:tr>
      <w:tr w:rsidR="009E2111" w:rsidRPr="006A422E" w:rsidTr="009B7109">
        <w:trPr>
          <w:cantSplit/>
        </w:trPr>
        <w:tc>
          <w:tcPr>
            <w:tcW w:w="1286" w:type="pct"/>
            <w:vAlign w:val="bottom"/>
          </w:tcPr>
          <w:p w:rsidR="009E2111" w:rsidRPr="006A422E" w:rsidRDefault="009E2111" w:rsidP="004A334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Industry</w:t>
            </w:r>
          </w:p>
        </w:tc>
        <w:tc>
          <w:tcPr>
            <w:tcW w:w="563" w:type="pct"/>
            <w:gridSpan w:val="3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63" w:type="pct"/>
            <w:gridSpan w:val="2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65" w:type="pct"/>
            <w:gridSpan w:val="4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11" w:type="pct"/>
            <w:gridSpan w:val="2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09" w:type="pct"/>
            <w:gridSpan w:val="4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09" w:type="pct"/>
            <w:gridSpan w:val="2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494" w:type="pct"/>
            <w:gridSpan w:val="3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E2111" w:rsidRPr="006A422E" w:rsidTr="009B7109">
        <w:trPr>
          <w:cantSplit/>
        </w:trPr>
        <w:tc>
          <w:tcPr>
            <w:tcW w:w="1286" w:type="pct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63" w:type="pct"/>
            <w:gridSpan w:val="3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302 578,0</w:t>
            </w:r>
          </w:p>
        </w:tc>
        <w:tc>
          <w:tcPr>
            <w:tcW w:w="563" w:type="pct"/>
            <w:gridSpan w:val="2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83 529,1</w:t>
            </w:r>
          </w:p>
        </w:tc>
        <w:tc>
          <w:tcPr>
            <w:tcW w:w="565" w:type="pct"/>
            <w:gridSpan w:val="4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219 048,9</w:t>
            </w:r>
          </w:p>
        </w:tc>
        <w:tc>
          <w:tcPr>
            <w:tcW w:w="511" w:type="pct"/>
            <w:gridSpan w:val="2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19 515,4</w:t>
            </w:r>
          </w:p>
        </w:tc>
        <w:tc>
          <w:tcPr>
            <w:tcW w:w="509" w:type="pct"/>
            <w:gridSpan w:val="4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1 430,9</w:t>
            </w:r>
          </w:p>
        </w:tc>
        <w:tc>
          <w:tcPr>
            <w:tcW w:w="509" w:type="pct"/>
            <w:gridSpan w:val="2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16 050,6</w:t>
            </w:r>
          </w:p>
        </w:tc>
        <w:tc>
          <w:tcPr>
            <w:tcW w:w="494" w:type="pct"/>
            <w:gridSpan w:val="3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182 052,0</w:t>
            </w:r>
          </w:p>
        </w:tc>
      </w:tr>
      <w:tr w:rsidR="009E2111" w:rsidRPr="006A422E" w:rsidTr="009B7109">
        <w:trPr>
          <w:cantSplit/>
        </w:trPr>
        <w:tc>
          <w:tcPr>
            <w:tcW w:w="1286" w:type="pct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63" w:type="pct"/>
            <w:gridSpan w:val="3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345 878,6</w:t>
            </w:r>
          </w:p>
        </w:tc>
        <w:tc>
          <w:tcPr>
            <w:tcW w:w="563" w:type="pct"/>
            <w:gridSpan w:val="2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102 971,9</w:t>
            </w:r>
          </w:p>
        </w:tc>
        <w:tc>
          <w:tcPr>
            <w:tcW w:w="565" w:type="pct"/>
            <w:gridSpan w:val="4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242 906,7</w:t>
            </w:r>
          </w:p>
        </w:tc>
        <w:tc>
          <w:tcPr>
            <w:tcW w:w="511" w:type="pct"/>
            <w:gridSpan w:val="2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28 777,7</w:t>
            </w:r>
          </w:p>
        </w:tc>
        <w:tc>
          <w:tcPr>
            <w:tcW w:w="509" w:type="pct"/>
            <w:gridSpan w:val="4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1 023,7</w:t>
            </w:r>
          </w:p>
        </w:tc>
        <w:tc>
          <w:tcPr>
            <w:tcW w:w="509" w:type="pct"/>
            <w:gridSpan w:val="2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15 127,6</w:t>
            </w:r>
          </w:p>
        </w:tc>
        <w:tc>
          <w:tcPr>
            <w:tcW w:w="494" w:type="pct"/>
            <w:gridSpan w:val="3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197 977,7</w:t>
            </w:r>
          </w:p>
        </w:tc>
      </w:tr>
      <w:tr w:rsidR="009E2111" w:rsidRPr="006A422E" w:rsidTr="009B7109">
        <w:trPr>
          <w:cantSplit/>
        </w:trPr>
        <w:tc>
          <w:tcPr>
            <w:tcW w:w="1286" w:type="pct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63" w:type="pct"/>
            <w:gridSpan w:val="3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372 524,6</w:t>
            </w:r>
          </w:p>
        </w:tc>
        <w:tc>
          <w:tcPr>
            <w:tcW w:w="563" w:type="pct"/>
            <w:gridSpan w:val="2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103 808,2</w:t>
            </w:r>
          </w:p>
        </w:tc>
        <w:tc>
          <w:tcPr>
            <w:tcW w:w="565" w:type="pct"/>
            <w:gridSpan w:val="4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268 716,4</w:t>
            </w:r>
          </w:p>
        </w:tc>
        <w:tc>
          <w:tcPr>
            <w:tcW w:w="511" w:type="pct"/>
            <w:gridSpan w:val="2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15 194,0</w:t>
            </w:r>
          </w:p>
        </w:tc>
        <w:tc>
          <w:tcPr>
            <w:tcW w:w="509" w:type="pct"/>
            <w:gridSpan w:val="4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1 197,7</w:t>
            </w:r>
          </w:p>
        </w:tc>
        <w:tc>
          <w:tcPr>
            <w:tcW w:w="509" w:type="pct"/>
            <w:gridSpan w:val="2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18 408,3</w:t>
            </w:r>
          </w:p>
        </w:tc>
        <w:tc>
          <w:tcPr>
            <w:tcW w:w="494" w:type="pct"/>
            <w:gridSpan w:val="3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233 916,4</w:t>
            </w:r>
          </w:p>
        </w:tc>
      </w:tr>
      <w:tr w:rsidR="009E2111" w:rsidRPr="006A422E" w:rsidTr="009B7109">
        <w:trPr>
          <w:cantSplit/>
        </w:trPr>
        <w:tc>
          <w:tcPr>
            <w:tcW w:w="1286" w:type="pct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63" w:type="pct"/>
            <w:gridSpan w:val="3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435 888,0</w:t>
            </w:r>
          </w:p>
        </w:tc>
        <w:tc>
          <w:tcPr>
            <w:tcW w:w="563" w:type="pct"/>
            <w:gridSpan w:val="2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108 474,3</w:t>
            </w:r>
          </w:p>
        </w:tc>
        <w:tc>
          <w:tcPr>
            <w:tcW w:w="565" w:type="pct"/>
            <w:gridSpan w:val="4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327 413,7</w:t>
            </w:r>
          </w:p>
        </w:tc>
        <w:tc>
          <w:tcPr>
            <w:tcW w:w="511" w:type="pct"/>
            <w:gridSpan w:val="2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16 464,6</w:t>
            </w:r>
          </w:p>
        </w:tc>
        <w:tc>
          <w:tcPr>
            <w:tcW w:w="509" w:type="pct"/>
            <w:gridSpan w:val="4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1 397,4</w:t>
            </w:r>
          </w:p>
        </w:tc>
        <w:tc>
          <w:tcPr>
            <w:tcW w:w="509" w:type="pct"/>
            <w:gridSpan w:val="2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22 923,9</w:t>
            </w:r>
          </w:p>
        </w:tc>
        <w:tc>
          <w:tcPr>
            <w:tcW w:w="494" w:type="pct"/>
            <w:gridSpan w:val="3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286 627,8</w:t>
            </w:r>
          </w:p>
        </w:tc>
      </w:tr>
      <w:tr w:rsidR="009E2111" w:rsidRPr="006A422E" w:rsidTr="009B7109">
        <w:trPr>
          <w:cantSplit/>
        </w:trPr>
        <w:tc>
          <w:tcPr>
            <w:tcW w:w="1286" w:type="pct"/>
            <w:vAlign w:val="bottom"/>
          </w:tcPr>
          <w:p w:rsidR="009E2111" w:rsidRDefault="009E2111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63" w:type="pct"/>
            <w:gridSpan w:val="3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466 948,5</w:t>
            </w:r>
          </w:p>
        </w:tc>
        <w:tc>
          <w:tcPr>
            <w:tcW w:w="563" w:type="pct"/>
            <w:gridSpan w:val="2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90 423,6</w:t>
            </w:r>
          </w:p>
        </w:tc>
        <w:tc>
          <w:tcPr>
            <w:tcW w:w="565" w:type="pct"/>
            <w:gridSpan w:val="4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376 524,9</w:t>
            </w:r>
          </w:p>
        </w:tc>
        <w:tc>
          <w:tcPr>
            <w:tcW w:w="511" w:type="pct"/>
            <w:gridSpan w:val="2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18 790,2</w:t>
            </w:r>
          </w:p>
        </w:tc>
        <w:tc>
          <w:tcPr>
            <w:tcW w:w="509" w:type="pct"/>
            <w:gridSpan w:val="4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2 279,7</w:t>
            </w:r>
          </w:p>
        </w:tc>
        <w:tc>
          <w:tcPr>
            <w:tcW w:w="509" w:type="pct"/>
            <w:gridSpan w:val="2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25 675,0</w:t>
            </w:r>
          </w:p>
        </w:tc>
        <w:tc>
          <w:tcPr>
            <w:tcW w:w="494" w:type="pct"/>
            <w:gridSpan w:val="3"/>
            <w:vAlign w:val="bottom"/>
          </w:tcPr>
          <w:p w:rsidR="009E2111" w:rsidRPr="00995624" w:rsidRDefault="009E2111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329 780,0</w:t>
            </w:r>
          </w:p>
        </w:tc>
      </w:tr>
      <w:tr w:rsidR="009E2111" w:rsidRPr="006A422E" w:rsidTr="009B7109">
        <w:trPr>
          <w:cantSplit/>
        </w:trPr>
        <w:tc>
          <w:tcPr>
            <w:tcW w:w="1286" w:type="pct"/>
            <w:vAlign w:val="bottom"/>
          </w:tcPr>
          <w:p w:rsidR="009E2111" w:rsidRPr="006A422E" w:rsidRDefault="009E2111" w:rsidP="004A334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Manufacturing</w:t>
            </w:r>
          </w:p>
        </w:tc>
        <w:tc>
          <w:tcPr>
            <w:tcW w:w="563" w:type="pct"/>
            <w:gridSpan w:val="3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63" w:type="pct"/>
            <w:gridSpan w:val="2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65" w:type="pct"/>
            <w:gridSpan w:val="4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11" w:type="pct"/>
            <w:gridSpan w:val="2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09" w:type="pct"/>
            <w:gridSpan w:val="4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09" w:type="pct"/>
            <w:gridSpan w:val="2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494" w:type="pct"/>
            <w:gridSpan w:val="3"/>
            <w:vAlign w:val="bottom"/>
          </w:tcPr>
          <w:p w:rsidR="009E2111" w:rsidRPr="00920B64" w:rsidRDefault="009E2111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E2111" w:rsidRPr="006A422E" w:rsidTr="009B7109">
        <w:trPr>
          <w:cantSplit/>
        </w:trPr>
        <w:tc>
          <w:tcPr>
            <w:tcW w:w="1286" w:type="pct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63" w:type="pct"/>
            <w:gridSpan w:val="3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302 578,0</w:t>
            </w:r>
          </w:p>
        </w:tc>
        <w:tc>
          <w:tcPr>
            <w:tcW w:w="563" w:type="pct"/>
            <w:gridSpan w:val="2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83 529,1</w:t>
            </w:r>
          </w:p>
        </w:tc>
        <w:tc>
          <w:tcPr>
            <w:tcW w:w="565" w:type="pct"/>
            <w:gridSpan w:val="4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219 048,9</w:t>
            </w:r>
          </w:p>
        </w:tc>
        <w:tc>
          <w:tcPr>
            <w:tcW w:w="511" w:type="pct"/>
            <w:gridSpan w:val="2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19 515,4</w:t>
            </w:r>
          </w:p>
        </w:tc>
        <w:tc>
          <w:tcPr>
            <w:tcW w:w="509" w:type="pct"/>
            <w:gridSpan w:val="4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1 430,9</w:t>
            </w:r>
          </w:p>
        </w:tc>
        <w:tc>
          <w:tcPr>
            <w:tcW w:w="509" w:type="pct"/>
            <w:gridSpan w:val="2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16 050,6</w:t>
            </w:r>
          </w:p>
        </w:tc>
        <w:tc>
          <w:tcPr>
            <w:tcW w:w="494" w:type="pct"/>
            <w:gridSpan w:val="3"/>
            <w:vAlign w:val="bottom"/>
          </w:tcPr>
          <w:p w:rsidR="009E2111" w:rsidRPr="00920B64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182 052,0</w:t>
            </w:r>
          </w:p>
        </w:tc>
      </w:tr>
      <w:tr w:rsidR="009E2111" w:rsidRPr="006A422E" w:rsidTr="009B7109">
        <w:trPr>
          <w:cantSplit/>
        </w:trPr>
        <w:tc>
          <w:tcPr>
            <w:tcW w:w="1286" w:type="pct"/>
            <w:vAlign w:val="bottom"/>
          </w:tcPr>
          <w:p w:rsidR="009E2111" w:rsidRPr="006A422E" w:rsidRDefault="009E2111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63" w:type="pct"/>
            <w:gridSpan w:val="3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345 878,6</w:t>
            </w:r>
          </w:p>
        </w:tc>
        <w:tc>
          <w:tcPr>
            <w:tcW w:w="563" w:type="pct"/>
            <w:gridSpan w:val="2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102 971,9</w:t>
            </w:r>
          </w:p>
        </w:tc>
        <w:tc>
          <w:tcPr>
            <w:tcW w:w="565" w:type="pct"/>
            <w:gridSpan w:val="4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242 906,7</w:t>
            </w:r>
          </w:p>
        </w:tc>
        <w:tc>
          <w:tcPr>
            <w:tcW w:w="511" w:type="pct"/>
            <w:gridSpan w:val="2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28 777,7</w:t>
            </w:r>
          </w:p>
        </w:tc>
        <w:tc>
          <w:tcPr>
            <w:tcW w:w="509" w:type="pct"/>
            <w:gridSpan w:val="4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1 023,7</w:t>
            </w:r>
          </w:p>
        </w:tc>
        <w:tc>
          <w:tcPr>
            <w:tcW w:w="509" w:type="pct"/>
            <w:gridSpan w:val="2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15 127,6</w:t>
            </w:r>
          </w:p>
        </w:tc>
        <w:tc>
          <w:tcPr>
            <w:tcW w:w="494" w:type="pct"/>
            <w:gridSpan w:val="3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197 977,7</w:t>
            </w:r>
          </w:p>
        </w:tc>
      </w:tr>
      <w:tr w:rsidR="009E2111" w:rsidRPr="006A422E" w:rsidTr="009B7109">
        <w:trPr>
          <w:cantSplit/>
        </w:trPr>
        <w:tc>
          <w:tcPr>
            <w:tcW w:w="1286" w:type="pct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63" w:type="pct"/>
            <w:gridSpan w:val="3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372 524,6</w:t>
            </w:r>
          </w:p>
        </w:tc>
        <w:tc>
          <w:tcPr>
            <w:tcW w:w="563" w:type="pct"/>
            <w:gridSpan w:val="2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103 808,2</w:t>
            </w:r>
          </w:p>
        </w:tc>
        <w:tc>
          <w:tcPr>
            <w:tcW w:w="565" w:type="pct"/>
            <w:gridSpan w:val="4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268 716,4</w:t>
            </w:r>
          </w:p>
        </w:tc>
        <w:tc>
          <w:tcPr>
            <w:tcW w:w="511" w:type="pct"/>
            <w:gridSpan w:val="2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15 194,0</w:t>
            </w:r>
          </w:p>
        </w:tc>
        <w:tc>
          <w:tcPr>
            <w:tcW w:w="509" w:type="pct"/>
            <w:gridSpan w:val="4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1 197,7</w:t>
            </w:r>
          </w:p>
        </w:tc>
        <w:tc>
          <w:tcPr>
            <w:tcW w:w="509" w:type="pct"/>
            <w:gridSpan w:val="2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18 408,3</w:t>
            </w:r>
          </w:p>
        </w:tc>
        <w:tc>
          <w:tcPr>
            <w:tcW w:w="494" w:type="pct"/>
            <w:gridSpan w:val="3"/>
            <w:vAlign w:val="bottom"/>
          </w:tcPr>
          <w:p w:rsidR="009E2111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233 916,4</w:t>
            </w:r>
          </w:p>
        </w:tc>
      </w:tr>
      <w:tr w:rsidR="009E2111" w:rsidRPr="006A422E" w:rsidTr="009B7109">
        <w:trPr>
          <w:cantSplit/>
        </w:trPr>
        <w:tc>
          <w:tcPr>
            <w:tcW w:w="1286" w:type="pct"/>
            <w:vAlign w:val="bottom"/>
          </w:tcPr>
          <w:p w:rsidR="009E2111" w:rsidRDefault="009E2111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63" w:type="pct"/>
            <w:gridSpan w:val="3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435 888,0</w:t>
            </w:r>
          </w:p>
        </w:tc>
        <w:tc>
          <w:tcPr>
            <w:tcW w:w="563" w:type="pct"/>
            <w:gridSpan w:val="2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108 474,3</w:t>
            </w:r>
          </w:p>
        </w:tc>
        <w:tc>
          <w:tcPr>
            <w:tcW w:w="565" w:type="pct"/>
            <w:gridSpan w:val="4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327 413,7</w:t>
            </w:r>
          </w:p>
        </w:tc>
        <w:tc>
          <w:tcPr>
            <w:tcW w:w="511" w:type="pct"/>
            <w:gridSpan w:val="2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16 464,6</w:t>
            </w:r>
          </w:p>
        </w:tc>
        <w:tc>
          <w:tcPr>
            <w:tcW w:w="509" w:type="pct"/>
            <w:gridSpan w:val="4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1 397,4</w:t>
            </w:r>
          </w:p>
        </w:tc>
        <w:tc>
          <w:tcPr>
            <w:tcW w:w="509" w:type="pct"/>
            <w:gridSpan w:val="2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22 923,9</w:t>
            </w:r>
          </w:p>
        </w:tc>
        <w:tc>
          <w:tcPr>
            <w:tcW w:w="494" w:type="pct"/>
            <w:gridSpan w:val="3"/>
            <w:vAlign w:val="bottom"/>
          </w:tcPr>
          <w:p w:rsidR="009E2111" w:rsidRPr="007E4326" w:rsidRDefault="009E2111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286 627,8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701F4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466 948,5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90 423,6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376 524,9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18 790,2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2 279,7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25 675,0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329 780,0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4A334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Construction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465 696,5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149 100,1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316 596,4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173 028,8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1 564,6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60 711,4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81 291,6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63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529 679,0</w:t>
            </w:r>
          </w:p>
        </w:tc>
        <w:tc>
          <w:tcPr>
            <w:tcW w:w="563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286 274,0</w:t>
            </w:r>
          </w:p>
        </w:tc>
        <w:tc>
          <w:tcPr>
            <w:tcW w:w="565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243 405,0</w:t>
            </w:r>
          </w:p>
        </w:tc>
        <w:tc>
          <w:tcPr>
            <w:tcW w:w="511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135 413,8</w:t>
            </w:r>
          </w:p>
        </w:tc>
        <w:tc>
          <w:tcPr>
            <w:tcW w:w="509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916,6</w:t>
            </w:r>
          </w:p>
        </w:tc>
        <w:tc>
          <w:tcPr>
            <w:tcW w:w="50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45 329,3</w:t>
            </w:r>
          </w:p>
        </w:tc>
        <w:tc>
          <w:tcPr>
            <w:tcW w:w="49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61 745,3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63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564 436,7</w:t>
            </w:r>
          </w:p>
        </w:tc>
        <w:tc>
          <w:tcPr>
            <w:tcW w:w="563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279 974,7</w:t>
            </w:r>
          </w:p>
        </w:tc>
        <w:tc>
          <w:tcPr>
            <w:tcW w:w="565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284 462,0</w:t>
            </w:r>
          </w:p>
        </w:tc>
        <w:tc>
          <w:tcPr>
            <w:tcW w:w="511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160 149,6</w:t>
            </w:r>
          </w:p>
        </w:tc>
        <w:tc>
          <w:tcPr>
            <w:tcW w:w="509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1 018,9</w:t>
            </w:r>
          </w:p>
        </w:tc>
        <w:tc>
          <w:tcPr>
            <w:tcW w:w="50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54 367,4</w:t>
            </w:r>
          </w:p>
        </w:tc>
        <w:tc>
          <w:tcPr>
            <w:tcW w:w="49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68 926,1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63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640 014,9</w:t>
            </w:r>
          </w:p>
        </w:tc>
        <w:tc>
          <w:tcPr>
            <w:tcW w:w="563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266 854,1</w:t>
            </w:r>
          </w:p>
        </w:tc>
        <w:tc>
          <w:tcPr>
            <w:tcW w:w="565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373 160,8</w:t>
            </w:r>
          </w:p>
        </w:tc>
        <w:tc>
          <w:tcPr>
            <w:tcW w:w="511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196 435,4</w:t>
            </w:r>
          </w:p>
        </w:tc>
        <w:tc>
          <w:tcPr>
            <w:tcW w:w="509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1 354,4</w:t>
            </w:r>
          </w:p>
        </w:tc>
        <w:tc>
          <w:tcPr>
            <w:tcW w:w="509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71 118,4</w:t>
            </w:r>
          </w:p>
        </w:tc>
        <w:tc>
          <w:tcPr>
            <w:tcW w:w="494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104 252,6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25079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692 889,1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228 796,9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464 092,2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213 886,8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2 744,1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88 785,5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158 675,8</w:t>
            </w:r>
          </w:p>
        </w:tc>
      </w:tr>
      <w:tr w:rsidR="009B7109" w:rsidRPr="009B6ECF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4A334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563" w:type="pct"/>
            <w:gridSpan w:val="3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63" w:type="pct"/>
            <w:gridSpan w:val="2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65" w:type="pct"/>
            <w:gridSpan w:val="4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11" w:type="pct"/>
            <w:gridSpan w:val="2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09" w:type="pct"/>
            <w:gridSpan w:val="4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09" w:type="pct"/>
            <w:gridSpan w:val="2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494" w:type="pct"/>
            <w:gridSpan w:val="3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431 457,3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153 109,1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278 348,2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214 632,4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1 169,6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17 657,7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44 888,5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63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466 826,0</w:t>
            </w:r>
          </w:p>
        </w:tc>
        <w:tc>
          <w:tcPr>
            <w:tcW w:w="563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240 663,0</w:t>
            </w:r>
          </w:p>
        </w:tc>
        <w:tc>
          <w:tcPr>
            <w:tcW w:w="565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226 163,0</w:t>
            </w:r>
          </w:p>
        </w:tc>
        <w:tc>
          <w:tcPr>
            <w:tcW w:w="511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179 575,0</w:t>
            </w:r>
          </w:p>
        </w:tc>
        <w:tc>
          <w:tcPr>
            <w:tcW w:w="509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809,9</w:t>
            </w:r>
          </w:p>
        </w:tc>
        <w:tc>
          <w:tcPr>
            <w:tcW w:w="50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14 671,1</w:t>
            </w:r>
          </w:p>
        </w:tc>
        <w:tc>
          <w:tcPr>
            <w:tcW w:w="49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31 107,0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63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405 073,6</w:t>
            </w:r>
          </w:p>
        </w:tc>
        <w:tc>
          <w:tcPr>
            <w:tcW w:w="563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174 374,4</w:t>
            </w:r>
          </w:p>
        </w:tc>
        <w:tc>
          <w:tcPr>
            <w:tcW w:w="565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230 699,2</w:t>
            </w:r>
          </w:p>
        </w:tc>
        <w:tc>
          <w:tcPr>
            <w:tcW w:w="511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192 710,3</w:t>
            </w:r>
          </w:p>
        </w:tc>
        <w:tc>
          <w:tcPr>
            <w:tcW w:w="509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473,6</w:t>
            </w:r>
          </w:p>
        </w:tc>
        <w:tc>
          <w:tcPr>
            <w:tcW w:w="50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12 442,7</w:t>
            </w:r>
          </w:p>
        </w:tc>
        <w:tc>
          <w:tcPr>
            <w:tcW w:w="49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25 072,6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63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384 150,0</w:t>
            </w:r>
          </w:p>
        </w:tc>
        <w:tc>
          <w:tcPr>
            <w:tcW w:w="563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122 291,7</w:t>
            </w:r>
          </w:p>
        </w:tc>
        <w:tc>
          <w:tcPr>
            <w:tcW w:w="565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261 858,3</w:t>
            </w:r>
          </w:p>
        </w:tc>
        <w:tc>
          <w:tcPr>
            <w:tcW w:w="511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213 199,0</w:t>
            </w:r>
          </w:p>
        </w:tc>
        <w:tc>
          <w:tcPr>
            <w:tcW w:w="509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554,0</w:t>
            </w:r>
          </w:p>
        </w:tc>
        <w:tc>
          <w:tcPr>
            <w:tcW w:w="509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15 808,7</w:t>
            </w:r>
          </w:p>
        </w:tc>
        <w:tc>
          <w:tcPr>
            <w:tcW w:w="494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32 296,6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25079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135 471,6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38 422,7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97 048,9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79 213,3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330,2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5 280,6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12 224,8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4A334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Transportation and storage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Pr="00F07197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F07197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2 871 750,6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1 121 383,4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1 750 367,2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98 941,1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25 997,6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61 348,5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1 564 080,0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Pr="00F07197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63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3 234 237,9</w:t>
            </w:r>
          </w:p>
        </w:tc>
        <w:tc>
          <w:tcPr>
            <w:tcW w:w="563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1 223 936,5</w:t>
            </w:r>
          </w:p>
        </w:tc>
        <w:tc>
          <w:tcPr>
            <w:tcW w:w="565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2 010 301,4</w:t>
            </w:r>
          </w:p>
        </w:tc>
        <w:tc>
          <w:tcPr>
            <w:tcW w:w="511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140 226,3</w:t>
            </w:r>
          </w:p>
        </w:tc>
        <w:tc>
          <w:tcPr>
            <w:tcW w:w="509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21 262,0</w:t>
            </w:r>
          </w:p>
        </w:tc>
        <w:tc>
          <w:tcPr>
            <w:tcW w:w="50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21 792,4</w:t>
            </w:r>
          </w:p>
        </w:tc>
        <w:tc>
          <w:tcPr>
            <w:tcW w:w="494" w:type="pct"/>
            <w:gridSpan w:val="3"/>
            <w:vAlign w:val="bottom"/>
          </w:tcPr>
          <w:p w:rsidR="009B7109" w:rsidRPr="00C33AB3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33AB3">
              <w:rPr>
                <w:rFonts w:ascii="Calibri" w:hAnsi="Calibri"/>
                <w:sz w:val="16"/>
                <w:szCs w:val="16"/>
              </w:rPr>
              <w:t>1 827 020,7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63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3 629 351,4</w:t>
            </w:r>
          </w:p>
        </w:tc>
        <w:tc>
          <w:tcPr>
            <w:tcW w:w="563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1 428 598,1</w:t>
            </w:r>
          </w:p>
        </w:tc>
        <w:tc>
          <w:tcPr>
            <w:tcW w:w="565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2 200 753,3</w:t>
            </w:r>
          </w:p>
        </w:tc>
        <w:tc>
          <w:tcPr>
            <w:tcW w:w="511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227 998,2</w:t>
            </w:r>
          </w:p>
        </w:tc>
        <w:tc>
          <w:tcPr>
            <w:tcW w:w="509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19 858,2</w:t>
            </w:r>
          </w:p>
        </w:tc>
        <w:tc>
          <w:tcPr>
            <w:tcW w:w="50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11 903,1</w:t>
            </w:r>
          </w:p>
        </w:tc>
        <w:tc>
          <w:tcPr>
            <w:tcW w:w="494" w:type="pct"/>
            <w:gridSpan w:val="3"/>
            <w:vAlign w:val="bottom"/>
          </w:tcPr>
          <w:p w:rsidR="009B7109" w:rsidRPr="00C33AB3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33AB3">
              <w:rPr>
                <w:rFonts w:ascii="Calibri" w:hAnsi="Calibri"/>
                <w:sz w:val="16"/>
                <w:szCs w:val="16"/>
              </w:rPr>
              <w:t>1 940 993,8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63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4 210 913,4</w:t>
            </w:r>
          </w:p>
        </w:tc>
        <w:tc>
          <w:tcPr>
            <w:tcW w:w="563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1 613 293,8</w:t>
            </w:r>
          </w:p>
        </w:tc>
        <w:tc>
          <w:tcPr>
            <w:tcW w:w="565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2 597 619,6</w:t>
            </w:r>
          </w:p>
        </w:tc>
        <w:tc>
          <w:tcPr>
            <w:tcW w:w="511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253 655,6</w:t>
            </w:r>
          </w:p>
        </w:tc>
        <w:tc>
          <w:tcPr>
            <w:tcW w:w="509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25 909,7</w:t>
            </w:r>
          </w:p>
        </w:tc>
        <w:tc>
          <w:tcPr>
            <w:tcW w:w="509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11 576,8</w:t>
            </w:r>
          </w:p>
        </w:tc>
        <w:tc>
          <w:tcPr>
            <w:tcW w:w="494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2 306 477,5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25079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2 933 355,0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1 005 910,4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1 927 444,6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172 889,6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2 890,1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11 548,5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1 740 116,4</w:t>
            </w:r>
          </w:p>
        </w:tc>
      </w:tr>
      <w:tr w:rsidR="009B7109" w:rsidRPr="009B6ECF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4A334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563" w:type="pct"/>
            <w:gridSpan w:val="3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63" w:type="pct"/>
            <w:gridSpan w:val="2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42" w:type="pct"/>
            <w:gridSpan w:val="2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34" w:type="pct"/>
            <w:gridSpan w:val="4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09" w:type="pct"/>
            <w:gridSpan w:val="4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09" w:type="pct"/>
            <w:gridSpan w:val="2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494" w:type="pct"/>
            <w:gridSpan w:val="3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20 513,9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5 180,4</w:t>
            </w:r>
          </w:p>
        </w:tc>
        <w:tc>
          <w:tcPr>
            <w:tcW w:w="542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15 333,5</w:t>
            </w:r>
          </w:p>
        </w:tc>
        <w:tc>
          <w:tcPr>
            <w:tcW w:w="534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12 548,5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50,7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889,0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1 845,3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63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56 378,3</w:t>
            </w:r>
          </w:p>
        </w:tc>
        <w:tc>
          <w:tcPr>
            <w:tcW w:w="563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15 222,2</w:t>
            </w:r>
          </w:p>
        </w:tc>
        <w:tc>
          <w:tcPr>
            <w:tcW w:w="542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41 156,1</w:t>
            </w:r>
          </w:p>
        </w:tc>
        <w:tc>
          <w:tcPr>
            <w:tcW w:w="534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20 293,0</w:t>
            </w:r>
          </w:p>
        </w:tc>
        <w:tc>
          <w:tcPr>
            <w:tcW w:w="509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82,3</w:t>
            </w:r>
          </w:p>
        </w:tc>
        <w:tc>
          <w:tcPr>
            <w:tcW w:w="50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7 907,0</w:t>
            </w:r>
          </w:p>
        </w:tc>
        <w:tc>
          <w:tcPr>
            <w:tcW w:w="49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12 873,8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lastRenderedPageBreak/>
              <w:t>2018</w:t>
            </w:r>
          </w:p>
        </w:tc>
        <w:tc>
          <w:tcPr>
            <w:tcW w:w="563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62 795,7</w:t>
            </w:r>
          </w:p>
        </w:tc>
        <w:tc>
          <w:tcPr>
            <w:tcW w:w="563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19 646,6</w:t>
            </w:r>
          </w:p>
        </w:tc>
        <w:tc>
          <w:tcPr>
            <w:tcW w:w="542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43 149,1</w:t>
            </w:r>
          </w:p>
        </w:tc>
        <w:tc>
          <w:tcPr>
            <w:tcW w:w="534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20 791,5</w:t>
            </w:r>
          </w:p>
        </w:tc>
        <w:tc>
          <w:tcPr>
            <w:tcW w:w="509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55,7</w:t>
            </w:r>
          </w:p>
        </w:tc>
        <w:tc>
          <w:tcPr>
            <w:tcW w:w="50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7 225,9</w:t>
            </w:r>
          </w:p>
        </w:tc>
        <w:tc>
          <w:tcPr>
            <w:tcW w:w="49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15 076,0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63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70 002,5</w:t>
            </w:r>
          </w:p>
        </w:tc>
        <w:tc>
          <w:tcPr>
            <w:tcW w:w="563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20 706,9</w:t>
            </w:r>
          </w:p>
        </w:tc>
        <w:tc>
          <w:tcPr>
            <w:tcW w:w="542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49 295,6</w:t>
            </w:r>
          </w:p>
        </w:tc>
        <w:tc>
          <w:tcPr>
            <w:tcW w:w="534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23 798,2</w:t>
            </w:r>
          </w:p>
        </w:tc>
        <w:tc>
          <w:tcPr>
            <w:tcW w:w="509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44,1</w:t>
            </w:r>
          </w:p>
        </w:tc>
        <w:tc>
          <w:tcPr>
            <w:tcW w:w="509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7 458,1</w:t>
            </w:r>
          </w:p>
        </w:tc>
        <w:tc>
          <w:tcPr>
            <w:tcW w:w="494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17 995,2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25079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19 711,2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8 952,3</w:t>
            </w:r>
          </w:p>
        </w:tc>
        <w:tc>
          <w:tcPr>
            <w:tcW w:w="542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10 758,9</w:t>
            </w:r>
          </w:p>
        </w:tc>
        <w:tc>
          <w:tcPr>
            <w:tcW w:w="534" w:type="pct"/>
            <w:gridSpan w:val="4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5 240,5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250,0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1 741,0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3 527,4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C917D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Information and communication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1 028,6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205,7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822,9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542,6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6,0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84,8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189,5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63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1 003,9</w:t>
            </w:r>
          </w:p>
        </w:tc>
        <w:tc>
          <w:tcPr>
            <w:tcW w:w="563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203,8</w:t>
            </w:r>
          </w:p>
        </w:tc>
        <w:tc>
          <w:tcPr>
            <w:tcW w:w="565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800,1</w:t>
            </w:r>
          </w:p>
        </w:tc>
        <w:tc>
          <w:tcPr>
            <w:tcW w:w="511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516,7</w:t>
            </w:r>
          </w:p>
        </w:tc>
        <w:tc>
          <w:tcPr>
            <w:tcW w:w="509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3,5</w:t>
            </w:r>
          </w:p>
        </w:tc>
        <w:tc>
          <w:tcPr>
            <w:tcW w:w="50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77,3</w:t>
            </w:r>
          </w:p>
        </w:tc>
        <w:tc>
          <w:tcPr>
            <w:tcW w:w="49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202,6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57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603,9</w:t>
            </w:r>
          </w:p>
        </w:tc>
        <w:tc>
          <w:tcPr>
            <w:tcW w:w="557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120,8</w:t>
            </w:r>
          </w:p>
        </w:tc>
        <w:tc>
          <w:tcPr>
            <w:tcW w:w="557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483,1</w:t>
            </w:r>
          </w:p>
        </w:tc>
        <w:tc>
          <w:tcPr>
            <w:tcW w:w="510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286,1</w:t>
            </w:r>
          </w:p>
        </w:tc>
        <w:tc>
          <w:tcPr>
            <w:tcW w:w="515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52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50,4</w:t>
            </w:r>
          </w:p>
        </w:tc>
        <w:tc>
          <w:tcPr>
            <w:tcW w:w="49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144,9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57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1 975,4</w:t>
            </w:r>
          </w:p>
        </w:tc>
        <w:tc>
          <w:tcPr>
            <w:tcW w:w="557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395,1</w:t>
            </w:r>
          </w:p>
        </w:tc>
        <w:tc>
          <w:tcPr>
            <w:tcW w:w="557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1 580,3</w:t>
            </w:r>
          </w:p>
        </w:tc>
        <w:tc>
          <w:tcPr>
            <w:tcW w:w="510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951,7</w:t>
            </w:r>
          </w:p>
        </w:tc>
        <w:tc>
          <w:tcPr>
            <w:tcW w:w="515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5,6</w:t>
            </w:r>
          </w:p>
        </w:tc>
        <w:tc>
          <w:tcPr>
            <w:tcW w:w="524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165,8</w:t>
            </w:r>
          </w:p>
        </w:tc>
        <w:tc>
          <w:tcPr>
            <w:tcW w:w="494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457,2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25079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57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359,9</w:t>
            </w:r>
          </w:p>
        </w:tc>
        <w:tc>
          <w:tcPr>
            <w:tcW w:w="557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72,0</w:t>
            </w:r>
          </w:p>
        </w:tc>
        <w:tc>
          <w:tcPr>
            <w:tcW w:w="557" w:type="pct"/>
            <w:gridSpan w:val="4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287,9</w:t>
            </w:r>
          </w:p>
        </w:tc>
        <w:tc>
          <w:tcPr>
            <w:tcW w:w="510" w:type="pct"/>
            <w:gridSpan w:val="2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160,9</w:t>
            </w:r>
          </w:p>
        </w:tc>
        <w:tc>
          <w:tcPr>
            <w:tcW w:w="515" w:type="pct"/>
            <w:gridSpan w:val="4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524" w:type="pct"/>
            <w:gridSpan w:val="3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29,1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9562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95624">
              <w:rPr>
                <w:rFonts w:ascii="Calibri" w:hAnsi="Calibri"/>
                <w:sz w:val="16"/>
                <w:szCs w:val="16"/>
              </w:rPr>
              <w:t>96,6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4A334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Real estate activities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20B64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3 726 417,6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840 739,5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2 885 678,1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15 480,0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18 453,8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301 759,7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2 549 984,6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63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4 328 473,3</w:t>
            </w:r>
          </w:p>
        </w:tc>
        <w:tc>
          <w:tcPr>
            <w:tcW w:w="563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1 313 645,3</w:t>
            </w:r>
          </w:p>
        </w:tc>
        <w:tc>
          <w:tcPr>
            <w:tcW w:w="565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3 014 828,0</w:t>
            </w:r>
          </w:p>
        </w:tc>
        <w:tc>
          <w:tcPr>
            <w:tcW w:w="511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22 230,6</w:t>
            </w:r>
          </w:p>
        </w:tc>
        <w:tc>
          <w:tcPr>
            <w:tcW w:w="509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15 682,9</w:t>
            </w:r>
          </w:p>
        </w:tc>
        <w:tc>
          <w:tcPr>
            <w:tcW w:w="50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364 895,2</w:t>
            </w:r>
          </w:p>
        </w:tc>
        <w:tc>
          <w:tcPr>
            <w:tcW w:w="494" w:type="pct"/>
            <w:gridSpan w:val="3"/>
            <w:vAlign w:val="bottom"/>
          </w:tcPr>
          <w:p w:rsidR="009B7109" w:rsidRPr="00C33AB3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33AB3">
              <w:rPr>
                <w:rFonts w:ascii="Calibri" w:hAnsi="Calibri"/>
                <w:sz w:val="16"/>
                <w:szCs w:val="16"/>
              </w:rPr>
              <w:t>2 612 019,3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63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4 510 598,3</w:t>
            </w:r>
          </w:p>
        </w:tc>
        <w:tc>
          <w:tcPr>
            <w:tcW w:w="563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1 134 338,4</w:t>
            </w:r>
          </w:p>
        </w:tc>
        <w:tc>
          <w:tcPr>
            <w:tcW w:w="565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3 376 259,9</w:t>
            </w:r>
          </w:p>
        </w:tc>
        <w:tc>
          <w:tcPr>
            <w:tcW w:w="511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49 689,5</w:t>
            </w:r>
          </w:p>
        </w:tc>
        <w:tc>
          <w:tcPr>
            <w:tcW w:w="509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16 762,7</w:t>
            </w:r>
          </w:p>
        </w:tc>
        <w:tc>
          <w:tcPr>
            <w:tcW w:w="50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445 262,4</w:t>
            </w:r>
          </w:p>
        </w:tc>
        <w:tc>
          <w:tcPr>
            <w:tcW w:w="494" w:type="pct"/>
            <w:gridSpan w:val="3"/>
            <w:vAlign w:val="bottom"/>
          </w:tcPr>
          <w:p w:rsidR="009B7109" w:rsidRPr="00C33AB3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33AB3">
              <w:rPr>
                <w:rFonts w:ascii="Calibri" w:hAnsi="Calibri"/>
                <w:sz w:val="16"/>
                <w:szCs w:val="16"/>
              </w:rPr>
              <w:t>2 864 545,3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63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5 102 597,4</w:t>
            </w:r>
          </w:p>
        </w:tc>
        <w:tc>
          <w:tcPr>
            <w:tcW w:w="563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1 450 688,3</w:t>
            </w:r>
          </w:p>
        </w:tc>
        <w:tc>
          <w:tcPr>
            <w:tcW w:w="565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3 651 909,1</w:t>
            </w:r>
          </w:p>
        </w:tc>
        <w:tc>
          <w:tcPr>
            <w:tcW w:w="511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53 938,5</w:t>
            </w:r>
          </w:p>
        </w:tc>
        <w:tc>
          <w:tcPr>
            <w:tcW w:w="509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19 458,6</w:t>
            </w:r>
          </w:p>
        </w:tc>
        <w:tc>
          <w:tcPr>
            <w:tcW w:w="509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470 209,8</w:t>
            </w:r>
          </w:p>
        </w:tc>
        <w:tc>
          <w:tcPr>
            <w:tcW w:w="494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3 108 302,2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25079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63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5 594 088,0</w:t>
            </w:r>
          </w:p>
        </w:tc>
        <w:tc>
          <w:tcPr>
            <w:tcW w:w="563" w:type="pct"/>
            <w:gridSpan w:val="2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1 771 710,1</w:t>
            </w:r>
          </w:p>
        </w:tc>
        <w:tc>
          <w:tcPr>
            <w:tcW w:w="565" w:type="pct"/>
            <w:gridSpan w:val="4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3 822 377,9</w:t>
            </w:r>
          </w:p>
        </w:tc>
        <w:tc>
          <w:tcPr>
            <w:tcW w:w="511" w:type="pct"/>
            <w:gridSpan w:val="2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49 505,3</w:t>
            </w:r>
          </w:p>
        </w:tc>
        <w:tc>
          <w:tcPr>
            <w:tcW w:w="509" w:type="pct"/>
            <w:gridSpan w:val="4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37 518,2</w:t>
            </w:r>
          </w:p>
        </w:tc>
        <w:tc>
          <w:tcPr>
            <w:tcW w:w="509" w:type="pct"/>
            <w:gridSpan w:val="2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495 979,8</w:t>
            </w:r>
          </w:p>
        </w:tc>
        <w:tc>
          <w:tcPr>
            <w:tcW w:w="494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3 239 374,6</w:t>
            </w:r>
          </w:p>
        </w:tc>
      </w:tr>
      <w:tr w:rsidR="009B7109" w:rsidRPr="009B6ECF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4A334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563" w:type="pct"/>
            <w:gridSpan w:val="3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63" w:type="pct"/>
            <w:gridSpan w:val="2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65" w:type="pct"/>
            <w:gridSpan w:val="4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11" w:type="pct"/>
            <w:gridSpan w:val="2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09" w:type="pct"/>
            <w:gridSpan w:val="4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09" w:type="pct"/>
            <w:gridSpan w:val="2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494" w:type="pct"/>
            <w:gridSpan w:val="3"/>
            <w:vAlign w:val="bottom"/>
          </w:tcPr>
          <w:p w:rsidR="009B7109" w:rsidRPr="00770BC8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63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11 154,9</w:t>
            </w:r>
          </w:p>
        </w:tc>
        <w:tc>
          <w:tcPr>
            <w:tcW w:w="563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2 231,0</w:t>
            </w:r>
          </w:p>
        </w:tc>
        <w:tc>
          <w:tcPr>
            <w:tcW w:w="565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8 923,9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7 045,9</w:t>
            </w:r>
          </w:p>
        </w:tc>
        <w:tc>
          <w:tcPr>
            <w:tcW w:w="509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103,1</w:t>
            </w:r>
          </w:p>
        </w:tc>
        <w:tc>
          <w:tcPr>
            <w:tcW w:w="509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332,0</w:t>
            </w:r>
          </w:p>
        </w:tc>
        <w:tc>
          <w:tcPr>
            <w:tcW w:w="494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1 442,9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63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2 041,5</w:t>
            </w:r>
          </w:p>
        </w:tc>
        <w:tc>
          <w:tcPr>
            <w:tcW w:w="563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449,4</w:t>
            </w:r>
          </w:p>
        </w:tc>
        <w:tc>
          <w:tcPr>
            <w:tcW w:w="565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1 592,1</w:t>
            </w:r>
          </w:p>
        </w:tc>
        <w:tc>
          <w:tcPr>
            <w:tcW w:w="511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840,7</w:t>
            </w:r>
          </w:p>
        </w:tc>
        <w:tc>
          <w:tcPr>
            <w:tcW w:w="509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17,1</w:t>
            </w:r>
          </w:p>
        </w:tc>
        <w:tc>
          <w:tcPr>
            <w:tcW w:w="50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42,9</w:t>
            </w:r>
          </w:p>
        </w:tc>
        <w:tc>
          <w:tcPr>
            <w:tcW w:w="49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691,4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32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1 465,2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305,0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1 160,2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672,7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11,4</w:t>
            </w:r>
          </w:p>
        </w:tc>
        <w:tc>
          <w:tcPr>
            <w:tcW w:w="517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35,6</w:t>
            </w:r>
          </w:p>
        </w:tc>
        <w:tc>
          <w:tcPr>
            <w:tcW w:w="473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440,5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32" w:type="pct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2 969,3</w:t>
            </w:r>
          </w:p>
        </w:tc>
        <w:tc>
          <w:tcPr>
            <w:tcW w:w="605" w:type="pct"/>
            <w:gridSpan w:val="5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600,9</w:t>
            </w:r>
          </w:p>
        </w:tc>
        <w:tc>
          <w:tcPr>
            <w:tcW w:w="554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2 368,4</w:t>
            </w:r>
          </w:p>
        </w:tc>
        <w:tc>
          <w:tcPr>
            <w:tcW w:w="515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1 373,7</w:t>
            </w:r>
          </w:p>
        </w:tc>
        <w:tc>
          <w:tcPr>
            <w:tcW w:w="518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26,2</w:t>
            </w:r>
          </w:p>
        </w:tc>
        <w:tc>
          <w:tcPr>
            <w:tcW w:w="517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70,6</w:t>
            </w:r>
          </w:p>
        </w:tc>
        <w:tc>
          <w:tcPr>
            <w:tcW w:w="473" w:type="pct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897,9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B2C78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32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1 656,4</w:t>
            </w:r>
          </w:p>
        </w:tc>
        <w:tc>
          <w:tcPr>
            <w:tcW w:w="605" w:type="pct"/>
            <w:gridSpan w:val="5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331,4</w:t>
            </w:r>
          </w:p>
        </w:tc>
        <w:tc>
          <w:tcPr>
            <w:tcW w:w="554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1 325,0</w:t>
            </w:r>
          </w:p>
        </w:tc>
        <w:tc>
          <w:tcPr>
            <w:tcW w:w="515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728,8</w:t>
            </w:r>
          </w:p>
        </w:tc>
        <w:tc>
          <w:tcPr>
            <w:tcW w:w="518" w:type="pct"/>
            <w:gridSpan w:val="4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35,1</w:t>
            </w:r>
          </w:p>
        </w:tc>
        <w:tc>
          <w:tcPr>
            <w:tcW w:w="517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46,7</w:t>
            </w:r>
          </w:p>
        </w:tc>
        <w:tc>
          <w:tcPr>
            <w:tcW w:w="473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514,4</w:t>
            </w:r>
          </w:p>
        </w:tc>
      </w:tr>
      <w:tr w:rsidR="009B7109" w:rsidRPr="009B6ECF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532" w:type="pct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605" w:type="pct"/>
            <w:gridSpan w:val="5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54" w:type="pct"/>
            <w:gridSpan w:val="3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15" w:type="pct"/>
            <w:gridSpan w:val="3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18" w:type="pct"/>
            <w:gridSpan w:val="4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17" w:type="pct"/>
            <w:gridSpan w:val="3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473" w:type="pct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32" w:type="pct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2 920,8</w:t>
            </w:r>
          </w:p>
        </w:tc>
        <w:tc>
          <w:tcPr>
            <w:tcW w:w="605" w:type="pct"/>
            <w:gridSpan w:val="5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671,8</w:t>
            </w:r>
          </w:p>
        </w:tc>
        <w:tc>
          <w:tcPr>
            <w:tcW w:w="554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2 249,0</w:t>
            </w:r>
          </w:p>
        </w:tc>
        <w:tc>
          <w:tcPr>
            <w:tcW w:w="515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731,7</w:t>
            </w:r>
          </w:p>
        </w:tc>
        <w:tc>
          <w:tcPr>
            <w:tcW w:w="518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10,0</w:t>
            </w:r>
          </w:p>
        </w:tc>
        <w:tc>
          <w:tcPr>
            <w:tcW w:w="511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117,8</w:t>
            </w:r>
          </w:p>
        </w:tc>
        <w:tc>
          <w:tcPr>
            <w:tcW w:w="479" w:type="pct"/>
            <w:gridSpan w:val="2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1 389,5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32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124 160,5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29 438,1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94 722,4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30 520,1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342,0</w:t>
            </w:r>
          </w:p>
        </w:tc>
        <w:tc>
          <w:tcPr>
            <w:tcW w:w="511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5 899,8</w:t>
            </w:r>
          </w:p>
        </w:tc>
        <w:tc>
          <w:tcPr>
            <w:tcW w:w="47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57 960,5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32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136 647,4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40 323,0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96 324,4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31 511,8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274,8</w:t>
            </w:r>
          </w:p>
        </w:tc>
        <w:tc>
          <w:tcPr>
            <w:tcW w:w="511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5 575,2</w:t>
            </w:r>
          </w:p>
        </w:tc>
        <w:tc>
          <w:tcPr>
            <w:tcW w:w="479" w:type="pct"/>
            <w:gridSpan w:val="2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58 962,6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32" w:type="pct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118 194,1</w:t>
            </w:r>
          </w:p>
        </w:tc>
        <w:tc>
          <w:tcPr>
            <w:tcW w:w="605" w:type="pct"/>
            <w:gridSpan w:val="5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46 971,7</w:t>
            </w:r>
          </w:p>
        </w:tc>
        <w:tc>
          <w:tcPr>
            <w:tcW w:w="554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71 222,4</w:t>
            </w:r>
          </w:p>
        </w:tc>
        <w:tc>
          <w:tcPr>
            <w:tcW w:w="515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26 206,0</w:t>
            </w:r>
          </w:p>
        </w:tc>
        <w:tc>
          <w:tcPr>
            <w:tcW w:w="518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198,6</w:t>
            </w:r>
          </w:p>
        </w:tc>
        <w:tc>
          <w:tcPr>
            <w:tcW w:w="511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4 353,2</w:t>
            </w:r>
          </w:p>
        </w:tc>
        <w:tc>
          <w:tcPr>
            <w:tcW w:w="479" w:type="pct"/>
            <w:gridSpan w:val="2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40 464,6</w:t>
            </w:r>
          </w:p>
        </w:tc>
      </w:tr>
      <w:tr w:rsidR="009B7109" w:rsidRPr="007E4326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B2C78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32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54 197,5</w:t>
            </w:r>
          </w:p>
        </w:tc>
        <w:tc>
          <w:tcPr>
            <w:tcW w:w="605" w:type="pct"/>
            <w:gridSpan w:val="5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17 343,2</w:t>
            </w:r>
          </w:p>
        </w:tc>
        <w:tc>
          <w:tcPr>
            <w:tcW w:w="554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36 854,3</w:t>
            </w:r>
          </w:p>
        </w:tc>
        <w:tc>
          <w:tcPr>
            <w:tcW w:w="515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12 034,9</w:t>
            </w:r>
          </w:p>
        </w:tc>
        <w:tc>
          <w:tcPr>
            <w:tcW w:w="518" w:type="pct"/>
            <w:gridSpan w:val="4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149,5</w:t>
            </w:r>
          </w:p>
        </w:tc>
        <w:tc>
          <w:tcPr>
            <w:tcW w:w="511" w:type="pct"/>
            <w:gridSpan w:val="2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1 778,5</w:t>
            </w:r>
          </w:p>
        </w:tc>
        <w:tc>
          <w:tcPr>
            <w:tcW w:w="479" w:type="pct"/>
            <w:gridSpan w:val="2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22 891,4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737CBC" w:rsidRDefault="009B7109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Education</w:t>
            </w:r>
          </w:p>
        </w:tc>
        <w:tc>
          <w:tcPr>
            <w:tcW w:w="532" w:type="pct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05" w:type="pct"/>
            <w:gridSpan w:val="5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4" w:type="pct"/>
            <w:gridSpan w:val="3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gridSpan w:val="4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15" w:type="pct"/>
            <w:gridSpan w:val="3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17" w:type="pct"/>
            <w:gridSpan w:val="3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73" w:type="pct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32" w:type="pct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232 489,5</w:t>
            </w:r>
          </w:p>
        </w:tc>
        <w:tc>
          <w:tcPr>
            <w:tcW w:w="605" w:type="pct"/>
            <w:gridSpan w:val="5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50 222,4</w:t>
            </w:r>
          </w:p>
        </w:tc>
        <w:tc>
          <w:tcPr>
            <w:tcW w:w="554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182 267,1</w:t>
            </w:r>
          </w:p>
        </w:tc>
        <w:tc>
          <w:tcPr>
            <w:tcW w:w="518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11 114,3</w:t>
            </w:r>
          </w:p>
        </w:tc>
        <w:tc>
          <w:tcPr>
            <w:tcW w:w="515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342,7</w:t>
            </w:r>
          </w:p>
        </w:tc>
        <w:tc>
          <w:tcPr>
            <w:tcW w:w="517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6 169,0</w:t>
            </w:r>
          </w:p>
        </w:tc>
        <w:tc>
          <w:tcPr>
            <w:tcW w:w="473" w:type="pct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164 641,1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32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367 285,6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129 367,3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237 918,3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14 822,2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234,5</w:t>
            </w:r>
          </w:p>
        </w:tc>
        <w:tc>
          <w:tcPr>
            <w:tcW w:w="517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2 952,5</w:t>
            </w:r>
          </w:p>
        </w:tc>
        <w:tc>
          <w:tcPr>
            <w:tcW w:w="473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219 909,1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32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391 685,4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122 306,6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269 378,8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21 131,3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325,1</w:t>
            </w:r>
          </w:p>
        </w:tc>
        <w:tc>
          <w:tcPr>
            <w:tcW w:w="517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5 429,4</w:t>
            </w:r>
          </w:p>
        </w:tc>
        <w:tc>
          <w:tcPr>
            <w:tcW w:w="473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242 493,0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32" w:type="pct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400 004,6</w:t>
            </w:r>
          </w:p>
        </w:tc>
        <w:tc>
          <w:tcPr>
            <w:tcW w:w="605" w:type="pct"/>
            <w:gridSpan w:val="5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150 709,1</w:t>
            </w:r>
          </w:p>
        </w:tc>
        <w:tc>
          <w:tcPr>
            <w:tcW w:w="554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249 295,5</w:t>
            </w:r>
          </w:p>
        </w:tc>
        <w:tc>
          <w:tcPr>
            <w:tcW w:w="518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19 315,9</w:t>
            </w:r>
          </w:p>
        </w:tc>
        <w:tc>
          <w:tcPr>
            <w:tcW w:w="515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354,0</w:t>
            </w:r>
          </w:p>
        </w:tc>
        <w:tc>
          <w:tcPr>
            <w:tcW w:w="517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9 563,6</w:t>
            </w:r>
          </w:p>
        </w:tc>
        <w:tc>
          <w:tcPr>
            <w:tcW w:w="473" w:type="pct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220 062,0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B2C78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32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551 822,2</w:t>
            </w:r>
          </w:p>
        </w:tc>
        <w:tc>
          <w:tcPr>
            <w:tcW w:w="605" w:type="pct"/>
            <w:gridSpan w:val="5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138 719,1</w:t>
            </w:r>
          </w:p>
        </w:tc>
        <w:tc>
          <w:tcPr>
            <w:tcW w:w="554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413 103,1</w:t>
            </w:r>
          </w:p>
        </w:tc>
        <w:tc>
          <w:tcPr>
            <w:tcW w:w="518" w:type="pct"/>
            <w:gridSpan w:val="4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26 334,4</w:t>
            </w:r>
          </w:p>
        </w:tc>
        <w:tc>
          <w:tcPr>
            <w:tcW w:w="515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764,3</w:t>
            </w:r>
          </w:p>
        </w:tc>
        <w:tc>
          <w:tcPr>
            <w:tcW w:w="517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20 900,1</w:t>
            </w:r>
          </w:p>
        </w:tc>
        <w:tc>
          <w:tcPr>
            <w:tcW w:w="473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365 104,3</w:t>
            </w:r>
          </w:p>
        </w:tc>
      </w:tr>
      <w:tr w:rsidR="009B7109" w:rsidRPr="009B6ECF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532" w:type="pct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605" w:type="pct"/>
            <w:gridSpan w:val="5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54" w:type="pct"/>
            <w:gridSpan w:val="3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18" w:type="pct"/>
            <w:gridSpan w:val="4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15" w:type="pct"/>
            <w:gridSpan w:val="3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17" w:type="pct"/>
            <w:gridSpan w:val="3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473" w:type="pct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32" w:type="pct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49 007,5</w:t>
            </w:r>
          </w:p>
        </w:tc>
        <w:tc>
          <w:tcPr>
            <w:tcW w:w="605" w:type="pct"/>
            <w:gridSpan w:val="5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7 891,6</w:t>
            </w:r>
          </w:p>
        </w:tc>
        <w:tc>
          <w:tcPr>
            <w:tcW w:w="554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41 115,9</w:t>
            </w:r>
          </w:p>
        </w:tc>
        <w:tc>
          <w:tcPr>
            <w:tcW w:w="518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15 302,1</w:t>
            </w:r>
          </w:p>
        </w:tc>
        <w:tc>
          <w:tcPr>
            <w:tcW w:w="515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56,0</w:t>
            </w:r>
          </w:p>
        </w:tc>
        <w:tc>
          <w:tcPr>
            <w:tcW w:w="517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903,3</w:t>
            </w:r>
          </w:p>
        </w:tc>
        <w:tc>
          <w:tcPr>
            <w:tcW w:w="473" w:type="pct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24 854,5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32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114 847,7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22 687,0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92 160,7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34 934,3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161,2</w:t>
            </w:r>
          </w:p>
        </w:tc>
        <w:tc>
          <w:tcPr>
            <w:tcW w:w="517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4 118,3</w:t>
            </w:r>
          </w:p>
        </w:tc>
        <w:tc>
          <w:tcPr>
            <w:tcW w:w="473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52 946,9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32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139 641,1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28 229,0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111 412,1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40 201,6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152,9</w:t>
            </w:r>
          </w:p>
        </w:tc>
        <w:tc>
          <w:tcPr>
            <w:tcW w:w="517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1 052,5</w:t>
            </w:r>
          </w:p>
        </w:tc>
        <w:tc>
          <w:tcPr>
            <w:tcW w:w="473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70 005,1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32" w:type="pct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643 489,8</w:t>
            </w:r>
          </w:p>
        </w:tc>
        <w:tc>
          <w:tcPr>
            <w:tcW w:w="605" w:type="pct"/>
            <w:gridSpan w:val="5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354 651,3</w:t>
            </w:r>
          </w:p>
        </w:tc>
        <w:tc>
          <w:tcPr>
            <w:tcW w:w="554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288 838,5</w:t>
            </w:r>
          </w:p>
        </w:tc>
        <w:tc>
          <w:tcPr>
            <w:tcW w:w="518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112 395,8</w:t>
            </w:r>
          </w:p>
        </w:tc>
        <w:tc>
          <w:tcPr>
            <w:tcW w:w="515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382,2</w:t>
            </w:r>
          </w:p>
        </w:tc>
        <w:tc>
          <w:tcPr>
            <w:tcW w:w="517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22 677,7</w:t>
            </w:r>
          </w:p>
        </w:tc>
        <w:tc>
          <w:tcPr>
            <w:tcW w:w="473" w:type="pct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153 382,8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B2C78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32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957 197,8</w:t>
            </w:r>
          </w:p>
        </w:tc>
        <w:tc>
          <w:tcPr>
            <w:tcW w:w="605" w:type="pct"/>
            <w:gridSpan w:val="5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527 613,0</w:t>
            </w:r>
          </w:p>
        </w:tc>
        <w:tc>
          <w:tcPr>
            <w:tcW w:w="554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429 584,8</w:t>
            </w:r>
          </w:p>
        </w:tc>
        <w:tc>
          <w:tcPr>
            <w:tcW w:w="518" w:type="pct"/>
            <w:gridSpan w:val="4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156 616,5</w:t>
            </w:r>
          </w:p>
        </w:tc>
        <w:tc>
          <w:tcPr>
            <w:tcW w:w="515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372,2</w:t>
            </w:r>
          </w:p>
        </w:tc>
        <w:tc>
          <w:tcPr>
            <w:tcW w:w="517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40 133,7</w:t>
            </w:r>
          </w:p>
        </w:tc>
        <w:tc>
          <w:tcPr>
            <w:tcW w:w="473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232 462,4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Arts, entertainment and recreation</w:t>
            </w:r>
          </w:p>
        </w:tc>
        <w:tc>
          <w:tcPr>
            <w:tcW w:w="532" w:type="pct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605" w:type="pct"/>
            <w:gridSpan w:val="5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54" w:type="pct"/>
            <w:gridSpan w:val="3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18" w:type="pct"/>
            <w:gridSpan w:val="4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15" w:type="pct"/>
            <w:gridSpan w:val="3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17" w:type="pct"/>
            <w:gridSpan w:val="3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473" w:type="pct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32" w:type="pct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9 879,5</w:t>
            </w:r>
          </w:p>
        </w:tc>
        <w:tc>
          <w:tcPr>
            <w:tcW w:w="605" w:type="pct"/>
            <w:gridSpan w:val="5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1 612,9</w:t>
            </w:r>
          </w:p>
        </w:tc>
        <w:tc>
          <w:tcPr>
            <w:tcW w:w="554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8 266,6</w:t>
            </w:r>
          </w:p>
        </w:tc>
        <w:tc>
          <w:tcPr>
            <w:tcW w:w="518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5 025,0</w:t>
            </w:r>
          </w:p>
        </w:tc>
        <w:tc>
          <w:tcPr>
            <w:tcW w:w="515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16,5</w:t>
            </w:r>
          </w:p>
        </w:tc>
        <w:tc>
          <w:tcPr>
            <w:tcW w:w="517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969,4</w:t>
            </w:r>
          </w:p>
        </w:tc>
        <w:tc>
          <w:tcPr>
            <w:tcW w:w="473" w:type="pct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2 255,7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32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13 011,8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2 311,8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10 700,0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3 443,1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14,1</w:t>
            </w:r>
          </w:p>
        </w:tc>
        <w:tc>
          <w:tcPr>
            <w:tcW w:w="517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1 293,2</w:t>
            </w:r>
          </w:p>
        </w:tc>
        <w:tc>
          <w:tcPr>
            <w:tcW w:w="473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5 949,6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32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24 119,3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8 341,8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15 777,5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5 241,9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22,7</w:t>
            </w:r>
          </w:p>
        </w:tc>
        <w:tc>
          <w:tcPr>
            <w:tcW w:w="517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2 066,9</w:t>
            </w:r>
          </w:p>
        </w:tc>
        <w:tc>
          <w:tcPr>
            <w:tcW w:w="473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8 446,0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32" w:type="pct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21 062,1</w:t>
            </w:r>
          </w:p>
        </w:tc>
        <w:tc>
          <w:tcPr>
            <w:tcW w:w="605" w:type="pct"/>
            <w:gridSpan w:val="5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5 416,2</w:t>
            </w:r>
          </w:p>
        </w:tc>
        <w:tc>
          <w:tcPr>
            <w:tcW w:w="554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15 645,9</w:t>
            </w:r>
          </w:p>
        </w:tc>
        <w:tc>
          <w:tcPr>
            <w:tcW w:w="518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5 312,0</w:t>
            </w:r>
          </w:p>
        </w:tc>
        <w:tc>
          <w:tcPr>
            <w:tcW w:w="515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20,9</w:t>
            </w:r>
          </w:p>
        </w:tc>
        <w:tc>
          <w:tcPr>
            <w:tcW w:w="517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2 217,7</w:t>
            </w:r>
          </w:p>
        </w:tc>
        <w:tc>
          <w:tcPr>
            <w:tcW w:w="473" w:type="pct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8 095,3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B2C78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32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1 340,9</w:t>
            </w:r>
          </w:p>
        </w:tc>
        <w:tc>
          <w:tcPr>
            <w:tcW w:w="605" w:type="pct"/>
            <w:gridSpan w:val="5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367,8</w:t>
            </w:r>
          </w:p>
        </w:tc>
        <w:tc>
          <w:tcPr>
            <w:tcW w:w="554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973,1</w:t>
            </w:r>
          </w:p>
        </w:tc>
        <w:tc>
          <w:tcPr>
            <w:tcW w:w="518" w:type="pct"/>
            <w:gridSpan w:val="4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274,6</w:t>
            </w:r>
          </w:p>
        </w:tc>
        <w:tc>
          <w:tcPr>
            <w:tcW w:w="515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3,1</w:t>
            </w:r>
          </w:p>
        </w:tc>
        <w:tc>
          <w:tcPr>
            <w:tcW w:w="517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146,8</w:t>
            </w:r>
          </w:p>
        </w:tc>
        <w:tc>
          <w:tcPr>
            <w:tcW w:w="473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548,6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service activities</w:t>
            </w:r>
          </w:p>
        </w:tc>
        <w:tc>
          <w:tcPr>
            <w:tcW w:w="532" w:type="pct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605" w:type="pct"/>
            <w:gridSpan w:val="5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54" w:type="pct"/>
            <w:gridSpan w:val="3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18" w:type="pct"/>
            <w:gridSpan w:val="4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15" w:type="pct"/>
            <w:gridSpan w:val="3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517" w:type="pct"/>
            <w:gridSpan w:val="3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473" w:type="pct"/>
            <w:vAlign w:val="bottom"/>
          </w:tcPr>
          <w:p w:rsidR="009B7109" w:rsidRPr="00920B64" w:rsidRDefault="009B7109" w:rsidP="00BB2C78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32" w:type="pct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1 463 526,1</w:t>
            </w:r>
          </w:p>
        </w:tc>
        <w:tc>
          <w:tcPr>
            <w:tcW w:w="605" w:type="pct"/>
            <w:gridSpan w:val="5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574 445,2</w:t>
            </w:r>
          </w:p>
        </w:tc>
        <w:tc>
          <w:tcPr>
            <w:tcW w:w="554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889 080,9</w:t>
            </w:r>
          </w:p>
        </w:tc>
        <w:tc>
          <w:tcPr>
            <w:tcW w:w="518" w:type="pct"/>
            <w:gridSpan w:val="4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47 785,9</w:t>
            </w:r>
          </w:p>
        </w:tc>
        <w:tc>
          <w:tcPr>
            <w:tcW w:w="515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707,9</w:t>
            </w:r>
          </w:p>
        </w:tc>
        <w:tc>
          <w:tcPr>
            <w:tcW w:w="517" w:type="pct"/>
            <w:gridSpan w:val="3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8 260,5</w:t>
            </w:r>
          </w:p>
        </w:tc>
        <w:tc>
          <w:tcPr>
            <w:tcW w:w="473" w:type="pct"/>
            <w:vAlign w:val="bottom"/>
          </w:tcPr>
          <w:p w:rsidR="009B7109" w:rsidRPr="00920B64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832 326,6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05AC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32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1 449 616,0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550 023,5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899 592,5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35 095,2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433,3</w:t>
            </w:r>
          </w:p>
        </w:tc>
        <w:tc>
          <w:tcPr>
            <w:tcW w:w="517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10 973,8</w:t>
            </w:r>
          </w:p>
        </w:tc>
        <w:tc>
          <w:tcPr>
            <w:tcW w:w="473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853 090,2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32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1 668 581,4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743 880,4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924 701,0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36 563,3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430,6</w:t>
            </w:r>
          </w:p>
        </w:tc>
        <w:tc>
          <w:tcPr>
            <w:tcW w:w="517" w:type="pct"/>
            <w:gridSpan w:val="3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11 411,8</w:t>
            </w:r>
          </w:p>
        </w:tc>
        <w:tc>
          <w:tcPr>
            <w:tcW w:w="473" w:type="pct"/>
            <w:vAlign w:val="bottom"/>
          </w:tcPr>
          <w:p w:rsidR="009B7109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876 295,3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05AC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32" w:type="pct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1 840 371,3</w:t>
            </w:r>
          </w:p>
        </w:tc>
        <w:tc>
          <w:tcPr>
            <w:tcW w:w="605" w:type="pct"/>
            <w:gridSpan w:val="5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665 400,0</w:t>
            </w:r>
          </w:p>
        </w:tc>
        <w:tc>
          <w:tcPr>
            <w:tcW w:w="554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1 174 971,3</w:t>
            </w:r>
          </w:p>
        </w:tc>
        <w:tc>
          <w:tcPr>
            <w:tcW w:w="518" w:type="pct"/>
            <w:gridSpan w:val="4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45 251,2</w:t>
            </w:r>
          </w:p>
        </w:tc>
        <w:tc>
          <w:tcPr>
            <w:tcW w:w="515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533,5</w:t>
            </w:r>
          </w:p>
        </w:tc>
        <w:tc>
          <w:tcPr>
            <w:tcW w:w="517" w:type="pct"/>
            <w:gridSpan w:val="3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18 179,9</w:t>
            </w:r>
          </w:p>
        </w:tc>
        <w:tc>
          <w:tcPr>
            <w:tcW w:w="473" w:type="pct"/>
            <w:vAlign w:val="bottom"/>
          </w:tcPr>
          <w:p w:rsidR="009B7109" w:rsidRPr="007E4326" w:rsidRDefault="009B7109" w:rsidP="00B05AC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1 111 006,7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B2C78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32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624 202,2</w:t>
            </w:r>
          </w:p>
        </w:tc>
        <w:tc>
          <w:tcPr>
            <w:tcW w:w="605" w:type="pct"/>
            <w:gridSpan w:val="5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175 885,7</w:t>
            </w:r>
          </w:p>
        </w:tc>
        <w:tc>
          <w:tcPr>
            <w:tcW w:w="554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448 316,5</w:t>
            </w:r>
          </w:p>
        </w:tc>
        <w:tc>
          <w:tcPr>
            <w:tcW w:w="518" w:type="pct"/>
            <w:gridSpan w:val="4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1 057,2</w:t>
            </w:r>
          </w:p>
        </w:tc>
        <w:tc>
          <w:tcPr>
            <w:tcW w:w="515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449,2</w:t>
            </w:r>
          </w:p>
        </w:tc>
        <w:tc>
          <w:tcPr>
            <w:tcW w:w="517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8 001,6</w:t>
            </w:r>
          </w:p>
        </w:tc>
        <w:tc>
          <w:tcPr>
            <w:tcW w:w="473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438 808,5</w:t>
            </w:r>
          </w:p>
        </w:tc>
      </w:tr>
      <w:tr w:rsidR="009B7109" w:rsidRPr="009B6ECF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Activities of households as employers; undifferentiated godds and services-producing activities of households for own use</w:t>
            </w:r>
          </w:p>
        </w:tc>
        <w:tc>
          <w:tcPr>
            <w:tcW w:w="532" w:type="pct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605" w:type="pct"/>
            <w:gridSpan w:val="5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54" w:type="pct"/>
            <w:gridSpan w:val="3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18" w:type="pct"/>
            <w:gridSpan w:val="4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15" w:type="pct"/>
            <w:gridSpan w:val="3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517" w:type="pct"/>
            <w:gridSpan w:val="3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473" w:type="pct"/>
            <w:vAlign w:val="bottom"/>
          </w:tcPr>
          <w:p w:rsidR="009B7109" w:rsidRPr="00770BC8" w:rsidRDefault="009B7109" w:rsidP="00BB2C78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27504F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9B710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32" w:type="pct"/>
            <w:vAlign w:val="bottom"/>
          </w:tcPr>
          <w:p w:rsidR="009B7109" w:rsidRPr="00920B6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46 032,7</w:t>
            </w:r>
          </w:p>
        </w:tc>
        <w:tc>
          <w:tcPr>
            <w:tcW w:w="605" w:type="pct"/>
            <w:gridSpan w:val="5"/>
            <w:vAlign w:val="bottom"/>
          </w:tcPr>
          <w:p w:rsidR="009B7109" w:rsidRPr="00920B6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13 933,7</w:t>
            </w:r>
          </w:p>
        </w:tc>
        <w:tc>
          <w:tcPr>
            <w:tcW w:w="554" w:type="pct"/>
            <w:gridSpan w:val="3"/>
            <w:vAlign w:val="bottom"/>
          </w:tcPr>
          <w:p w:rsidR="009B7109" w:rsidRPr="00920B64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32 099,0</w:t>
            </w:r>
          </w:p>
        </w:tc>
        <w:tc>
          <w:tcPr>
            <w:tcW w:w="518" w:type="pct"/>
            <w:gridSpan w:val="4"/>
            <w:vAlign w:val="bottom"/>
          </w:tcPr>
          <w:p w:rsidR="009B7109" w:rsidRPr="00920B6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16 132,8</w:t>
            </w:r>
          </w:p>
        </w:tc>
        <w:tc>
          <w:tcPr>
            <w:tcW w:w="515" w:type="pct"/>
            <w:gridSpan w:val="3"/>
            <w:vAlign w:val="bottom"/>
          </w:tcPr>
          <w:p w:rsidR="009B7109" w:rsidRPr="00920B6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81,1</w:t>
            </w:r>
          </w:p>
        </w:tc>
        <w:tc>
          <w:tcPr>
            <w:tcW w:w="517" w:type="pct"/>
            <w:gridSpan w:val="3"/>
            <w:vAlign w:val="bottom"/>
          </w:tcPr>
          <w:p w:rsidR="009B7109" w:rsidRPr="00B42D54" w:rsidRDefault="009B7109" w:rsidP="009B710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473" w:type="pct"/>
            <w:vAlign w:val="bottom"/>
          </w:tcPr>
          <w:p w:rsidR="009B7109" w:rsidRPr="00920B64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20B64">
              <w:rPr>
                <w:rFonts w:ascii="Calibri" w:hAnsi="Calibri"/>
                <w:sz w:val="16"/>
                <w:szCs w:val="16"/>
              </w:rPr>
              <w:t>15 885,1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9B7109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32" w:type="pct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73 768,5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32 939,4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40 829,1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21 183,2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83,9</w:t>
            </w:r>
          </w:p>
        </w:tc>
        <w:tc>
          <w:tcPr>
            <w:tcW w:w="517" w:type="pct"/>
            <w:gridSpan w:val="3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473" w:type="pct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19 562,0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9B710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32" w:type="pct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79 825,6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35 884,9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43 940,7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23 793,0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87,7</w:t>
            </w:r>
          </w:p>
        </w:tc>
        <w:tc>
          <w:tcPr>
            <w:tcW w:w="517" w:type="pct"/>
            <w:gridSpan w:val="3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473" w:type="pct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20 060,0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9B710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32" w:type="pct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91 872,4</w:t>
            </w:r>
          </w:p>
        </w:tc>
        <w:tc>
          <w:tcPr>
            <w:tcW w:w="605" w:type="pct"/>
            <w:gridSpan w:val="5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45 431,9</w:t>
            </w:r>
          </w:p>
        </w:tc>
        <w:tc>
          <w:tcPr>
            <w:tcW w:w="554" w:type="pct"/>
            <w:gridSpan w:val="3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46 440,5</w:t>
            </w:r>
          </w:p>
        </w:tc>
        <w:tc>
          <w:tcPr>
            <w:tcW w:w="518" w:type="pct"/>
            <w:gridSpan w:val="4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25 308,1</w:t>
            </w:r>
          </w:p>
        </w:tc>
        <w:tc>
          <w:tcPr>
            <w:tcW w:w="515" w:type="pct"/>
            <w:gridSpan w:val="3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103,1</w:t>
            </w:r>
          </w:p>
        </w:tc>
        <w:tc>
          <w:tcPr>
            <w:tcW w:w="517" w:type="pct"/>
            <w:gridSpan w:val="3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473" w:type="pct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21 029,3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BB2C78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32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81 066,4</w:t>
            </w:r>
          </w:p>
        </w:tc>
        <w:tc>
          <w:tcPr>
            <w:tcW w:w="605" w:type="pct"/>
            <w:gridSpan w:val="5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31 473,4</w:t>
            </w:r>
          </w:p>
        </w:tc>
        <w:tc>
          <w:tcPr>
            <w:tcW w:w="554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49 593,0</w:t>
            </w:r>
          </w:p>
        </w:tc>
        <w:tc>
          <w:tcPr>
            <w:tcW w:w="518" w:type="pct"/>
            <w:gridSpan w:val="4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25 493,9</w:t>
            </w:r>
          </w:p>
        </w:tc>
        <w:tc>
          <w:tcPr>
            <w:tcW w:w="515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188,8</w:t>
            </w:r>
          </w:p>
        </w:tc>
        <w:tc>
          <w:tcPr>
            <w:tcW w:w="517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</w:t>
            </w:r>
          </w:p>
        </w:tc>
        <w:tc>
          <w:tcPr>
            <w:tcW w:w="473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23 910,3</w:t>
            </w:r>
          </w:p>
        </w:tc>
      </w:tr>
      <w:tr w:rsidR="009B7109" w:rsidRPr="006A422E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 for branches</w:t>
            </w:r>
          </w:p>
        </w:tc>
        <w:tc>
          <w:tcPr>
            <w:tcW w:w="532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05" w:type="pct"/>
            <w:gridSpan w:val="5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4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18" w:type="pct"/>
            <w:gridSpan w:val="4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15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17" w:type="pct"/>
            <w:gridSpan w:val="3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73" w:type="pct"/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Pr="006A422E" w:rsidRDefault="009B7109" w:rsidP="009B710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532" w:type="pct"/>
            <w:vAlign w:val="bottom"/>
          </w:tcPr>
          <w:p w:rsidR="009B7109" w:rsidRPr="00920B64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11 568 761,0</w:t>
            </w:r>
          </w:p>
        </w:tc>
        <w:tc>
          <w:tcPr>
            <w:tcW w:w="605" w:type="pct"/>
            <w:gridSpan w:val="5"/>
            <w:vAlign w:val="bottom"/>
          </w:tcPr>
          <w:p w:rsidR="009B7109" w:rsidRPr="00920B64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3 843 149,8</w:t>
            </w:r>
          </w:p>
        </w:tc>
        <w:tc>
          <w:tcPr>
            <w:tcW w:w="554" w:type="pct"/>
            <w:gridSpan w:val="3"/>
            <w:vAlign w:val="bottom"/>
          </w:tcPr>
          <w:p w:rsidR="009B7109" w:rsidRPr="00920B64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7 725 611,2</w:t>
            </w:r>
          </w:p>
        </w:tc>
        <w:tc>
          <w:tcPr>
            <w:tcW w:w="518" w:type="pct"/>
            <w:gridSpan w:val="4"/>
            <w:vAlign w:val="bottom"/>
          </w:tcPr>
          <w:p w:rsidR="009B7109" w:rsidRPr="00920B64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868 799,0</w:t>
            </w:r>
          </w:p>
        </w:tc>
        <w:tc>
          <w:tcPr>
            <w:tcW w:w="515" w:type="pct"/>
            <w:gridSpan w:val="3"/>
            <w:vAlign w:val="bottom"/>
          </w:tcPr>
          <w:p w:rsidR="009B7109" w:rsidRPr="00920B64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51 419,0</w:t>
            </w:r>
          </w:p>
        </w:tc>
        <w:tc>
          <w:tcPr>
            <w:tcW w:w="517" w:type="pct"/>
            <w:gridSpan w:val="3"/>
            <w:vAlign w:val="bottom"/>
          </w:tcPr>
          <w:p w:rsidR="009B7109" w:rsidRPr="00920B64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590 959,1</w:t>
            </w:r>
          </w:p>
        </w:tc>
        <w:tc>
          <w:tcPr>
            <w:tcW w:w="473" w:type="pct"/>
            <w:vAlign w:val="bottom"/>
          </w:tcPr>
          <w:p w:rsidR="009B7109" w:rsidRPr="00920B64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20B64">
              <w:rPr>
                <w:rFonts w:ascii="Calibri" w:hAnsi="Calibri"/>
                <w:color w:val="000000"/>
                <w:sz w:val="16"/>
                <w:szCs w:val="16"/>
              </w:rPr>
              <w:t>6 214 434,1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Pr="00F07197" w:rsidRDefault="009B7109" w:rsidP="009B710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532" w:type="pct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13 258 530,4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4 919 390,5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8 339 139,9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924 113,6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42 224,8</w:t>
            </w:r>
          </w:p>
        </w:tc>
        <w:tc>
          <w:tcPr>
            <w:tcW w:w="517" w:type="pct"/>
            <w:gridSpan w:val="3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639 693,2</w:t>
            </w:r>
          </w:p>
        </w:tc>
        <w:tc>
          <w:tcPr>
            <w:tcW w:w="473" w:type="pct"/>
            <w:vAlign w:val="bottom"/>
          </w:tcPr>
          <w:p w:rsidR="009B7109" w:rsidRPr="00C33AB3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33AB3">
              <w:rPr>
                <w:rFonts w:ascii="Calibri" w:hAnsi="Calibri"/>
                <w:color w:val="000000"/>
                <w:sz w:val="16"/>
                <w:szCs w:val="16"/>
              </w:rPr>
              <w:t>6 733 108,3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9B710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532" w:type="pct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14 288 036,2</w:t>
            </w:r>
          </w:p>
        </w:tc>
        <w:tc>
          <w:tcPr>
            <w:tcW w:w="605" w:type="pct"/>
            <w:gridSpan w:val="5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5 140 447,0</w:t>
            </w:r>
          </w:p>
        </w:tc>
        <w:tc>
          <w:tcPr>
            <w:tcW w:w="554" w:type="pct"/>
            <w:gridSpan w:val="3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9 147 589,2</w:t>
            </w:r>
          </w:p>
        </w:tc>
        <w:tc>
          <w:tcPr>
            <w:tcW w:w="518" w:type="pct"/>
            <w:gridSpan w:val="4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1 098 694,9</w:t>
            </w:r>
          </w:p>
        </w:tc>
        <w:tc>
          <w:tcPr>
            <w:tcW w:w="515" w:type="pct"/>
            <w:gridSpan w:val="3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41 538,0</w:t>
            </w:r>
          </w:p>
        </w:tc>
        <w:tc>
          <w:tcPr>
            <w:tcW w:w="517" w:type="pct"/>
            <w:gridSpan w:val="3"/>
            <w:vAlign w:val="bottom"/>
          </w:tcPr>
          <w:p w:rsidR="009B7109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703 855,3</w:t>
            </w:r>
          </w:p>
        </w:tc>
        <w:tc>
          <w:tcPr>
            <w:tcW w:w="473" w:type="pct"/>
            <w:vAlign w:val="bottom"/>
          </w:tcPr>
          <w:p w:rsidR="009B7109" w:rsidRPr="00C33AB3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33AB3">
              <w:rPr>
                <w:rFonts w:ascii="Calibri" w:hAnsi="Calibri"/>
                <w:color w:val="000000"/>
                <w:sz w:val="16"/>
                <w:szCs w:val="16"/>
              </w:rPr>
              <w:t>7 303 501,0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vAlign w:val="bottom"/>
          </w:tcPr>
          <w:p w:rsidR="009B7109" w:rsidRDefault="009B7109" w:rsidP="009B710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532" w:type="pct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16 428 063,0</w:t>
            </w:r>
          </w:p>
        </w:tc>
        <w:tc>
          <w:tcPr>
            <w:tcW w:w="605" w:type="pct"/>
            <w:gridSpan w:val="5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5 936 347,5</w:t>
            </w:r>
          </w:p>
        </w:tc>
        <w:tc>
          <w:tcPr>
            <w:tcW w:w="554" w:type="pct"/>
            <w:gridSpan w:val="3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10 491 715,5</w:t>
            </w:r>
          </w:p>
        </w:tc>
        <w:tc>
          <w:tcPr>
            <w:tcW w:w="518" w:type="pct"/>
            <w:gridSpan w:val="4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1 285 188,4</w:t>
            </w:r>
          </w:p>
        </w:tc>
        <w:tc>
          <w:tcPr>
            <w:tcW w:w="515" w:type="pct"/>
            <w:gridSpan w:val="3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51 287,6</w:t>
            </w:r>
          </w:p>
        </w:tc>
        <w:tc>
          <w:tcPr>
            <w:tcW w:w="517" w:type="pct"/>
            <w:gridSpan w:val="3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804 082,5</w:t>
            </w:r>
          </w:p>
        </w:tc>
        <w:tc>
          <w:tcPr>
            <w:tcW w:w="473" w:type="pct"/>
            <w:vAlign w:val="bottom"/>
          </w:tcPr>
          <w:p w:rsidR="009B7109" w:rsidRPr="007E4326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8 351 157,0</w:t>
            </w:r>
          </w:p>
        </w:tc>
      </w:tr>
      <w:tr w:rsidR="009B7109" w:rsidRPr="00F07197" w:rsidTr="009B7109">
        <w:trPr>
          <w:cantSplit/>
        </w:trPr>
        <w:tc>
          <w:tcPr>
            <w:tcW w:w="1286" w:type="pct"/>
            <w:tcBorders>
              <w:bottom w:val="single" w:sz="4" w:space="0" w:color="auto"/>
            </w:tcBorders>
            <w:vAlign w:val="bottom"/>
          </w:tcPr>
          <w:p w:rsidR="009B7109" w:rsidRDefault="009B7109" w:rsidP="00BB2C78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13275">
              <w:rPr>
                <w:rFonts w:ascii="Calibri" w:hAnsi="Calibri"/>
                <w:color w:val="000000"/>
                <w:sz w:val="16"/>
                <w:szCs w:val="16"/>
              </w:rPr>
              <w:t>14 949 125,6</w:t>
            </w:r>
          </w:p>
        </w:tc>
        <w:tc>
          <w:tcPr>
            <w:tcW w:w="605" w:type="pct"/>
            <w:gridSpan w:val="5"/>
            <w:tcBorders>
              <w:bottom w:val="single" w:sz="4" w:space="0" w:color="auto"/>
            </w:tcBorders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13275">
              <w:rPr>
                <w:rFonts w:ascii="Calibri" w:hAnsi="Calibri"/>
                <w:color w:val="000000"/>
                <w:sz w:val="16"/>
                <w:szCs w:val="16"/>
              </w:rPr>
              <w:t>5 211 262,3</w:t>
            </w:r>
          </w:p>
        </w:tc>
        <w:tc>
          <w:tcPr>
            <w:tcW w:w="554" w:type="pct"/>
            <w:gridSpan w:val="3"/>
            <w:tcBorders>
              <w:bottom w:val="single" w:sz="4" w:space="0" w:color="auto"/>
            </w:tcBorders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13275">
              <w:rPr>
                <w:rFonts w:ascii="Calibri" w:hAnsi="Calibri"/>
                <w:color w:val="000000"/>
                <w:sz w:val="16"/>
                <w:szCs w:val="16"/>
              </w:rPr>
              <w:t>9 737 863,3</w:t>
            </w:r>
          </w:p>
        </w:tc>
        <w:tc>
          <w:tcPr>
            <w:tcW w:w="518" w:type="pct"/>
            <w:gridSpan w:val="4"/>
            <w:tcBorders>
              <w:bottom w:val="single" w:sz="4" w:space="0" w:color="auto"/>
            </w:tcBorders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13275">
              <w:rPr>
                <w:rFonts w:ascii="Calibri" w:hAnsi="Calibri"/>
                <w:color w:val="000000"/>
                <w:sz w:val="16"/>
                <w:szCs w:val="16"/>
              </w:rPr>
              <w:t>1 085 543,6</w:t>
            </w:r>
          </w:p>
        </w:tc>
        <w:tc>
          <w:tcPr>
            <w:tcW w:w="515" w:type="pct"/>
            <w:gridSpan w:val="3"/>
            <w:tcBorders>
              <w:bottom w:val="single" w:sz="4" w:space="0" w:color="auto"/>
            </w:tcBorders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13275">
              <w:rPr>
                <w:rFonts w:ascii="Calibri" w:hAnsi="Calibri"/>
                <w:color w:val="000000"/>
                <w:sz w:val="16"/>
                <w:szCs w:val="16"/>
              </w:rPr>
              <w:t>49 534,9</w:t>
            </w:r>
          </w:p>
        </w:tc>
        <w:tc>
          <w:tcPr>
            <w:tcW w:w="517" w:type="pct"/>
            <w:gridSpan w:val="3"/>
            <w:tcBorders>
              <w:bottom w:val="single" w:sz="4" w:space="0" w:color="auto"/>
            </w:tcBorders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13275">
              <w:rPr>
                <w:rFonts w:ascii="Calibri" w:hAnsi="Calibri"/>
                <w:color w:val="000000"/>
                <w:sz w:val="16"/>
                <w:szCs w:val="16"/>
              </w:rPr>
              <w:t>872 605,4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:rsidR="009B7109" w:rsidRPr="00513275" w:rsidRDefault="009B7109" w:rsidP="009B710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13275">
              <w:rPr>
                <w:rFonts w:ascii="Calibri" w:hAnsi="Calibri"/>
                <w:color w:val="000000"/>
                <w:sz w:val="16"/>
                <w:szCs w:val="16"/>
              </w:rPr>
              <w:t>7 730 179,4</w:t>
            </w:r>
          </w:p>
        </w:tc>
      </w:tr>
    </w:tbl>
    <w:p w:rsidR="00675842" w:rsidRPr="001F5109" w:rsidRDefault="00D87083" w:rsidP="001470D7">
      <w:pPr>
        <w:pStyle w:val="3"/>
        <w:pageBreakBefore/>
        <w:spacing w:before="240" w:after="120"/>
        <w:jc w:val="center"/>
        <w:rPr>
          <w:rFonts w:ascii="Calibri" w:hAnsi="Calibri"/>
          <w:sz w:val="20"/>
          <w:lang w:val="en-US"/>
        </w:rPr>
      </w:pPr>
      <w:bookmarkStart w:id="27" w:name="_Toc465247928"/>
      <w:r w:rsidRPr="001F5109">
        <w:rPr>
          <w:rFonts w:ascii="Calibri" w:hAnsi="Calibri"/>
          <w:sz w:val="20"/>
          <w:lang w:val="en-US"/>
        </w:rPr>
        <w:lastRenderedPageBreak/>
        <w:t>1.</w:t>
      </w:r>
      <w:r w:rsidR="00546E54" w:rsidRPr="001F5109">
        <w:rPr>
          <w:rFonts w:ascii="Calibri" w:hAnsi="Calibri"/>
          <w:sz w:val="20"/>
          <w:lang w:val="en-US"/>
        </w:rPr>
        <w:t>2</w:t>
      </w:r>
      <w:r w:rsidR="001F5109">
        <w:rPr>
          <w:rFonts w:ascii="Calibri" w:hAnsi="Calibri"/>
          <w:sz w:val="20"/>
        </w:rPr>
        <w:t>7</w:t>
      </w:r>
      <w:r w:rsidR="00675842" w:rsidRPr="001F5109">
        <w:rPr>
          <w:rFonts w:ascii="Calibri" w:hAnsi="Calibri"/>
          <w:sz w:val="20"/>
          <w:lang w:val="en-US"/>
        </w:rPr>
        <w:t xml:space="preserve"> External transaction</w:t>
      </w:r>
      <w:bookmarkEnd w:id="27"/>
    </w:p>
    <w:p w:rsidR="00675842" w:rsidRPr="006A422E" w:rsidRDefault="002724A6" w:rsidP="00BB2C78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 w:rsidRPr="006A422E">
        <w:rPr>
          <w:rFonts w:ascii="Calibri" w:hAnsi="Calibri" w:cs="Calibri"/>
          <w:szCs w:val="16"/>
          <w:lang w:val="en-US"/>
        </w:rPr>
        <w:t>in</w:t>
      </w:r>
      <w:r w:rsidR="00C0747F" w:rsidRPr="006A422E">
        <w:rPr>
          <w:rFonts w:ascii="Calibri" w:hAnsi="Calibri" w:cs="Calibri"/>
          <w:szCs w:val="16"/>
          <w:lang w:val="en-US"/>
        </w:rPr>
        <w:t xml:space="preserve"> current prices,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="00C0747F" w:rsidRPr="006A422E">
        <w:rPr>
          <w:rFonts w:ascii="Calibri" w:hAnsi="Calibri" w:cs="Calibri"/>
          <w:szCs w:val="16"/>
          <w:lang w:val="en-US"/>
        </w:rPr>
        <w:t xml:space="preserve"> tenge</w:t>
      </w:r>
    </w:p>
    <w:tbl>
      <w:tblPr>
        <w:tblW w:w="942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973"/>
        <w:gridCol w:w="1274"/>
        <w:gridCol w:w="6"/>
        <w:gridCol w:w="1269"/>
        <w:gridCol w:w="7"/>
        <w:gridCol w:w="1270"/>
        <w:gridCol w:w="1278"/>
        <w:gridCol w:w="1275"/>
        <w:gridCol w:w="69"/>
      </w:tblGrid>
      <w:tr w:rsidR="005D1330" w:rsidRPr="006A422E" w:rsidTr="005D1330">
        <w:trPr>
          <w:cantSplit/>
        </w:trPr>
        <w:tc>
          <w:tcPr>
            <w:tcW w:w="2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330" w:rsidRPr="006A422E" w:rsidRDefault="005D1330" w:rsidP="00BB2C78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30" w:rsidRPr="00270E3E" w:rsidRDefault="005D1330" w:rsidP="007250AF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30" w:rsidRPr="00270E3E" w:rsidRDefault="005D1330" w:rsidP="007250AF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30" w:rsidRPr="00270E3E" w:rsidRDefault="005D1330" w:rsidP="007250AF">
            <w:pPr>
              <w:pStyle w:val="a7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30" w:rsidRPr="00270E3E" w:rsidRDefault="005D1330" w:rsidP="007250AF">
            <w:pPr>
              <w:pStyle w:val="a7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1330" w:rsidRPr="00270E3E" w:rsidRDefault="005D1330" w:rsidP="00BB2C78">
            <w:pPr>
              <w:pStyle w:val="a7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</w:rPr>
              <w:t>2020</w:t>
            </w:r>
          </w:p>
        </w:tc>
      </w:tr>
      <w:tr w:rsidR="005D1330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5D1330" w:rsidRPr="006A422E" w:rsidRDefault="005D1330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Current transactions</w:t>
            </w:r>
          </w:p>
        </w:tc>
        <w:tc>
          <w:tcPr>
            <w:tcW w:w="1274" w:type="dxa"/>
          </w:tcPr>
          <w:p w:rsidR="005D1330" w:rsidRPr="00270E3E" w:rsidRDefault="005D1330" w:rsidP="00BB2C78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5D1330" w:rsidRPr="00270E3E" w:rsidRDefault="005D1330" w:rsidP="00BB2C78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5D1330" w:rsidRPr="00270E3E" w:rsidRDefault="005D1330" w:rsidP="00BB2C78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278" w:type="dxa"/>
            <w:vAlign w:val="bottom"/>
          </w:tcPr>
          <w:p w:rsidR="005D1330" w:rsidRPr="00270E3E" w:rsidRDefault="005D1330" w:rsidP="00BB2C78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5D1330" w:rsidRPr="00270E3E" w:rsidRDefault="005D1330" w:rsidP="00BB2C78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5D1330" w:rsidRPr="009B6ECF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5D1330" w:rsidRPr="006A422E" w:rsidRDefault="005D1330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Payments to the rest of the world</w:t>
            </w:r>
          </w:p>
        </w:tc>
        <w:tc>
          <w:tcPr>
            <w:tcW w:w="1274" w:type="dxa"/>
          </w:tcPr>
          <w:p w:rsidR="005D1330" w:rsidRPr="006A422E" w:rsidRDefault="005D1330" w:rsidP="00BB2C78">
            <w:pPr>
              <w:pStyle w:val="af2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5D1330" w:rsidRPr="006A422E" w:rsidRDefault="005D1330" w:rsidP="00BB2C78">
            <w:pPr>
              <w:pStyle w:val="af2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5D1330" w:rsidRPr="006A422E" w:rsidRDefault="005D1330" w:rsidP="00BB2C78">
            <w:pPr>
              <w:pStyle w:val="af2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5D1330" w:rsidRPr="006A422E" w:rsidRDefault="005D1330" w:rsidP="00BB2C78">
            <w:pPr>
              <w:pStyle w:val="af2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5D1330" w:rsidRPr="006A422E" w:rsidRDefault="005D1330" w:rsidP="00BB2C78">
            <w:pPr>
              <w:pStyle w:val="af2"/>
              <w:rPr>
                <w:rFonts w:ascii="Calibri" w:hAnsi="Calibri" w:cs="Calibri"/>
                <w:szCs w:val="16"/>
                <w:lang w:val="en-US"/>
              </w:rPr>
            </w:pP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Imports of goods and services</w:t>
            </w:r>
          </w:p>
        </w:tc>
        <w:tc>
          <w:tcPr>
            <w:tcW w:w="1274" w:type="dxa"/>
            <w:vAlign w:val="bottom"/>
          </w:tcPr>
          <w:p w:rsidR="00FD325B" w:rsidRPr="006A422E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13 371 609,8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13 283 468,9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16 012 952,6</w:t>
            </w:r>
          </w:p>
        </w:tc>
        <w:tc>
          <w:tcPr>
            <w:tcW w:w="1278" w:type="dxa"/>
            <w:vAlign w:val="bottom"/>
          </w:tcPr>
          <w:p w:rsidR="00FD325B" w:rsidRPr="00144747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44747">
              <w:rPr>
                <w:rFonts w:ascii="Calibri" w:hAnsi="Calibri"/>
                <w:sz w:val="16"/>
                <w:szCs w:val="16"/>
              </w:rPr>
              <w:t>19 760 914,8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18 720 252,7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Primary income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5 214 841,6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6 743 069,0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37F4A">
              <w:rPr>
                <w:rFonts w:ascii="Calibri" w:hAnsi="Calibri"/>
                <w:sz w:val="16"/>
                <w:szCs w:val="16"/>
              </w:rPr>
              <w:t>8 486 599,8</w:t>
            </w:r>
          </w:p>
        </w:tc>
        <w:tc>
          <w:tcPr>
            <w:tcW w:w="1278" w:type="dxa"/>
            <w:vAlign w:val="bottom"/>
          </w:tcPr>
          <w:p w:rsidR="00FD325B" w:rsidRPr="00144747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87010C">
              <w:rPr>
                <w:rFonts w:ascii="Calibri" w:hAnsi="Calibri"/>
                <w:sz w:val="16"/>
                <w:szCs w:val="16"/>
              </w:rPr>
              <w:t>9 728 572,0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7 029 106,2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including: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8" w:type="dxa"/>
            <w:vAlign w:val="bottom"/>
          </w:tcPr>
          <w:p w:rsidR="00FD325B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FD325B" w:rsidRPr="007E4326" w:rsidRDefault="00FD325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сompensation of</w:t>
            </w:r>
            <w:r w:rsidR="00AE70AA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employees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446 498,2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491 552,0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37F4A">
              <w:rPr>
                <w:rFonts w:ascii="Calibri" w:hAnsi="Calibri"/>
                <w:sz w:val="16"/>
                <w:szCs w:val="16"/>
              </w:rPr>
              <w:t>548 780,7</w:t>
            </w:r>
          </w:p>
        </w:tc>
        <w:tc>
          <w:tcPr>
            <w:tcW w:w="1278" w:type="dxa"/>
            <w:vAlign w:val="bottom"/>
          </w:tcPr>
          <w:p w:rsidR="00FD325B" w:rsidRPr="00144747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44747">
              <w:rPr>
                <w:rFonts w:ascii="Calibri" w:hAnsi="Calibri"/>
                <w:sz w:val="16"/>
                <w:szCs w:val="16"/>
              </w:rPr>
              <w:t>613 997,4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367 762,7</w:t>
            </w:r>
          </w:p>
        </w:tc>
      </w:tr>
      <w:tr w:rsidR="00FD325B" w:rsidRPr="009B6ECF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taxes on production and imports</w:t>
            </w:r>
          </w:p>
        </w:tc>
        <w:tc>
          <w:tcPr>
            <w:tcW w:w="1274" w:type="dxa"/>
            <w:vAlign w:val="bottom"/>
          </w:tcPr>
          <w:p w:rsidR="00FD325B" w:rsidRPr="00BE757F" w:rsidRDefault="00FD325B" w:rsidP="007250AF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E757F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gridSpan w:val="2"/>
            <w:vAlign w:val="bottom"/>
          </w:tcPr>
          <w:p w:rsidR="00FD325B" w:rsidRPr="00BE757F" w:rsidRDefault="00FD325B" w:rsidP="007250AF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E757F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7" w:type="dxa"/>
            <w:gridSpan w:val="2"/>
            <w:vAlign w:val="bottom"/>
          </w:tcPr>
          <w:p w:rsidR="00FD325B" w:rsidRPr="002866F9" w:rsidRDefault="00FD325B" w:rsidP="007250AF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866F9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8" w:type="dxa"/>
            <w:vAlign w:val="bottom"/>
          </w:tcPr>
          <w:p w:rsidR="00FD325B" w:rsidRPr="007F434E" w:rsidRDefault="00FD325B" w:rsidP="007C34F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F434E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vAlign w:val="bottom"/>
          </w:tcPr>
          <w:p w:rsidR="00FD325B" w:rsidRPr="007D78C0" w:rsidRDefault="00FD325B" w:rsidP="009B710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D78C0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property income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4 768 343,4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6 251 517,0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37F4A">
              <w:rPr>
                <w:rFonts w:ascii="Calibri" w:hAnsi="Calibri"/>
                <w:sz w:val="16"/>
                <w:szCs w:val="16"/>
              </w:rPr>
              <w:t>7 937 819,1</w:t>
            </w:r>
          </w:p>
        </w:tc>
        <w:tc>
          <w:tcPr>
            <w:tcW w:w="1278" w:type="dxa"/>
            <w:vAlign w:val="bottom"/>
          </w:tcPr>
          <w:p w:rsidR="00FD325B" w:rsidRPr="0087010C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87010C">
              <w:rPr>
                <w:rFonts w:ascii="Calibri" w:hAnsi="Calibri"/>
                <w:sz w:val="16"/>
                <w:szCs w:val="16"/>
              </w:rPr>
              <w:t>9 114 574,6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6 661 343,5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Current transfers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679 150,4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715 456,7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37F4A">
              <w:rPr>
                <w:rFonts w:ascii="Calibri" w:hAnsi="Calibri"/>
                <w:sz w:val="16"/>
                <w:szCs w:val="16"/>
              </w:rPr>
              <w:t>706 343,2</w:t>
            </w:r>
          </w:p>
        </w:tc>
        <w:tc>
          <w:tcPr>
            <w:tcW w:w="1278" w:type="dxa"/>
            <w:vAlign w:val="bottom"/>
          </w:tcPr>
          <w:p w:rsidR="00FD325B" w:rsidRPr="0087010C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87010C">
              <w:rPr>
                <w:rFonts w:ascii="Calibri" w:hAnsi="Calibri"/>
                <w:sz w:val="16"/>
                <w:szCs w:val="16"/>
              </w:rPr>
              <w:t>760 441,7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845 181,8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19 265 601,8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20 741 994,6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37F4A">
              <w:rPr>
                <w:rFonts w:ascii="Calibri" w:hAnsi="Calibri"/>
                <w:sz w:val="16"/>
                <w:szCs w:val="16"/>
              </w:rPr>
              <w:t>25 205 895,6</w:t>
            </w:r>
          </w:p>
        </w:tc>
        <w:tc>
          <w:tcPr>
            <w:tcW w:w="1278" w:type="dxa"/>
            <w:vAlign w:val="bottom"/>
          </w:tcPr>
          <w:p w:rsidR="00FD325B" w:rsidRPr="0087010C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87010C">
              <w:rPr>
                <w:rFonts w:ascii="Calibri" w:hAnsi="Calibri"/>
                <w:sz w:val="16"/>
                <w:szCs w:val="16"/>
              </w:rPr>
              <w:t>30 249 928,5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26 594 540,7</w:t>
            </w:r>
          </w:p>
        </w:tc>
      </w:tr>
      <w:tr w:rsidR="00FD325B" w:rsidRPr="009B6ECF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</w:t>
            </w:r>
            <w:r w:rsidR="00AE70AA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payments from the rest of the world</w:t>
            </w:r>
          </w:p>
        </w:tc>
        <w:tc>
          <w:tcPr>
            <w:tcW w:w="1274" w:type="dxa"/>
            <w:vAlign w:val="bottom"/>
          </w:tcPr>
          <w:p w:rsidR="00FD325B" w:rsidRPr="00BE757F" w:rsidRDefault="00FD325B" w:rsidP="007250AF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E757F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gridSpan w:val="2"/>
            <w:vAlign w:val="bottom"/>
          </w:tcPr>
          <w:p w:rsidR="00FD325B" w:rsidRPr="00BE757F" w:rsidRDefault="00FD325B" w:rsidP="007250AF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E757F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7" w:type="dxa"/>
            <w:gridSpan w:val="2"/>
            <w:vAlign w:val="bottom"/>
          </w:tcPr>
          <w:p w:rsidR="00FD325B" w:rsidRPr="002866F9" w:rsidRDefault="00FD325B" w:rsidP="007250AF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866F9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8" w:type="dxa"/>
            <w:vAlign w:val="bottom"/>
          </w:tcPr>
          <w:p w:rsidR="00FD325B" w:rsidRPr="007F434E" w:rsidRDefault="00FD325B" w:rsidP="007C34F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F434E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vAlign w:val="bottom"/>
          </w:tcPr>
          <w:p w:rsidR="00FD325B" w:rsidRPr="007D78C0" w:rsidRDefault="00FD325B" w:rsidP="009B710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Exports of goods and services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14 957 440,7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17 617 527,7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23 259 735,6</w:t>
            </w:r>
          </w:p>
        </w:tc>
        <w:tc>
          <w:tcPr>
            <w:tcW w:w="1278" w:type="dxa"/>
            <w:vAlign w:val="bottom"/>
          </w:tcPr>
          <w:p w:rsidR="00FD325B" w:rsidRPr="00144747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44747">
              <w:rPr>
                <w:rFonts w:ascii="Calibri" w:hAnsi="Calibri"/>
                <w:sz w:val="16"/>
                <w:szCs w:val="16"/>
              </w:rPr>
              <w:t>25 336 984,8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21 568 377,5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Primary income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764 459,0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753 420,7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37F4A">
              <w:rPr>
                <w:rFonts w:ascii="Calibri" w:hAnsi="Calibri"/>
                <w:sz w:val="16"/>
                <w:szCs w:val="16"/>
              </w:rPr>
              <w:t>855 117,9</w:t>
            </w:r>
          </w:p>
        </w:tc>
        <w:tc>
          <w:tcPr>
            <w:tcW w:w="1278" w:type="dxa"/>
            <w:vAlign w:val="bottom"/>
          </w:tcPr>
          <w:p w:rsidR="00FD325B" w:rsidRPr="00144747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87010C">
              <w:rPr>
                <w:rFonts w:ascii="Calibri" w:hAnsi="Calibri"/>
                <w:sz w:val="16"/>
                <w:szCs w:val="16"/>
              </w:rPr>
              <w:t>910 680,7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796 536,9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including: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8" w:type="dxa"/>
            <w:vAlign w:val="bottom"/>
          </w:tcPr>
          <w:p w:rsidR="00FD325B" w:rsidRPr="00144747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44747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compensation of</w:t>
            </w:r>
            <w:r w:rsidR="008A467C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employees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1 327,6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1 264,9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1 337,5</w:t>
            </w:r>
          </w:p>
        </w:tc>
        <w:tc>
          <w:tcPr>
            <w:tcW w:w="1278" w:type="dxa"/>
            <w:vAlign w:val="bottom"/>
          </w:tcPr>
          <w:p w:rsidR="00FD325B" w:rsidRPr="00144747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44747">
              <w:rPr>
                <w:rFonts w:ascii="Calibri" w:hAnsi="Calibri"/>
                <w:sz w:val="16"/>
                <w:szCs w:val="16"/>
              </w:rPr>
              <w:t>1 485,1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1 602,3</w:t>
            </w:r>
          </w:p>
        </w:tc>
      </w:tr>
      <w:tr w:rsidR="00FD325B" w:rsidRPr="009B6ECF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taxes on production and imports</w:t>
            </w:r>
          </w:p>
        </w:tc>
        <w:tc>
          <w:tcPr>
            <w:tcW w:w="1274" w:type="dxa"/>
            <w:vAlign w:val="bottom"/>
          </w:tcPr>
          <w:p w:rsidR="00FD325B" w:rsidRPr="00BE757F" w:rsidRDefault="00FD325B" w:rsidP="007250AF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E757F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gridSpan w:val="2"/>
            <w:vAlign w:val="bottom"/>
          </w:tcPr>
          <w:p w:rsidR="00FD325B" w:rsidRPr="00BE757F" w:rsidRDefault="00FD325B" w:rsidP="007250AF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E757F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7" w:type="dxa"/>
            <w:gridSpan w:val="2"/>
            <w:vAlign w:val="bottom"/>
          </w:tcPr>
          <w:p w:rsidR="00FD325B" w:rsidRPr="002866F9" w:rsidRDefault="00FD325B" w:rsidP="007250AF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866F9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8" w:type="dxa"/>
            <w:vAlign w:val="bottom"/>
          </w:tcPr>
          <w:p w:rsidR="00FD325B" w:rsidRPr="007F434E" w:rsidRDefault="00FD325B" w:rsidP="007C34FC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F434E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vAlign w:val="bottom"/>
          </w:tcPr>
          <w:p w:rsidR="00FD325B" w:rsidRPr="007D78C0" w:rsidRDefault="00FD325B" w:rsidP="009B710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property income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763 131,4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752 155,8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37F4A">
              <w:rPr>
                <w:rFonts w:ascii="Calibri" w:hAnsi="Calibri"/>
                <w:sz w:val="16"/>
                <w:szCs w:val="16"/>
              </w:rPr>
              <w:t>853 780,4</w:t>
            </w:r>
          </w:p>
        </w:tc>
        <w:tc>
          <w:tcPr>
            <w:tcW w:w="1278" w:type="dxa"/>
            <w:vAlign w:val="bottom"/>
          </w:tcPr>
          <w:p w:rsidR="00FD325B" w:rsidRPr="00144747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87010C">
              <w:rPr>
                <w:rFonts w:ascii="Calibri" w:hAnsi="Calibri"/>
                <w:sz w:val="16"/>
                <w:szCs w:val="16"/>
              </w:rPr>
              <w:t>909 195,6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794 934,6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Current transfers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544 457,6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681 725,8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1 030 576,1</w:t>
            </w:r>
          </w:p>
        </w:tc>
        <w:tc>
          <w:tcPr>
            <w:tcW w:w="1278" w:type="dxa"/>
            <w:vAlign w:val="bottom"/>
          </w:tcPr>
          <w:p w:rsidR="00FD325B" w:rsidRPr="00144747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44747">
              <w:rPr>
                <w:rFonts w:ascii="Calibri" w:hAnsi="Calibri"/>
                <w:sz w:val="16"/>
                <w:szCs w:val="16"/>
              </w:rPr>
              <w:t>1 160 225,7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1 402 181,7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BB2C7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Total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16 266 357,3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19 052 674,2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37F4A">
              <w:rPr>
                <w:rFonts w:ascii="Calibri" w:hAnsi="Calibri"/>
                <w:sz w:val="16"/>
                <w:szCs w:val="16"/>
              </w:rPr>
              <w:t>25 145 429,6</w:t>
            </w:r>
          </w:p>
        </w:tc>
        <w:tc>
          <w:tcPr>
            <w:tcW w:w="1278" w:type="dxa"/>
            <w:vAlign w:val="bottom"/>
          </w:tcPr>
          <w:p w:rsidR="00FD325B" w:rsidRPr="0087010C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87010C">
              <w:rPr>
                <w:rFonts w:ascii="Calibri" w:hAnsi="Calibri"/>
                <w:sz w:val="16"/>
                <w:szCs w:val="16"/>
              </w:rPr>
              <w:t>27 407 891,2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23 767 096,1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25079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Current external balance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2 999 244,5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1 689 320,4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37F4A">
              <w:rPr>
                <w:rFonts w:ascii="Calibri" w:hAnsi="Calibri"/>
                <w:sz w:val="16"/>
                <w:szCs w:val="16"/>
              </w:rPr>
              <w:t>60 466,0</w:t>
            </w:r>
          </w:p>
        </w:tc>
        <w:tc>
          <w:tcPr>
            <w:tcW w:w="1278" w:type="dxa"/>
            <w:vAlign w:val="bottom"/>
          </w:tcPr>
          <w:p w:rsidR="00FD325B" w:rsidRPr="0087010C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87010C">
              <w:rPr>
                <w:rFonts w:ascii="Calibri" w:hAnsi="Calibri"/>
                <w:sz w:val="16"/>
                <w:szCs w:val="16"/>
              </w:rPr>
              <w:t>2 842 037,3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2 827 444,6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25079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Capital transaction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8" w:type="dxa"/>
            <w:vAlign w:val="bottom"/>
          </w:tcPr>
          <w:p w:rsidR="00FD325B" w:rsidRPr="00144747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44747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vAlign w:val="bottom"/>
          </w:tcPr>
          <w:p w:rsidR="00FD325B" w:rsidRPr="00144747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25079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Capital transfers: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8" w:type="dxa"/>
            <w:vAlign w:val="bottom"/>
          </w:tcPr>
          <w:p w:rsidR="00FD325B" w:rsidRPr="00144747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44747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vAlign w:val="bottom"/>
          </w:tcPr>
          <w:p w:rsidR="00FD325B" w:rsidRPr="00144747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25079E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from the rest of the world</w:t>
            </w:r>
          </w:p>
        </w:tc>
        <w:tc>
          <w:tcPr>
            <w:tcW w:w="1274" w:type="dxa"/>
            <w:vAlign w:val="bottom"/>
          </w:tcPr>
          <w:p w:rsidR="00FD325B" w:rsidRPr="00CC6E75" w:rsidRDefault="00FD325B" w:rsidP="007250AF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95 455,5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111 788,6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37F4A">
              <w:rPr>
                <w:rFonts w:ascii="Calibri" w:hAnsi="Calibri"/>
                <w:sz w:val="16"/>
                <w:szCs w:val="16"/>
              </w:rPr>
              <w:t>94 602,6</w:t>
            </w:r>
          </w:p>
        </w:tc>
        <w:tc>
          <w:tcPr>
            <w:tcW w:w="1278" w:type="dxa"/>
            <w:vAlign w:val="bottom"/>
          </w:tcPr>
          <w:p w:rsidR="00FD325B" w:rsidRPr="0087010C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87010C">
              <w:rPr>
                <w:rFonts w:ascii="Calibri" w:hAnsi="Calibri"/>
                <w:sz w:val="16"/>
                <w:szCs w:val="16"/>
              </w:rPr>
              <w:t>85 200,8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233 614,8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shd w:val="clear" w:color="auto" w:fill="auto"/>
            <w:vAlign w:val="bottom"/>
          </w:tcPr>
          <w:p w:rsidR="00FD325B" w:rsidRPr="006A422E" w:rsidRDefault="00FD325B" w:rsidP="0025079E">
            <w:pPr>
              <w:pStyle w:val="a9"/>
              <w:ind w:left="113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to the rest of the world</w:t>
            </w:r>
          </w:p>
        </w:tc>
        <w:tc>
          <w:tcPr>
            <w:tcW w:w="1274" w:type="dxa"/>
            <w:vAlign w:val="bottom"/>
          </w:tcPr>
          <w:p w:rsidR="00FD325B" w:rsidRPr="00BD1FB0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D1FB0">
              <w:rPr>
                <w:rFonts w:ascii="Calibri" w:hAnsi="Calibri"/>
                <w:sz w:val="16"/>
                <w:szCs w:val="16"/>
              </w:rPr>
              <w:t>3 754,2</w:t>
            </w:r>
          </w:p>
        </w:tc>
        <w:tc>
          <w:tcPr>
            <w:tcW w:w="1275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1 456,5</w:t>
            </w:r>
          </w:p>
        </w:tc>
        <w:tc>
          <w:tcPr>
            <w:tcW w:w="1277" w:type="dxa"/>
            <w:gridSpan w:val="2"/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37F4A">
              <w:rPr>
                <w:rFonts w:ascii="Calibri" w:hAnsi="Calibri"/>
                <w:sz w:val="16"/>
                <w:szCs w:val="16"/>
              </w:rPr>
              <w:t>27 762,3</w:t>
            </w:r>
          </w:p>
        </w:tc>
        <w:tc>
          <w:tcPr>
            <w:tcW w:w="1278" w:type="dxa"/>
            <w:vAlign w:val="bottom"/>
          </w:tcPr>
          <w:p w:rsidR="00FD325B" w:rsidRPr="00144747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144747">
              <w:rPr>
                <w:rFonts w:ascii="Calibri" w:hAnsi="Calibri"/>
                <w:sz w:val="16"/>
                <w:szCs w:val="16"/>
              </w:rPr>
              <w:t>8 762,2</w:t>
            </w:r>
          </w:p>
        </w:tc>
        <w:tc>
          <w:tcPr>
            <w:tcW w:w="1275" w:type="dxa"/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141 633,4</w:t>
            </w:r>
          </w:p>
        </w:tc>
      </w:tr>
      <w:tr w:rsidR="00FD325B" w:rsidRPr="006A422E" w:rsidTr="005D1330">
        <w:trPr>
          <w:gridAfter w:val="1"/>
          <w:wAfter w:w="69" w:type="dxa"/>
          <w:cantSplit/>
        </w:trPr>
        <w:tc>
          <w:tcPr>
            <w:tcW w:w="2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25B" w:rsidRPr="006A422E" w:rsidRDefault="00FD325B" w:rsidP="0025079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lending (+), net borrowing (-)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FD325B" w:rsidRPr="002748AA" w:rsidRDefault="00FD325B" w:rsidP="007250AF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</w:rPr>
              <w:t>2 907 543,</w:t>
            </w:r>
            <w:r>
              <w:rPr>
                <w:rFonts w:ascii="Calibri" w:hAnsi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1 578 988,3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vAlign w:val="bottom"/>
          </w:tcPr>
          <w:p w:rsidR="00FD325B" w:rsidRDefault="00FD325B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37F4A">
              <w:rPr>
                <w:rFonts w:ascii="Calibri" w:hAnsi="Calibri"/>
                <w:sz w:val="16"/>
                <w:szCs w:val="16"/>
              </w:rPr>
              <w:t>-6 374,3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FD325B" w:rsidRPr="00144747" w:rsidRDefault="00FD325B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87010C">
              <w:rPr>
                <w:rFonts w:ascii="Calibri" w:hAnsi="Calibri"/>
                <w:sz w:val="16"/>
                <w:szCs w:val="16"/>
              </w:rPr>
              <w:t>2 765 598,7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FD325B" w:rsidRPr="00513275" w:rsidRDefault="00FD325B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13275">
              <w:rPr>
                <w:rFonts w:ascii="Calibri" w:hAnsi="Calibri"/>
                <w:sz w:val="16"/>
                <w:szCs w:val="16"/>
              </w:rPr>
              <w:t>2 735 463,2</w:t>
            </w:r>
          </w:p>
        </w:tc>
      </w:tr>
    </w:tbl>
    <w:p w:rsidR="00675842" w:rsidRPr="006A422E" w:rsidRDefault="00D87083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28" w:name="_Toc465247929"/>
      <w:r w:rsidRPr="006A422E">
        <w:rPr>
          <w:rFonts w:ascii="Calibri" w:hAnsi="Calibri"/>
          <w:sz w:val="20"/>
          <w:lang w:val="en-US"/>
        </w:rPr>
        <w:t>1.</w:t>
      </w:r>
      <w:r w:rsidR="00546E54" w:rsidRPr="006A422E">
        <w:rPr>
          <w:rFonts w:ascii="Calibri" w:hAnsi="Calibri"/>
          <w:sz w:val="20"/>
          <w:lang w:val="en-US"/>
        </w:rPr>
        <w:t>2</w:t>
      </w:r>
      <w:r w:rsidR="00583024" w:rsidRPr="00583024">
        <w:rPr>
          <w:rFonts w:ascii="Calibri" w:hAnsi="Calibri"/>
          <w:sz w:val="20"/>
          <w:lang w:val="en-US"/>
        </w:rPr>
        <w:t>8</w:t>
      </w:r>
      <w:r w:rsidR="00675842" w:rsidRPr="006A422E">
        <w:rPr>
          <w:rFonts w:ascii="Calibri" w:hAnsi="Calibri"/>
          <w:sz w:val="20"/>
          <w:lang w:val="en-US"/>
        </w:rPr>
        <w:t xml:space="preserve"> P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r w:rsidR="00675842"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g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r w:rsidR="00675842" w:rsidRPr="006A422E">
        <w:rPr>
          <w:rFonts w:ascii="Calibri" w:hAnsi="Calibri"/>
          <w:sz w:val="20"/>
          <w:lang w:val="en-US"/>
        </w:rPr>
        <w:t>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675842" w:rsidRPr="006A422E">
        <w:rPr>
          <w:rFonts w:ascii="Calibri" w:hAnsi="Calibri"/>
          <w:sz w:val="20"/>
          <w:lang w:val="en-US"/>
        </w:rPr>
        <w:t xml:space="preserve">by 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b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h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f</w:t>
        </w:r>
      </w:smartTag>
      <w:r w:rsidR="00675842"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d</w:t>
        </w:r>
      </w:smartTag>
      <w:r w:rsidR="00675842"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t</w:t>
        </w:r>
      </w:smartTag>
      <w:smartTag w:uri="urn:schemas-microsoft-com:office:smarttags" w:element="PersonName">
        <w:r w:rsidR="00675842" w:rsidRPr="006A422E">
          <w:rPr>
            <w:rFonts w:ascii="Calibri" w:hAnsi="Calibri"/>
            <w:sz w:val="20"/>
            <w:lang w:val="en-US"/>
          </w:rPr>
          <w:t>r</w:t>
        </w:r>
      </w:smartTag>
      <w:r w:rsidR="00675842" w:rsidRPr="006A422E">
        <w:rPr>
          <w:rFonts w:ascii="Calibri" w:hAnsi="Calibri"/>
          <w:sz w:val="20"/>
          <w:lang w:val="en-US"/>
        </w:rPr>
        <w:t>y</w:t>
      </w:r>
      <w:bookmarkEnd w:id="28"/>
    </w:p>
    <w:p w:rsidR="00675842" w:rsidRPr="006A422E" w:rsidRDefault="002724A6" w:rsidP="007340B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 w:rsidRPr="006A422E">
        <w:rPr>
          <w:rFonts w:ascii="Calibri" w:hAnsi="Calibri" w:cs="Calibri"/>
          <w:szCs w:val="16"/>
          <w:lang w:val="en-US"/>
        </w:rPr>
        <w:t>in</w:t>
      </w:r>
      <w:r w:rsidR="00675842" w:rsidRPr="006A422E">
        <w:rPr>
          <w:rFonts w:ascii="Calibri" w:hAnsi="Calibri" w:cs="Calibri"/>
          <w:szCs w:val="16"/>
          <w:lang w:val="en-US"/>
        </w:rPr>
        <w:t xml:space="preserve"> current prices, mil</w:t>
      </w:r>
      <w:r w:rsidR="003505A5" w:rsidRPr="006A422E">
        <w:rPr>
          <w:rFonts w:ascii="Calibri" w:hAnsi="Calibri" w:cs="Calibri"/>
          <w:szCs w:val="16"/>
          <w:lang w:val="en-US"/>
        </w:rPr>
        <w:t>lion tenge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552"/>
        <w:gridCol w:w="992"/>
        <w:gridCol w:w="992"/>
        <w:gridCol w:w="993"/>
        <w:gridCol w:w="956"/>
        <w:gridCol w:w="957"/>
        <w:gridCol w:w="957"/>
        <w:gridCol w:w="1240"/>
      </w:tblGrid>
      <w:tr w:rsidR="00056672" w:rsidRPr="006A422E" w:rsidTr="007F434E">
        <w:trPr>
          <w:cantSplit/>
          <w:trHeight w:val="188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672" w:rsidRPr="006A422E" w:rsidRDefault="00056672" w:rsidP="00C37700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bookmarkStart w:id="29" w:name="OLE_LINK1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56672" w:rsidRPr="00270E3E" w:rsidRDefault="002724A6" w:rsidP="002724A6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 xml:space="preserve">Output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in</w:t>
            </w:r>
            <w:r w:rsidR="00056672" w:rsidRPr="00270E3E">
              <w:rPr>
                <w:rFonts w:ascii="Calibri" w:hAnsi="Calibri" w:cs="Calibri"/>
                <w:szCs w:val="16"/>
              </w:rPr>
              <w:t xml:space="preserve"> basis prices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56672" w:rsidRPr="00270E3E" w:rsidRDefault="00056672" w:rsidP="00C37700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Intermediate consumption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56672" w:rsidRPr="00270E3E" w:rsidRDefault="00056672" w:rsidP="00C37700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6672" w:rsidRPr="006A422E" w:rsidRDefault="002724A6" w:rsidP="00264D9D">
            <w:pPr>
              <w:pStyle w:val="a7"/>
              <w:rPr>
                <w:rFonts w:ascii="Calibri" w:hAnsi="Calibri" w:cs="Calibri"/>
                <w:i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</w:t>
            </w:r>
            <w:r w:rsidR="00264D9D">
              <w:rPr>
                <w:rFonts w:ascii="Calibri" w:hAnsi="Calibri" w:cs="Calibri"/>
                <w:szCs w:val="16"/>
                <w:lang w:val="en-US"/>
              </w:rPr>
              <w:t>ing</w:t>
            </w:r>
          </w:p>
        </w:tc>
      </w:tr>
      <w:tr w:rsidR="00056672" w:rsidRPr="009B6ECF" w:rsidTr="007F434E">
        <w:trPr>
          <w:cantSplit/>
          <w:trHeight w:val="187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672" w:rsidRPr="00270E3E" w:rsidRDefault="00056672" w:rsidP="00C37700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672" w:rsidRPr="00270E3E" w:rsidRDefault="00056672" w:rsidP="00C37700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672" w:rsidRPr="00270E3E" w:rsidRDefault="00056672" w:rsidP="00C37700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672" w:rsidRPr="00270E3E" w:rsidRDefault="00056672" w:rsidP="00C37700">
            <w:pPr>
              <w:pStyle w:val="a7"/>
              <w:rPr>
                <w:rFonts w:ascii="Calibri" w:hAnsi="Calibri" w:cs="Calibri"/>
                <w:i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672" w:rsidRPr="00270E3E" w:rsidRDefault="00351056" w:rsidP="00C37700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c</w:t>
            </w:r>
            <w:r w:rsidR="00056672" w:rsidRPr="00270E3E">
              <w:rPr>
                <w:rFonts w:ascii="Calibri" w:hAnsi="Calibri" w:cs="Calibri"/>
                <w:szCs w:val="16"/>
              </w:rPr>
              <w:t>ompensa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-</w:t>
            </w:r>
            <w:r w:rsidR="00056672" w:rsidRPr="00270E3E">
              <w:rPr>
                <w:rFonts w:ascii="Calibri" w:hAnsi="Calibri" w:cs="Calibri"/>
                <w:szCs w:val="16"/>
              </w:rPr>
              <w:t>tion of employees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672" w:rsidRPr="006A422E" w:rsidRDefault="002724A6" w:rsidP="00C37700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other taxes on production excluding other subsidies on production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672" w:rsidRPr="00270E3E" w:rsidRDefault="00056672" w:rsidP="00C37700">
            <w:pPr>
              <w:pStyle w:val="a7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consumption of fixed capital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6672" w:rsidRPr="006A422E" w:rsidRDefault="00056672" w:rsidP="00C37700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operating surplus and net mixed income</w:t>
            </w:r>
          </w:p>
        </w:tc>
      </w:tr>
      <w:tr w:rsidR="0080186E" w:rsidRPr="006A422E" w:rsidTr="007F434E">
        <w:trPr>
          <w:cantSplit/>
        </w:trPr>
        <w:tc>
          <w:tcPr>
            <w:tcW w:w="2552" w:type="dxa"/>
            <w:vAlign w:val="bottom"/>
          </w:tcPr>
          <w:p w:rsidR="0080186E" w:rsidRPr="00264D9D" w:rsidRDefault="00550063" w:rsidP="00550063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264D9D">
              <w:rPr>
                <w:rFonts w:ascii="Calibri" w:hAnsi="Calibri" w:cs="Arial"/>
                <w:color w:val="000000"/>
                <w:szCs w:val="16"/>
                <w:lang w:val="en-US"/>
              </w:rPr>
              <w:t>Industry, t</w:t>
            </w:r>
            <w:r w:rsidR="00386CA0" w:rsidRPr="00264D9D">
              <w:rPr>
                <w:rFonts w:ascii="Calibri" w:hAnsi="Calibri" w:cs="Arial"/>
                <w:color w:val="000000"/>
                <w:szCs w:val="16"/>
                <w:lang w:val="en-US"/>
              </w:rPr>
              <w:t>otal</w:t>
            </w:r>
          </w:p>
        </w:tc>
        <w:tc>
          <w:tcPr>
            <w:tcW w:w="992" w:type="dxa"/>
            <w:vAlign w:val="bottom"/>
          </w:tcPr>
          <w:p w:rsidR="0080186E" w:rsidRPr="00270E3E" w:rsidRDefault="0080186E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80186E" w:rsidRPr="00270E3E" w:rsidRDefault="0080186E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80186E" w:rsidRPr="00270E3E" w:rsidRDefault="0080186E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956" w:type="dxa"/>
            <w:vAlign w:val="bottom"/>
          </w:tcPr>
          <w:p w:rsidR="0080186E" w:rsidRPr="00270E3E" w:rsidRDefault="0080186E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957" w:type="dxa"/>
            <w:vAlign w:val="bottom"/>
          </w:tcPr>
          <w:p w:rsidR="0080186E" w:rsidRPr="00270E3E" w:rsidRDefault="0080186E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957" w:type="dxa"/>
            <w:vAlign w:val="bottom"/>
          </w:tcPr>
          <w:p w:rsidR="0080186E" w:rsidRPr="00270E3E" w:rsidRDefault="0080186E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240" w:type="dxa"/>
            <w:vAlign w:val="bottom"/>
          </w:tcPr>
          <w:p w:rsidR="0080186E" w:rsidRPr="00270E3E" w:rsidRDefault="0080186E" w:rsidP="00BC27C5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5D1330" w:rsidRPr="006A422E" w:rsidTr="007F434E">
        <w:trPr>
          <w:cantSplit/>
        </w:trPr>
        <w:tc>
          <w:tcPr>
            <w:tcW w:w="2552" w:type="dxa"/>
            <w:vAlign w:val="bottom"/>
          </w:tcPr>
          <w:p w:rsidR="005D1330" w:rsidRPr="006A422E" w:rsidRDefault="005D1330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5D1330" w:rsidRPr="00F67339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23 113 215,8</w:t>
            </w:r>
          </w:p>
        </w:tc>
        <w:tc>
          <w:tcPr>
            <w:tcW w:w="992" w:type="dxa"/>
            <w:vAlign w:val="bottom"/>
          </w:tcPr>
          <w:p w:rsidR="005D1330" w:rsidRPr="00F67339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10 850 700,9</w:t>
            </w:r>
          </w:p>
        </w:tc>
        <w:tc>
          <w:tcPr>
            <w:tcW w:w="993" w:type="dxa"/>
            <w:vAlign w:val="bottom"/>
          </w:tcPr>
          <w:p w:rsidR="005D1330" w:rsidRPr="00F67339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12 262 514,9</w:t>
            </w:r>
          </w:p>
        </w:tc>
        <w:tc>
          <w:tcPr>
            <w:tcW w:w="956" w:type="dxa"/>
            <w:vAlign w:val="bottom"/>
          </w:tcPr>
          <w:p w:rsidR="005D1330" w:rsidRPr="00F67339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3 274 269,6</w:t>
            </w:r>
          </w:p>
        </w:tc>
        <w:tc>
          <w:tcPr>
            <w:tcW w:w="957" w:type="dxa"/>
            <w:vAlign w:val="bottom"/>
          </w:tcPr>
          <w:p w:rsidR="005D1330" w:rsidRPr="00F67339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475 775,0</w:t>
            </w:r>
          </w:p>
        </w:tc>
        <w:tc>
          <w:tcPr>
            <w:tcW w:w="957" w:type="dxa"/>
            <w:vAlign w:val="bottom"/>
          </w:tcPr>
          <w:p w:rsidR="005D1330" w:rsidRPr="00F67339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1 660 880,5</w:t>
            </w:r>
          </w:p>
        </w:tc>
        <w:tc>
          <w:tcPr>
            <w:tcW w:w="1240" w:type="dxa"/>
            <w:vAlign w:val="bottom"/>
          </w:tcPr>
          <w:p w:rsidR="005D1330" w:rsidRPr="00F67339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6 851 589,8</w:t>
            </w:r>
          </w:p>
        </w:tc>
      </w:tr>
      <w:tr w:rsidR="005D1330" w:rsidRPr="006A422E" w:rsidTr="007F434E">
        <w:trPr>
          <w:cantSplit/>
        </w:trPr>
        <w:tc>
          <w:tcPr>
            <w:tcW w:w="2552" w:type="dxa"/>
            <w:vAlign w:val="bottom"/>
          </w:tcPr>
          <w:p w:rsidR="005D1330" w:rsidRPr="006A422E" w:rsidRDefault="005D1330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29 862 968,0</w:t>
            </w:r>
          </w:p>
        </w:tc>
        <w:tc>
          <w:tcPr>
            <w:tcW w:w="992" w:type="dxa"/>
            <w:vAlign w:val="bottom"/>
          </w:tcPr>
          <w:p w:rsidR="005D1330" w:rsidRPr="00B7378C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7378C">
              <w:rPr>
                <w:rFonts w:ascii="Calibri" w:hAnsi="Calibri"/>
                <w:sz w:val="16"/>
                <w:szCs w:val="16"/>
              </w:rPr>
              <w:t>15 261 995,9</w:t>
            </w:r>
          </w:p>
        </w:tc>
        <w:tc>
          <w:tcPr>
            <w:tcW w:w="993" w:type="dxa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14 600 972,1</w:t>
            </w:r>
          </w:p>
        </w:tc>
        <w:tc>
          <w:tcPr>
            <w:tcW w:w="956" w:type="dxa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3 854 916,4</w:t>
            </w:r>
          </w:p>
        </w:tc>
        <w:tc>
          <w:tcPr>
            <w:tcW w:w="957" w:type="dxa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428 870,0</w:t>
            </w:r>
          </w:p>
        </w:tc>
        <w:tc>
          <w:tcPr>
            <w:tcW w:w="957" w:type="dxa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1 984 325,0</w:t>
            </w:r>
          </w:p>
        </w:tc>
        <w:tc>
          <w:tcPr>
            <w:tcW w:w="1240" w:type="dxa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8 332 860,7</w:t>
            </w:r>
          </w:p>
        </w:tc>
      </w:tr>
      <w:tr w:rsidR="005D1330" w:rsidRPr="006A422E" w:rsidTr="007F434E">
        <w:trPr>
          <w:cantSplit/>
        </w:trPr>
        <w:tc>
          <w:tcPr>
            <w:tcW w:w="2552" w:type="dxa"/>
            <w:vAlign w:val="bottom"/>
          </w:tcPr>
          <w:p w:rsidR="005D1330" w:rsidRDefault="005D1330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34 969 647,7</w:t>
            </w:r>
          </w:p>
        </w:tc>
        <w:tc>
          <w:tcPr>
            <w:tcW w:w="992" w:type="dxa"/>
            <w:vAlign w:val="bottom"/>
          </w:tcPr>
          <w:p w:rsidR="005D1330" w:rsidRPr="00B7378C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7378C">
              <w:rPr>
                <w:rFonts w:ascii="Calibri" w:hAnsi="Calibri"/>
                <w:sz w:val="16"/>
                <w:szCs w:val="16"/>
              </w:rPr>
              <w:t>17 548 366,8</w:t>
            </w:r>
          </w:p>
        </w:tc>
        <w:tc>
          <w:tcPr>
            <w:tcW w:w="993" w:type="dxa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17 421 280,9</w:t>
            </w:r>
          </w:p>
        </w:tc>
        <w:tc>
          <w:tcPr>
            <w:tcW w:w="956" w:type="dxa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4 567 785,8</w:t>
            </w:r>
          </w:p>
        </w:tc>
        <w:tc>
          <w:tcPr>
            <w:tcW w:w="957" w:type="dxa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437 996,8</w:t>
            </w:r>
          </w:p>
        </w:tc>
        <w:tc>
          <w:tcPr>
            <w:tcW w:w="957" w:type="dxa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2 409 576,6</w:t>
            </w:r>
          </w:p>
        </w:tc>
        <w:tc>
          <w:tcPr>
            <w:tcW w:w="1240" w:type="dxa"/>
            <w:vAlign w:val="bottom"/>
          </w:tcPr>
          <w:p w:rsidR="005D1330" w:rsidRPr="00C33AB3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33AB3">
              <w:rPr>
                <w:rFonts w:ascii="Calibri" w:hAnsi="Calibri"/>
                <w:sz w:val="16"/>
                <w:szCs w:val="16"/>
              </w:rPr>
              <w:t>10 005 921,7</w:t>
            </w:r>
          </w:p>
        </w:tc>
      </w:tr>
      <w:tr w:rsidR="005D1330" w:rsidRPr="006A422E" w:rsidTr="007F434E">
        <w:trPr>
          <w:cantSplit/>
        </w:trPr>
        <w:tc>
          <w:tcPr>
            <w:tcW w:w="2552" w:type="dxa"/>
            <w:vAlign w:val="bottom"/>
          </w:tcPr>
          <w:p w:rsidR="005D1330" w:rsidRDefault="005D1330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36 539 597,3</w:t>
            </w:r>
          </w:p>
        </w:tc>
        <w:tc>
          <w:tcPr>
            <w:tcW w:w="992" w:type="dxa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17 385 104,8</w:t>
            </w:r>
          </w:p>
        </w:tc>
        <w:tc>
          <w:tcPr>
            <w:tcW w:w="993" w:type="dxa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19 154 492,5</w:t>
            </w:r>
          </w:p>
        </w:tc>
        <w:tc>
          <w:tcPr>
            <w:tcW w:w="956" w:type="dxa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5 039 977,0</w:t>
            </w:r>
          </w:p>
        </w:tc>
        <w:tc>
          <w:tcPr>
            <w:tcW w:w="957" w:type="dxa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514 787,7</w:t>
            </w:r>
          </w:p>
        </w:tc>
        <w:tc>
          <w:tcPr>
            <w:tcW w:w="957" w:type="dxa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2 645 159,6</w:t>
            </w:r>
          </w:p>
        </w:tc>
        <w:tc>
          <w:tcPr>
            <w:tcW w:w="1240" w:type="dxa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10 954 568,2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8F64C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34 055 636,7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14 957 465,3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19 098 171,4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4 940 561,4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946 986,1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2 572 856,4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10 637 767,5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Mining and quarrying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11 038 678,3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4 990 951,0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6 047 727,3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1 298 064,0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368 802,1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932 302,8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3 448 558,4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14 909 860,6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7 488 166,2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7 421 694,4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1 613 611,5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335 800,3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1 139 173,9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4 333 108,7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18 457 157,9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9 252 507,9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9 204 650,0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1 978 957,3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336 297,6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1 441 987,2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5 447 407,9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19 155 320,3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9 123 210,8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10 032 109,5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2 188 129,9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395 877,9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1 580 701,0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5 867 400,7</w:t>
            </w:r>
          </w:p>
        </w:tc>
      </w:tr>
      <w:tr w:rsidR="009B7109" w:rsidRPr="007E4326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8F64C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14 923 574,6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6 326 739,1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8 596 835,5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1 875 047,9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725 031,2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1 397 224,3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4 599 532,1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386CA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Mining of coal</w:t>
            </w:r>
            <w:r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and lignite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402 326,6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234 905,4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167 421,2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75 982,5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6 382,9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34 648,4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50 407,4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499 898,7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305 202,0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194 696,7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86 629,5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6 020,6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37 277,4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64 769,2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574 948,7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343 153,5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231 795,2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109 607,9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5 522,6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46 261,7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70 403,0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581 294,2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302 153,3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279 140,9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131 178,7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6 491,4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57 050,4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84 420,4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8F64C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570 469,8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382 431,4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188 038,4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125 606,5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11 889,1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47 786,1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2 756,7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Extraction of crude petroleum and natural gas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7 550 851,5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2 993 294,6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4 557 556,9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629 878,4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337 477,7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742 328,3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2 847 872,5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10 470 571,0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4 811 263,3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5 659 307,7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819 482,3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306 527,3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920 151,1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3 613 147,0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13 335 664,5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6 160 396,2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7 175 268,3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1 033 731,2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303 252,3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1 194 147,1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4 644 137,7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13 183 605,2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5 705 649,6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7 477 955,6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1 056 038,8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357 035,8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1 278 259,7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4 786 621,3</w:t>
            </w:r>
          </w:p>
        </w:tc>
      </w:tr>
      <w:tr w:rsidR="009B7109" w:rsidRPr="007E4326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8F64C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8 586 940,7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2 915 450,3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5 671 490,4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688 924,6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653 890,6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1 031 349,9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3 297 325,3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Mining of metal ores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2 313 007,6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1 436 063,6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876 944,0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387 125,6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12 254,2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90 479,8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387 084,4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3 004 904,3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1 908 935,2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1 095 969,1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433 580,7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10 832,3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97 146,4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554 409,7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3 503 622,4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2 217 490,6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1 286 131,8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519 139,2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13 500,0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118 767,1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634 725,5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4 288 554,7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2 659 717,2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1 628 837,5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619 073,5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15 868,1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155 682,2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838 213,7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8F64C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lastRenderedPageBreak/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4 805 929,4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2 689 646,8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2 116 282,6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695 219,5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29 063,1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216 224,7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1 175 775,3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Other mining and quarrying</w:t>
            </w:r>
          </w:p>
        </w:tc>
        <w:tc>
          <w:tcPr>
            <w:tcW w:w="992" w:type="dxa"/>
            <w:vAlign w:val="bottom"/>
          </w:tcPr>
          <w:p w:rsidR="009B7109" w:rsidRPr="00386CA0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86CA0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386CA0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86CA0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386CA0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86CA0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386CA0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86CA0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386CA0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86CA0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386CA0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86CA0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386CA0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386CA0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182 901,8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61 828,1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121 073,7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52 186,8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5 981,4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17 812,6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45 092,9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218 743,6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84 531,0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134 212,6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67 516,6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6 399,5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30 151,6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30 144,9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293 802,7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136 295,6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157 507,1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81 273,1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6 750,3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28 967,7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40 516,0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279 403,2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105 409,0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173 994,2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90 174,2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7 934,4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25 960,7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49 924,9</w:t>
            </w:r>
          </w:p>
        </w:tc>
      </w:tr>
      <w:tr w:rsidR="009B7109" w:rsidRPr="007E4326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8F64C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267 520,4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101 436,3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166 084,1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84 132,5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14 532,2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25 338,7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42 080,7</w:t>
            </w:r>
          </w:p>
        </w:tc>
      </w:tr>
      <w:tr w:rsidR="009B7109" w:rsidRPr="007E4326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Mining support service activities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589 590,8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264 859,3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324 731,5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152 890,7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6 705,9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47 033,7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118 101,2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715 743,0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378 234,7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337 508,3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206 402,4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6 020,6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54 447,4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70 637,9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749 119,6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395 172,0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353 947,6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235 205,9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7 272,4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53 843,6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57 625,7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822 463,0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350 281,7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472 181,3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291 664,7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8 548,2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63 748,0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108 220,4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8F64C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692 714,3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237 774,3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454 940,0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281 164,8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15 656,2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76 524,9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81 594,1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Manufacturing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10 254 342,7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4 932 445,8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5 321 896,9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1 499 273,0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84 847,4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559 371,3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3 178 405,2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12 643 299,5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6 509 279,0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6 134 020,5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1 718 849,2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74 478,6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647 463,4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3 693 229,3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13 964 363,2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6 899 241,6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7 065 121,6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2 011 142,0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82 525,1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755 462,2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4 215 992,3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14 955 021,7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6 982 157,6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7 972 864,1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2 274 176,4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96 372,2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850 533,7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4 751 781,8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8F64C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16 631 523,5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7 395 905,9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9 235 617,6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2 495 529,6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180 676,5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962 233,1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5 597 178,4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food products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1 523 157,9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649 478,4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873 679,5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199 057,7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7 935,8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52 982,8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613 703,2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1 713 336,1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759 383,7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953 952,4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255 284,7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6 429,6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67 811,4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624 426,7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1 734 638,6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734 502,9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1 000 135,7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252 079,8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7 558,9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81 105,2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659 391,8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1 937 203,3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801 188,8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1 136 014,5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280 462,1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8 885,0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91 260,7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755 406,7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8F64C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2 183 149,4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849 218,5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1 333 930,9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296 340,0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16 273,1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110 448,3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910 869,5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beverages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544 654,3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217 104,8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327 549,5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54 322,8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3 829,2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45 739,5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223 658,0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689 117,8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282 734,0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406 383,8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58 114,4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3 187,7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72 835,4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272 246,3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778 469,6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322 191,1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456 278,5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64 872,5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2 667,8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67 067,9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321 670,3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881 695,6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357 971,4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523 724,2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73 172,8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3 605,9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75 720,0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371 225,5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8F64C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990 927,4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398 427,2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592 500,2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83 651,8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6 604,3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90 604,3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411 639,8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tobacco products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105 619,9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46 291,7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59 328,2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19 589,6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1 409,1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7 285,8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31 043,7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113 047,8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47 609,2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65 438,6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21 352,7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745,8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8 016,8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35 323,3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131 723,2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59 487,4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72 235,8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22 206,8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1 067,6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9 670,0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39 291,4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118 670,1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53 766,6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64 903,5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21 740,5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1 254,9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9 047,3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32 860,8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8F64C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216 825,6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92 082,8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124 742,8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21 044,8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2 298,3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14 821,2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86 578,5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textiles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63 215,5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39 644,1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23 571,4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13 279,5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193,4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2 132,3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7 966,2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77 235,6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50 520,1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26 715,5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16 454,9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481,2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2 936,9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6 842,5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87 900,4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55 174,5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32 725,9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17 785,2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558,3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3 086,2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11 296,2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77 626,2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40 110,4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37 515,8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18 359,5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656,3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3 886,1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14 613,9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8F64C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79 705,6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41 273,5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38 432,1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17 999,2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1 202,0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4 317,9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14 913,0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wearing apparel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36 890,8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19 175,4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17 715,4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14 344,3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15,8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1 228,3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2 127,0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50 363,3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27 661,2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22 702,1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18 043,9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60,1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1 492,7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3 105,4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40 414,3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21 071,1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19 343,2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15 438,3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61,4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1 419,7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2 423,8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47 460,4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24 371,6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23 088,8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18 300,2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72,1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1 557,1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3 159,4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8F64C1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55 332,9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27 065,0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28 267,9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20 590,5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132,1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1 886,6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5 658,7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leather and related products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8 554,0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2 032,7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6 521,3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2 169,2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11,0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730,3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3 610,8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9 816,5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2 876,0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6 940,5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2 002,5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60,1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497,9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4 380,0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11 345,8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3 325,9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8 019,9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2 222,8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30,7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948,4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4 818,0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12 479,9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2 868,5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9 611,4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2 555,3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36,0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1 084,5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5 935,6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EE71A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13 603,5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3 157,0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10 446,5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1 641,7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66,0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1 414,9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7 323,9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wood and of products of wood and cork, except furniture;manufacture of articles of straw and plaiting materials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24 747,9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9 197,0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15 550,9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8 131,0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119,1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1 037,7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6 263,1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22 926,7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8 593,9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14 332,8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7 347,4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108,3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1 311,8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5 565,3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25 661,3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8 893,0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16 768,3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7 635,0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110,4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1 160,8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7 862,1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26 508,0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8 587,2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17 920,8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9 736,6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129,8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1 516,1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6 538,3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EE71A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27 129,3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8 715,4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18 413,9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8 742,0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237,8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1 434,5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7 999,6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paper and paper products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56 047,4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21 033,6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35 013,8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9 823,7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312,7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5 468,5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19 408,9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70 233,6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26 949,4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43 284,2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17 048,2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276,7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4 152,8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21 806,5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78 197,6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29 868,4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48 329,2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18 458,2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282,2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4 673,1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24 915,7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85 708,2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30 563,2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55 145,0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20 818,9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331,7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6 145,3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27 849,1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EE71A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83 642,8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26 887,1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56 755,7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23 539,3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607,6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7 001,8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25 607,0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4B2833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lastRenderedPageBreak/>
              <w:t>Printing and reproduction of recorded media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51 486,8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24 826,9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26 659,9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15 669,8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205,9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2 393,8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8 390,4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60 897,8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31 529,0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29 368,8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17 175,2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180,4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2 788,2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9 225,0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57 735,6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28 413,2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29 322,4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22 547,0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184,1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3 378,6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3 212,7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77 630,0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37 442,6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40 187,4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27 714,3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216,4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4 428,5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7 828,2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EE71A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57 612,0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24 569,1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33 042,9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25 040,9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396,3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3 742,1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3 863,6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coke and refined petroleum products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1 080 691,4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492 924,7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587 766,7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69 075,3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4 250,7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91 255,1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423 185,6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1 290 967,2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639 367,7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651 599,5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75 230,7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3 308,0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45 453,4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527 607,4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1 504 188,0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734 062,6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770 125,4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81 451,0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3 374,5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81 458,3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603 841,6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1 036 393,8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266 773,5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769 620,3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79 150,7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3 787,3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60 736,2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625 946,1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EE71A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1 012 468,9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232 078,9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780 390,0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75 322,4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7 264,8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64 072,9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633 729,9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chemicals and chemical products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341 379,9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124 164,6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217 215,3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73 968,8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1 055,2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26 195,1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115 996,2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434 901,0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190 287,8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244 613,2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84 157,2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854,1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24 113,4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135 488,5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515 667,4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219 117,0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296 550,4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97 328,3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871,2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21 224,3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177 126,6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596 068,6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234 402,3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361 666,3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118 097,8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1 024,1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25 799,0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216 745,4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EE71A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576 324,5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226 209,2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350 115,3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127 050,1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1 875,6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28 838,2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192 351,4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basic pharmaceutical products and pharmaceutical preparations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130 304,2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28 941,1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101 363,1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14 814,6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166,1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6 276,6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80 105,8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195 117,4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45 444,8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149 672,6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17 596,4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120,3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13 629,6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118 326,3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221 628,8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52 818,4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168 810,4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20 505,0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122,7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9 085,9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139 096,8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282 410,9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61 413,2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220 997,7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20 778,6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144,2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13 155,4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186 919,5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EE71A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380 314,0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79 786,6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300 527,4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21 512,1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264,2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16 864,3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261 886,8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rubber and plastics products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189 827,1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110 325,3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79 501,8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38 695,7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362,4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6 322,3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34 121,4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248 388,6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146 424,2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101 964,4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39 424,5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330,8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1 814,6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60 394,5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231 930,5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140 106,1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91 824,4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43 733,4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337,5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7 784,8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39 968,7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266 796,0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157 002,8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109 793,2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50 321,0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396,6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9 614,4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49 461,2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EE71A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274 951,9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156 286,0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118 665,9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54 111,3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726,5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10 290,9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53 537,2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other non-metallic mineral products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520 881,1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209 186,0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311 695,1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116 550,6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6 239,7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29 793,6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159 111,2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630 744,3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255 883,7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374 860,6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126 455,4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4 480,9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28 475,0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215 449,3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692 324,0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291 291,8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401 032,2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144 451,3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4 571,0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31 530,0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220 479,9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764 829,5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314 910,9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449 918,6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158 519,8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5 372,8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31 269,3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254 756,7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EE71A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871 663,0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334 257,0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537 406,0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156 146,8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9 840,5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36 839,5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334 579,2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basic metals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4 468 233,0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2 417 921,8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2 050 311,2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593 615,4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49 589,0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240 700,1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1 166 406,7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5 619 098,5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3 311 535,4</w:t>
            </w:r>
          </w:p>
        </w:tc>
        <w:tc>
          <w:tcPr>
            <w:tcW w:w="993" w:type="dxa"/>
            <w:vAlign w:val="bottom"/>
          </w:tcPr>
          <w:p w:rsidR="009B7109" w:rsidRPr="00C94A9F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94A9F">
              <w:rPr>
                <w:rFonts w:ascii="Calibri" w:hAnsi="Calibri"/>
                <w:sz w:val="16"/>
                <w:szCs w:val="16"/>
              </w:rPr>
              <w:t>2 307 563,1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676 266,0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47 569,4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312 329,3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1 271 398,4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6 285 430,5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3 452 977,0</w:t>
            </w:r>
          </w:p>
        </w:tc>
        <w:tc>
          <w:tcPr>
            <w:tcW w:w="993" w:type="dxa"/>
            <w:vAlign w:val="bottom"/>
          </w:tcPr>
          <w:p w:rsidR="009B7109" w:rsidRPr="00C94A9F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94A9F">
              <w:rPr>
                <w:rFonts w:ascii="Calibri" w:hAnsi="Calibri"/>
                <w:sz w:val="16"/>
                <w:szCs w:val="16"/>
              </w:rPr>
              <w:t>2 832 453,5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860 529,0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54 546,6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370 361,7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1 547 016,2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6 758 036,1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3 641 086,2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3 116 949,9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970 769,7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62 867,3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436 503,1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1 646 809,8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EE71A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7 467 322,1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3 807 503,4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3 659 818,7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1 134 540,3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119 582,2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475 345,4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1 930 350,8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fabricated metal products, except machinery and equipment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242 331,0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75 802,0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166 529,0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45 036,8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581,9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12 506,3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108 404,0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265 256,0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86 777,6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178 478,4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48 523,8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505,2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24 802,1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104 647,3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272 950,3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87 760,6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185 189,7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53 341,5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497,6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20 384,2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110 966,4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302 258,1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87 233,1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215 025,0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59 876,5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605,7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22 826,6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131 716,2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EE71A9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323 610,1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92 660,2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230 949,9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62 878,3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1 071,2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24 066,7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142 933,7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computer, electronic and optical products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37 915,0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25 990,4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11 924,6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7 026,7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158,5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821,3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3 918,1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39 913,7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26 977,5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12 936,2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3 740,6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126,3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669,7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8 399,6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34 675,0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22 778,2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11 896,8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5 158,5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128,8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578,5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6 031,0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47 466,8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29 775,6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17 691,2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7 072,9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151,3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709,8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9 757,2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42 858,8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26 234,6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16 624,2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8 261,3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277,4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800,5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7 285,0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</w:rPr>
              <w:t>Manufacture of electrical equipment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119 781,9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50 072,4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69 709,5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17 961,2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623,3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3 984,8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47 140,2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145 988,6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62 418,9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83 569,7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21 229,8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613,5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5 855,6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55 870,8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166 574,9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70 342,5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96 232,4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27 126,3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613,6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6 504,6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61 987,9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200 768,5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74 644,7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126 123,8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35 311,4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790,0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7 675,3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82 347,1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199 004,9</w:t>
            </w:r>
          </w:p>
        </w:tc>
        <w:tc>
          <w:tcPr>
            <w:tcW w:w="992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70 212,6</w:t>
            </w:r>
          </w:p>
        </w:tc>
        <w:tc>
          <w:tcPr>
            <w:tcW w:w="993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128 792,3</w:t>
            </w:r>
          </w:p>
        </w:tc>
        <w:tc>
          <w:tcPr>
            <w:tcW w:w="956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34 774,4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1 320,9</w:t>
            </w:r>
          </w:p>
        </w:tc>
        <w:tc>
          <w:tcPr>
            <w:tcW w:w="957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9 504,1</w:t>
            </w:r>
          </w:p>
        </w:tc>
        <w:tc>
          <w:tcPr>
            <w:tcW w:w="1240" w:type="dxa"/>
            <w:vAlign w:val="bottom"/>
          </w:tcPr>
          <w:p w:rsidR="009B7109" w:rsidRPr="00FA171C" w:rsidRDefault="009B7109" w:rsidP="009B710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83 192,9</w:t>
            </w:r>
          </w:p>
        </w:tc>
      </w:tr>
      <w:tr w:rsidR="009B7109" w:rsidRPr="009B6ECF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machinery and equipment n.e.c.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9B7109" w:rsidRPr="00B25A92" w:rsidRDefault="009B7109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118 159,9</w:t>
            </w:r>
          </w:p>
        </w:tc>
        <w:tc>
          <w:tcPr>
            <w:tcW w:w="992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30 416,5</w:t>
            </w:r>
          </w:p>
        </w:tc>
        <w:tc>
          <w:tcPr>
            <w:tcW w:w="993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87 743,4</w:t>
            </w:r>
          </w:p>
        </w:tc>
        <w:tc>
          <w:tcPr>
            <w:tcW w:w="956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38 753,3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1 662,4</w:t>
            </w:r>
          </w:p>
        </w:tc>
        <w:tc>
          <w:tcPr>
            <w:tcW w:w="957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7 695,5</w:t>
            </w:r>
          </w:p>
        </w:tc>
        <w:tc>
          <w:tcPr>
            <w:tcW w:w="1240" w:type="dxa"/>
            <w:vAlign w:val="bottom"/>
          </w:tcPr>
          <w:p w:rsidR="009B7109" w:rsidRPr="00F6733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39 632,2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Pr="006A422E" w:rsidRDefault="009B7109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lastRenderedPageBreak/>
              <w:t>2017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135 564,2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39 767,0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95 797,2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44 758,3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1 605,9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6 906,8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42 526,2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169 335,9</w:t>
            </w:r>
          </w:p>
        </w:tc>
        <w:tc>
          <w:tcPr>
            <w:tcW w:w="992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49 437,4</w:t>
            </w:r>
          </w:p>
        </w:tc>
        <w:tc>
          <w:tcPr>
            <w:tcW w:w="993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119 898,5</w:t>
            </w:r>
          </w:p>
        </w:tc>
        <w:tc>
          <w:tcPr>
            <w:tcW w:w="956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58 391,1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1 595,8</w:t>
            </w:r>
          </w:p>
        </w:tc>
        <w:tc>
          <w:tcPr>
            <w:tcW w:w="957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8 049,7</w:t>
            </w:r>
          </w:p>
        </w:tc>
        <w:tc>
          <w:tcPr>
            <w:tcW w:w="1240" w:type="dxa"/>
            <w:vAlign w:val="bottom"/>
          </w:tcPr>
          <w:p w:rsidR="009B7109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51 861,9</w:t>
            </w:r>
          </w:p>
        </w:tc>
      </w:tr>
      <w:tr w:rsidR="009B7109" w:rsidRPr="006A422E" w:rsidTr="007F434E">
        <w:trPr>
          <w:cantSplit/>
        </w:trPr>
        <w:tc>
          <w:tcPr>
            <w:tcW w:w="2552" w:type="dxa"/>
            <w:vAlign w:val="bottom"/>
          </w:tcPr>
          <w:p w:rsidR="009B7109" w:rsidRDefault="009B7109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218 806,0</w:t>
            </w:r>
          </w:p>
        </w:tc>
        <w:tc>
          <w:tcPr>
            <w:tcW w:w="992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56 318,2</w:t>
            </w:r>
          </w:p>
        </w:tc>
        <w:tc>
          <w:tcPr>
            <w:tcW w:w="993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162 487,8</w:t>
            </w:r>
          </w:p>
        </w:tc>
        <w:tc>
          <w:tcPr>
            <w:tcW w:w="956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70 027,5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1 925,5</w:t>
            </w:r>
          </w:p>
        </w:tc>
        <w:tc>
          <w:tcPr>
            <w:tcW w:w="957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11 095,6</w:t>
            </w:r>
          </w:p>
        </w:tc>
        <w:tc>
          <w:tcPr>
            <w:tcW w:w="1240" w:type="dxa"/>
            <w:vAlign w:val="bottom"/>
          </w:tcPr>
          <w:p w:rsidR="009B7109" w:rsidRPr="007E4326" w:rsidRDefault="009B710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79 439,2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246 215,1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59 739,9</w:t>
            </w:r>
          </w:p>
        </w:tc>
        <w:tc>
          <w:tcPr>
            <w:tcW w:w="993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186 475,2</w:t>
            </w:r>
          </w:p>
        </w:tc>
        <w:tc>
          <w:tcPr>
            <w:tcW w:w="956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72 161,3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3 435,6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12 653,8</w:t>
            </w:r>
          </w:p>
        </w:tc>
        <w:tc>
          <w:tcPr>
            <w:tcW w:w="1240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98 224,5</w:t>
            </w:r>
          </w:p>
        </w:tc>
      </w:tr>
      <w:tr w:rsidR="00FF1683" w:rsidRPr="009B6ECF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motor vehicles, trailers and semi-trailers</w:t>
            </w:r>
          </w:p>
        </w:tc>
        <w:tc>
          <w:tcPr>
            <w:tcW w:w="992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49 978,5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26 630,3</w:t>
            </w:r>
          </w:p>
        </w:tc>
        <w:tc>
          <w:tcPr>
            <w:tcW w:w="993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23 348,2</w:t>
            </w:r>
          </w:p>
        </w:tc>
        <w:tc>
          <w:tcPr>
            <w:tcW w:w="956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4 573,1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2 316,8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2 811,9</w:t>
            </w:r>
          </w:p>
        </w:tc>
        <w:tc>
          <w:tcPr>
            <w:tcW w:w="1240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13 646,4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160 525,1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86 332,9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74 192,2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11 451,3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691,7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5 469,9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56 579,3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226 743,8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120 544,2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106 199,6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14 056,1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558,9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7 104,7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84 479,9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378 912,0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218 357,8</w:t>
            </w:r>
          </w:p>
        </w:tc>
        <w:tc>
          <w:tcPr>
            <w:tcW w:w="993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160 554,2</w:t>
            </w:r>
          </w:p>
        </w:tc>
        <w:tc>
          <w:tcPr>
            <w:tcW w:w="95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22 165,4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830,1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13 645,4</w:t>
            </w:r>
          </w:p>
        </w:tc>
        <w:tc>
          <w:tcPr>
            <w:tcW w:w="1240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123 913,3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629 940,7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333 756,9</w:t>
            </w:r>
          </w:p>
        </w:tc>
        <w:tc>
          <w:tcPr>
            <w:tcW w:w="993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296 183,8</w:t>
            </w:r>
          </w:p>
        </w:tc>
        <w:tc>
          <w:tcPr>
            <w:tcW w:w="956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29 484,1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1 203,3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21 554,3</w:t>
            </w:r>
          </w:p>
        </w:tc>
        <w:tc>
          <w:tcPr>
            <w:tcW w:w="1240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243 942,1</w:t>
            </w:r>
          </w:p>
        </w:tc>
      </w:tr>
      <w:tr w:rsidR="00FF1683" w:rsidRPr="009B6ECF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other transport equipment</w:t>
            </w:r>
          </w:p>
        </w:tc>
        <w:tc>
          <w:tcPr>
            <w:tcW w:w="992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83 489,5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56 384,3</w:t>
            </w:r>
          </w:p>
        </w:tc>
        <w:tc>
          <w:tcPr>
            <w:tcW w:w="993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27 105,2</w:t>
            </w:r>
          </w:p>
        </w:tc>
        <w:tc>
          <w:tcPr>
            <w:tcW w:w="956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12 863,7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1 382,3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1 775,7</w:t>
            </w:r>
          </w:p>
        </w:tc>
        <w:tc>
          <w:tcPr>
            <w:tcW w:w="1240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11 083,5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96 264,6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62 872,0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33 392,6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12 684,1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679,6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1 771,0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18 257,9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107 706,9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69 173,7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38 533,2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14 983,9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693,3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1 465,4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21 390,6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131 126,6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82 127,3</w:t>
            </w:r>
          </w:p>
        </w:tc>
        <w:tc>
          <w:tcPr>
            <w:tcW w:w="993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48 999,3</w:t>
            </w:r>
          </w:p>
        </w:tc>
        <w:tc>
          <w:tcPr>
            <w:tcW w:w="95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17 756,1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814,9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2 465,7</w:t>
            </w:r>
          </w:p>
        </w:tc>
        <w:tc>
          <w:tcPr>
            <w:tcW w:w="1240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27 962,6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223 697,8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133 039,2</w:t>
            </w:r>
          </w:p>
        </w:tc>
        <w:tc>
          <w:tcPr>
            <w:tcW w:w="993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90 658,6</w:t>
            </w:r>
          </w:p>
        </w:tc>
        <w:tc>
          <w:tcPr>
            <w:tcW w:w="956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11 750,8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1 492,6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4 070,3</w:t>
            </w:r>
          </w:p>
        </w:tc>
        <w:tc>
          <w:tcPr>
            <w:tcW w:w="1240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73 344,9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furniture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0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35 760,3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12 579,6</w:t>
            </w:r>
          </w:p>
        </w:tc>
        <w:tc>
          <w:tcPr>
            <w:tcW w:w="993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23 180,7</w:t>
            </w:r>
          </w:p>
        </w:tc>
        <w:tc>
          <w:tcPr>
            <w:tcW w:w="956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12 917,5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129,5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1 402,4</w:t>
            </w:r>
          </w:p>
        </w:tc>
        <w:tc>
          <w:tcPr>
            <w:tcW w:w="1240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8 731,3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46 274,8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16 851,2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29 423,6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17 839,1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120,3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2 164,4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9 299,8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41 155,2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16 096,6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25 058,6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20 336,6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122,7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2 031,5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2 567,8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51 675,9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18 709,1</w:t>
            </w:r>
          </w:p>
        </w:tc>
        <w:tc>
          <w:tcPr>
            <w:tcW w:w="993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32 966,8</w:t>
            </w:r>
          </w:p>
        </w:tc>
        <w:tc>
          <w:tcPr>
            <w:tcW w:w="95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25 847,8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144,2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2 261,7</w:t>
            </w:r>
          </w:p>
        </w:tc>
        <w:tc>
          <w:tcPr>
            <w:tcW w:w="1240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4 713,1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55 429,2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20 342,0</w:t>
            </w:r>
          </w:p>
        </w:tc>
        <w:tc>
          <w:tcPr>
            <w:tcW w:w="993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35 087,2</w:t>
            </w:r>
          </w:p>
        </w:tc>
        <w:tc>
          <w:tcPr>
            <w:tcW w:w="956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26 261,4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264,2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2 774,4</w:t>
            </w:r>
          </w:p>
        </w:tc>
        <w:tc>
          <w:tcPr>
            <w:tcW w:w="1240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5 787,2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Other manufacturing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6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40" w:type="dxa"/>
            <w:vAlign w:val="bottom"/>
          </w:tcPr>
          <w:p w:rsidR="00FF1683" w:rsidRPr="00F67339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12 333,4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5 444,1</w:t>
            </w:r>
          </w:p>
        </w:tc>
        <w:tc>
          <w:tcPr>
            <w:tcW w:w="993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6 889,3</w:t>
            </w:r>
          </w:p>
        </w:tc>
        <w:tc>
          <w:tcPr>
            <w:tcW w:w="956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4 578,0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63,4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291,1</w:t>
            </w:r>
          </w:p>
        </w:tc>
        <w:tc>
          <w:tcPr>
            <w:tcW w:w="1240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1 956,8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18 422,0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8 884,5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9 537,5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5 722,5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60,1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360,4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3 394,5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31 411,2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14 309,3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17 101,9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10 300,5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61,4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578,6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6 161,4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43 657,1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21 639,2</w:t>
            </w:r>
          </w:p>
        </w:tc>
        <w:tc>
          <w:tcPr>
            <w:tcW w:w="993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22 017,9</w:t>
            </w:r>
          </w:p>
        </w:tc>
        <w:tc>
          <w:tcPr>
            <w:tcW w:w="95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12 808,7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72,1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964,2</w:t>
            </w:r>
          </w:p>
        </w:tc>
        <w:tc>
          <w:tcPr>
            <w:tcW w:w="1240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8 172,9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49 477,8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21 661,2</w:t>
            </w:r>
          </w:p>
        </w:tc>
        <w:tc>
          <w:tcPr>
            <w:tcW w:w="993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27 816,6</w:t>
            </w:r>
          </w:p>
        </w:tc>
        <w:tc>
          <w:tcPr>
            <w:tcW w:w="956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11 621,2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132,1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777,4</w:t>
            </w:r>
          </w:p>
        </w:tc>
        <w:tc>
          <w:tcPr>
            <w:tcW w:w="1240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15 285,9</w:t>
            </w:r>
          </w:p>
        </w:tc>
      </w:tr>
      <w:tr w:rsidR="00FF1683" w:rsidRPr="009B6ECF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Repair and installation of machinery and equipment</w:t>
            </w:r>
          </w:p>
        </w:tc>
        <w:tc>
          <w:tcPr>
            <w:tcW w:w="992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408 902,0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236 878,1</w:t>
            </w:r>
          </w:p>
        </w:tc>
        <w:tc>
          <w:tcPr>
            <w:tcW w:w="993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172 023,9</w:t>
            </w:r>
          </w:p>
        </w:tc>
        <w:tc>
          <w:tcPr>
            <w:tcW w:w="956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112 454,7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2 234,2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8 540,5</w:t>
            </w:r>
          </w:p>
        </w:tc>
        <w:tc>
          <w:tcPr>
            <w:tcW w:w="1240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48 794,5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508 898,3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291 597,3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217 301,0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120 945,6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1 882,6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11 804,3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82 668,5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516 554,4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295 498,7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221 055,7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136 203,9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1 908,1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14 810,1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68 133,6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610 834,1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360 893,4</w:t>
            </w:r>
          </w:p>
        </w:tc>
        <w:tc>
          <w:tcPr>
            <w:tcW w:w="993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249 940,7</w:t>
            </w:r>
          </w:p>
        </w:tc>
        <w:tc>
          <w:tcPr>
            <w:tcW w:w="95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152 812,3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2 258,0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17 166,4</w:t>
            </w:r>
          </w:p>
        </w:tc>
        <w:tc>
          <w:tcPr>
            <w:tcW w:w="1240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77 704,0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570 316,2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330 742,6</w:t>
            </w:r>
          </w:p>
        </w:tc>
        <w:tc>
          <w:tcPr>
            <w:tcW w:w="993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239 573,6</w:t>
            </w:r>
          </w:p>
        </w:tc>
        <w:tc>
          <w:tcPr>
            <w:tcW w:w="956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171 063,6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4 107,9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18 108,8</w:t>
            </w:r>
          </w:p>
        </w:tc>
        <w:tc>
          <w:tcPr>
            <w:tcW w:w="1240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46 293,3</w:t>
            </w:r>
          </w:p>
        </w:tc>
      </w:tr>
      <w:tr w:rsidR="00FF1683" w:rsidRPr="009B6ECF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C37700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992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1 555 533,3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779 998,5</w:t>
            </w:r>
          </w:p>
        </w:tc>
        <w:tc>
          <w:tcPr>
            <w:tcW w:w="993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775 534,8</w:t>
            </w:r>
          </w:p>
        </w:tc>
        <w:tc>
          <w:tcPr>
            <w:tcW w:w="956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406 109,3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19 080,0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148 327,6</w:t>
            </w:r>
          </w:p>
        </w:tc>
        <w:tc>
          <w:tcPr>
            <w:tcW w:w="1240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202 017,9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1 923 005,7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1 019 483,0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903 522,7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444 530,0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15 505,6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172 790,3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270 696,8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2 142 721,4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1 147 300,9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995 420,5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490 697,4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16 028,4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183 411,6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305 283,1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1 997 431,2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1 016 636,0</w:t>
            </w:r>
          </w:p>
        </w:tc>
        <w:tc>
          <w:tcPr>
            <w:tcW w:w="993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980 795,2</w:t>
            </w:r>
          </w:p>
        </w:tc>
        <w:tc>
          <w:tcPr>
            <w:tcW w:w="95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483 350,6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18 840,1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182 939,0</w:t>
            </w:r>
          </w:p>
        </w:tc>
        <w:tc>
          <w:tcPr>
            <w:tcW w:w="1240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295 665,5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2 096 713,4</w:t>
            </w:r>
          </w:p>
        </w:tc>
        <w:tc>
          <w:tcPr>
            <w:tcW w:w="992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999 588,3</w:t>
            </w:r>
          </w:p>
        </w:tc>
        <w:tc>
          <w:tcPr>
            <w:tcW w:w="993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1 097 125,1</w:t>
            </w:r>
          </w:p>
        </w:tc>
        <w:tc>
          <w:tcPr>
            <w:tcW w:w="956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476 099,5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34 506,4</w:t>
            </w:r>
          </w:p>
        </w:tc>
        <w:tc>
          <w:tcPr>
            <w:tcW w:w="957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185 072,5</w:t>
            </w:r>
          </w:p>
        </w:tc>
        <w:tc>
          <w:tcPr>
            <w:tcW w:w="1240" w:type="dxa"/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401 446,7</w:t>
            </w:r>
          </w:p>
        </w:tc>
      </w:tr>
      <w:tr w:rsidR="00FF1683" w:rsidRPr="009B6ECF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B82C53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992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6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57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0" w:type="dxa"/>
            <w:vAlign w:val="bottom"/>
          </w:tcPr>
          <w:p w:rsidR="00FF1683" w:rsidRPr="00B25A92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B25A92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264 661,5</w:t>
            </w:r>
          </w:p>
        </w:tc>
        <w:tc>
          <w:tcPr>
            <w:tcW w:w="992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147 305,6</w:t>
            </w:r>
          </w:p>
        </w:tc>
        <w:tc>
          <w:tcPr>
            <w:tcW w:w="993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117 355,9</w:t>
            </w:r>
          </w:p>
        </w:tc>
        <w:tc>
          <w:tcPr>
            <w:tcW w:w="956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70 823,3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3 045,5</w:t>
            </w:r>
          </w:p>
        </w:tc>
        <w:tc>
          <w:tcPr>
            <w:tcW w:w="957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20 878,8</w:t>
            </w:r>
          </w:p>
        </w:tc>
        <w:tc>
          <w:tcPr>
            <w:tcW w:w="1240" w:type="dxa"/>
            <w:vAlign w:val="bottom"/>
          </w:tcPr>
          <w:p w:rsidR="00FF1683" w:rsidRPr="00F67339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7339">
              <w:rPr>
                <w:rFonts w:ascii="Calibri" w:hAnsi="Calibri"/>
                <w:sz w:val="16"/>
                <w:szCs w:val="16"/>
              </w:rPr>
              <w:t>22 608,3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386 802,2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245 067,7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141 734,5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77 925,7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3 085,5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24 897,4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35 825,9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405 405,2</w:t>
            </w:r>
          </w:p>
        </w:tc>
        <w:tc>
          <w:tcPr>
            <w:tcW w:w="992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249 316,4</w:t>
            </w:r>
          </w:p>
        </w:tc>
        <w:tc>
          <w:tcPr>
            <w:tcW w:w="993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156 088,8</w:t>
            </w:r>
          </w:p>
        </w:tc>
        <w:tc>
          <w:tcPr>
            <w:tcW w:w="95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86 989,1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3 145,7</w:t>
            </w:r>
          </w:p>
        </w:tc>
        <w:tc>
          <w:tcPr>
            <w:tcW w:w="95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28 715,6</w:t>
            </w:r>
          </w:p>
        </w:tc>
        <w:tc>
          <w:tcPr>
            <w:tcW w:w="1240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37 238,4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431 824,1</w:t>
            </w:r>
          </w:p>
        </w:tc>
        <w:tc>
          <w:tcPr>
            <w:tcW w:w="992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263 100,4</w:t>
            </w:r>
          </w:p>
        </w:tc>
        <w:tc>
          <w:tcPr>
            <w:tcW w:w="993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168 723,7</w:t>
            </w:r>
          </w:p>
        </w:tc>
        <w:tc>
          <w:tcPr>
            <w:tcW w:w="95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94 320,1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3 697,5</w:t>
            </w:r>
          </w:p>
        </w:tc>
        <w:tc>
          <w:tcPr>
            <w:tcW w:w="95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30 985,9</w:t>
            </w:r>
          </w:p>
        </w:tc>
        <w:tc>
          <w:tcPr>
            <w:tcW w:w="1240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39 720,2</w:t>
            </w:r>
          </w:p>
        </w:tc>
      </w:tr>
      <w:tr w:rsidR="00FF1683" w:rsidRPr="006A422E" w:rsidTr="007F434E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403 825,2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235 232,0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168 593,2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93 884,4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6 772,0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28 326,5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FF1683" w:rsidRPr="00FA171C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A171C">
              <w:rPr>
                <w:rFonts w:ascii="Calibri" w:hAnsi="Calibri"/>
                <w:sz w:val="16"/>
                <w:szCs w:val="16"/>
              </w:rPr>
              <w:t>39 610,3</w:t>
            </w:r>
          </w:p>
        </w:tc>
      </w:tr>
    </w:tbl>
    <w:p w:rsidR="00675842" w:rsidRPr="006A422E" w:rsidRDefault="00546E54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30" w:name="_Toc465247930"/>
      <w:r w:rsidRPr="006A422E">
        <w:rPr>
          <w:rFonts w:ascii="Calibri" w:hAnsi="Calibri"/>
          <w:sz w:val="20"/>
          <w:lang w:val="en-US"/>
        </w:rPr>
        <w:t>1.2</w:t>
      </w:r>
      <w:r w:rsidR="00D16267" w:rsidRPr="00D16267">
        <w:rPr>
          <w:rFonts w:ascii="Calibri" w:hAnsi="Calibri"/>
          <w:sz w:val="20"/>
          <w:lang w:val="en-US"/>
        </w:rPr>
        <w:t>9</w:t>
      </w:r>
      <w:r w:rsidR="00675842" w:rsidRPr="006A422E">
        <w:rPr>
          <w:rFonts w:ascii="Calibri" w:hAnsi="Calibri"/>
          <w:sz w:val="20"/>
          <w:lang w:val="en-US"/>
        </w:rPr>
        <w:t xml:space="preserve"> Gross value added, volume indices and structure of industrial production</w:t>
      </w:r>
      <w:bookmarkEnd w:id="30"/>
    </w:p>
    <w:bookmarkEnd w:id="29"/>
    <w:tbl>
      <w:tblPr>
        <w:tblW w:w="9923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544"/>
        <w:gridCol w:w="2126"/>
        <w:gridCol w:w="1418"/>
        <w:gridCol w:w="283"/>
        <w:gridCol w:w="284"/>
        <w:gridCol w:w="1984"/>
        <w:gridCol w:w="284"/>
      </w:tblGrid>
      <w:tr w:rsidR="002724A6" w:rsidRPr="009B6ECF" w:rsidTr="007F434E">
        <w:trPr>
          <w:gridAfter w:val="1"/>
          <w:wAfter w:w="284" w:type="dxa"/>
          <w:cantSplit/>
          <w:trHeight w:val="195"/>
        </w:trPr>
        <w:tc>
          <w:tcPr>
            <w:tcW w:w="35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4A6" w:rsidRPr="006A422E" w:rsidRDefault="002724A6" w:rsidP="00A37576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4A6" w:rsidRPr="006A422E" w:rsidRDefault="002724A6" w:rsidP="00A37576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Gross value added, </w:t>
            </w:r>
            <w:r w:rsidR="00692328">
              <w:rPr>
                <w:rFonts w:ascii="Calibri" w:hAnsi="Calibri" w:cs="Calibri"/>
                <w:szCs w:val="16"/>
                <w:lang w:val="en-US"/>
              </w:rPr>
              <w:t>million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tenge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4A6" w:rsidRPr="006A422E" w:rsidRDefault="002724A6" w:rsidP="003F144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Volume index, as a percentage over the previous year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4A6" w:rsidRPr="006A422E" w:rsidRDefault="002724A6" w:rsidP="00692328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Ratio of industry branches in GVA, </w:t>
            </w:r>
            <w:r w:rsidR="00692328">
              <w:rPr>
                <w:rFonts w:ascii="Calibri" w:hAnsi="Calibri" w:cs="Calibri"/>
                <w:szCs w:val="16"/>
                <w:lang w:val="en-US"/>
              </w:rPr>
              <w:t>percent</w:t>
            </w:r>
          </w:p>
        </w:tc>
      </w:tr>
      <w:tr w:rsidR="000B56DA" w:rsidRPr="009B6ECF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  <w:cantSplit/>
          <w:trHeight w:val="195"/>
        </w:trPr>
        <w:tc>
          <w:tcPr>
            <w:tcW w:w="35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6DA" w:rsidRPr="006A422E" w:rsidRDefault="000B56DA" w:rsidP="0001602D">
            <w:pPr>
              <w:pStyle w:val="a7"/>
              <w:rPr>
                <w:rFonts w:ascii="Calibri" w:hAnsi="Calibri" w:cs="Calibri"/>
                <w:b/>
                <w:szCs w:val="16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6DA" w:rsidRPr="006A422E" w:rsidRDefault="000B56DA" w:rsidP="0001602D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6DA" w:rsidRPr="006A422E" w:rsidRDefault="000B56DA" w:rsidP="0001602D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56DA" w:rsidRPr="006A422E" w:rsidRDefault="000B56DA" w:rsidP="0001602D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</w:tr>
      <w:tr w:rsidR="000B56DA" w:rsidRPr="009B6ECF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  <w:cantSplit/>
          <w:trHeight w:val="195"/>
        </w:trPr>
        <w:tc>
          <w:tcPr>
            <w:tcW w:w="35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6DA" w:rsidRPr="006A422E" w:rsidRDefault="000B56DA" w:rsidP="0001602D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6DA" w:rsidRPr="006A422E" w:rsidRDefault="000B56DA" w:rsidP="0001602D">
            <w:pPr>
              <w:pStyle w:val="a7"/>
              <w:rPr>
                <w:rFonts w:ascii="Calibri" w:hAnsi="Calibri" w:cs="Calibri"/>
                <w:i/>
                <w:szCs w:val="16"/>
                <w:lang w:val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6DA" w:rsidRPr="006A422E" w:rsidRDefault="000B56DA" w:rsidP="0001602D">
            <w:pPr>
              <w:pStyle w:val="a7"/>
              <w:rPr>
                <w:rFonts w:ascii="Calibri" w:hAnsi="Calibri" w:cs="Calibri"/>
                <w:i/>
                <w:szCs w:val="16"/>
                <w:lang w:val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56DA" w:rsidRPr="006A422E" w:rsidRDefault="000B56DA" w:rsidP="0001602D">
            <w:pPr>
              <w:pStyle w:val="a7"/>
              <w:rPr>
                <w:rFonts w:ascii="Calibri" w:hAnsi="Calibri" w:cs="Calibri"/>
                <w:i/>
                <w:szCs w:val="16"/>
                <w:lang w:val="en-US"/>
              </w:rPr>
            </w:pPr>
          </w:p>
        </w:tc>
      </w:tr>
      <w:tr w:rsidR="00066051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066051" w:rsidRPr="006A422E" w:rsidRDefault="00066051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</w:rPr>
              <w:t>Industry,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 total</w:t>
            </w:r>
          </w:p>
        </w:tc>
        <w:tc>
          <w:tcPr>
            <w:tcW w:w="2126" w:type="dxa"/>
            <w:vAlign w:val="bottom"/>
          </w:tcPr>
          <w:p w:rsidR="00066051" w:rsidRPr="00270E3E" w:rsidRDefault="00066051" w:rsidP="0001602D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066051" w:rsidRPr="006A422E" w:rsidRDefault="00066051" w:rsidP="0001602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066051" w:rsidRPr="006A422E" w:rsidRDefault="00066051" w:rsidP="0001602D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D1330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D1330" w:rsidRPr="00E96531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12 262 514,9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D1330" w:rsidRPr="00E96531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99,6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5D1330" w:rsidRPr="00E96531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5D1330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14 600 972,1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107,7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5D1330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5D1330" w:rsidRDefault="005D1330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17 421 280,9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104,4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5D1330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5D1330" w:rsidRDefault="005D1330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19 154 492,5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19 098 171,4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99,5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Mining and quarrying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900F30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900F30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900F30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900F30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900F30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900F30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6 047 727,3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97,8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49,4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7 421 694,4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109,5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50,8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9 204 650,0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104,6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52,8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10 032 109,5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103,1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52,4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8 596 835,5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96,0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45,0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  <w:trHeight w:val="125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93174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>
              <w:rPr>
                <w:rFonts w:ascii="Calibri" w:hAnsi="Calibri" w:cs="Calibri"/>
                <w:snapToGrid w:val="0"/>
                <w:szCs w:val="16"/>
                <w:lang w:val="en-US"/>
              </w:rPr>
              <w:t>Mining of coal and lignite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167 421,2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95,4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1,4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lastRenderedPageBreak/>
              <w:t>2017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194 696,7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105,1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231 795,2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104,6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279 140,9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97,2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1,5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188 038,4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96,7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1,0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Extraction of crude petroleum and natural gas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4 557 556,9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98,3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37,2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5 659 307,7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110,5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38,8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7 175 268,3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104,7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41,2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7 477 955,6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100,1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39,0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5 671 490,4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94,7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29,7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Mining of metal ores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876 944,0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103,5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7,2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1 095 969,1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107,5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7,5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1 286 131,8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104,7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7,4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1 628 837,5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112,3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8,5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2 116 282,6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99,9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11,0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Other mining and quarrying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121 073,7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98,4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134 212,6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110,6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0,9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157 507,1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102,7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0,9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173 994,2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105,9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0,9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166 084,1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103,2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0,9</w:t>
            </w:r>
          </w:p>
        </w:tc>
      </w:tr>
      <w:tr w:rsidR="00FF1683" w:rsidRPr="005D1330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5D1330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5D1330">
              <w:rPr>
                <w:rFonts w:ascii="Calibri" w:hAnsi="Calibri" w:cs="Calibri"/>
                <w:snapToGrid w:val="0"/>
                <w:szCs w:val="16"/>
                <w:lang w:val="en-US"/>
              </w:rPr>
              <w:t>Mining support service activities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5D1330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5D1330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5D1330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F1683" w:rsidRPr="005D1330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5D1330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5D1330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324 731,5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79,7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2,6</w:t>
            </w:r>
          </w:p>
        </w:tc>
      </w:tr>
      <w:tr w:rsidR="00FF1683" w:rsidRPr="005D1330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5D1330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5D1330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337 508,3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102,9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2,3</w:t>
            </w:r>
          </w:p>
        </w:tc>
      </w:tr>
      <w:tr w:rsidR="00FF1683" w:rsidRPr="005D1330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5D1330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5D1330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353 947,6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103,2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2,0</w:t>
            </w:r>
          </w:p>
        </w:tc>
      </w:tr>
      <w:tr w:rsidR="00FF1683" w:rsidRPr="005D1330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5D1330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5D1330"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472 181,3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132,7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2,5</w:t>
            </w:r>
          </w:p>
        </w:tc>
      </w:tr>
      <w:tr w:rsidR="00FF1683" w:rsidRPr="005D1330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5D1330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454 940,0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99,4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2,4</w:t>
            </w:r>
          </w:p>
        </w:tc>
      </w:tr>
      <w:tr w:rsidR="00FF1683" w:rsidRPr="005D1330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5D1330" w:rsidRDefault="00FF1683" w:rsidP="003F1445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5D1330">
              <w:rPr>
                <w:rFonts w:ascii="Calibri" w:hAnsi="Calibri" w:cs="Calibri"/>
                <w:snapToGrid w:val="0"/>
                <w:szCs w:val="16"/>
                <w:lang w:val="en-US"/>
              </w:rPr>
              <w:t>Manufacturing</w:t>
            </w:r>
          </w:p>
        </w:tc>
        <w:tc>
          <w:tcPr>
            <w:tcW w:w="2126" w:type="dxa"/>
            <w:vAlign w:val="bottom"/>
          </w:tcPr>
          <w:p w:rsidR="00FF1683" w:rsidRPr="005D1330" w:rsidRDefault="00FF1683" w:rsidP="002C03A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:rsidR="00FF1683" w:rsidRPr="005D1330" w:rsidRDefault="00FF1683" w:rsidP="002C03A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551" w:type="dxa"/>
            <w:gridSpan w:val="3"/>
            <w:vAlign w:val="bottom"/>
          </w:tcPr>
          <w:p w:rsidR="00FF1683" w:rsidRPr="005D1330" w:rsidRDefault="00FF1683" w:rsidP="002C03AD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5D1330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5D1330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5 321 896,9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101,8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43,3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5D1330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5D1330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6 134 020,5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106,1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42,0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5D1330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5D1330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7 065 121,6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104,5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40,6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5D1330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5D1330"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7 972 864,1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105,8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5D1330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5D1330">
              <w:rPr>
                <w:rFonts w:ascii="Calibri" w:hAnsi="Calibri"/>
                <w:sz w:val="16"/>
                <w:szCs w:val="16"/>
              </w:rPr>
              <w:t>41,6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Pr="005D1330" w:rsidRDefault="00FF1683" w:rsidP="002C03A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9 235 617,6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104,0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48,4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food products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873 679,5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104,5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7,0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953 952,4</w:t>
            </w:r>
          </w:p>
        </w:tc>
        <w:tc>
          <w:tcPr>
            <w:tcW w:w="1701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104,3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6,5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1 000 135,7</w:t>
            </w:r>
          </w:p>
        </w:tc>
        <w:tc>
          <w:tcPr>
            <w:tcW w:w="1701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100,8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1 136 014,5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102,6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5,9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1 333 930,9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102,1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7,0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  <w:trHeight w:val="70"/>
        </w:trPr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beverages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327 549,5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101,8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2,7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406 383,8</w:t>
            </w:r>
          </w:p>
        </w:tc>
        <w:tc>
          <w:tcPr>
            <w:tcW w:w="1701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108,8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97660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76606">
              <w:rPr>
                <w:rFonts w:ascii="Calibri" w:hAnsi="Calibri"/>
                <w:sz w:val="16"/>
                <w:szCs w:val="16"/>
              </w:rPr>
              <w:t>2,7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456 278,5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103,3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2,6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523 724,2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109,9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592 500,2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103,3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3,1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tobacco products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59 328,2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100,8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0,5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65 438,6</w:t>
            </w:r>
          </w:p>
        </w:tc>
        <w:tc>
          <w:tcPr>
            <w:tcW w:w="1701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88,4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0,4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72 235,8</w:t>
            </w:r>
          </w:p>
        </w:tc>
        <w:tc>
          <w:tcPr>
            <w:tcW w:w="1701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101,2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0,4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64 903,5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80,1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5224C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124 742,8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97,5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textiles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23 571,4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98,2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26 715,5</w:t>
            </w:r>
          </w:p>
        </w:tc>
        <w:tc>
          <w:tcPr>
            <w:tcW w:w="1701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111,0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32 725,9</w:t>
            </w:r>
          </w:p>
        </w:tc>
        <w:tc>
          <w:tcPr>
            <w:tcW w:w="1701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106,5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37 515,8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112,9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38 432,1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110,5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wearing apparel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17 715,4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102,1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22 702,1</w:t>
            </w:r>
          </w:p>
        </w:tc>
        <w:tc>
          <w:tcPr>
            <w:tcW w:w="1701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106,1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19 343,2</w:t>
            </w:r>
          </w:p>
        </w:tc>
        <w:tc>
          <w:tcPr>
            <w:tcW w:w="1701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106,6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23 088,8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114,4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28 267,9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103,4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leather and related products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6 521,3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99,9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6 940,5</w:t>
            </w:r>
          </w:p>
        </w:tc>
        <w:tc>
          <w:tcPr>
            <w:tcW w:w="1701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108,7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8 019,9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107,6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9 611,4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98,4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10 446,5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130,9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rPr>
          <w:gridAfter w:val="1"/>
          <w:wAfter w:w="284" w:type="dxa"/>
        </w:trPr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wood and of products of wood and cork, except furniture;manufacture of articles of straw and plaiting materials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701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lastRenderedPageBreak/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15 550,9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103,7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14 332,8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100,2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16 768,3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135,0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17 920,8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88,1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18 413,9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126,5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paper and paper products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35 013,8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93,8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43 284,2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104,9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48 329,2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107,2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55 145,0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101,7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56 755,7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113,5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0,3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Printing and reproduction of recorded media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26 659,9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68,4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29 368,8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103,2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29 322,4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95,4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40 187,4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129,4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33 042,9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79,7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coke and refined petroleum products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587 766,7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100,6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4,8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651 599,5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103,7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4,5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770 125,4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108,7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4,4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769 620,3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105,7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780 390,0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96,5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4,0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chemicals and chemical products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217 215,3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96,5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1,8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244 613,2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106,8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296 550,4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110,3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361 666,3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102,0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1,9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350 115,3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1,8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basic pharmaceutical products and pharmaceutical preparations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101 363,1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103,9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0,8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149 672,6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145,9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168 810,4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92,4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220 997,7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118,3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300 527,4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147,0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1,6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rubber and plastics products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79 501,8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100,8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0,6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101 964,4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99,3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91 824,4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108,5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0,5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109 793,2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104,6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0,6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118 665,9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105,0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0,6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other non-metallic mineral products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311 695,1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96,5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2,5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374 860,6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105,3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2,6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401 032,2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104,2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449 918,6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102,3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537 406,0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101,6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2,8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basic metals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2 050 311,2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106,8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16,7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2 307 563,1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106,0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15,8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2 832 453,5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102,5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3 116 949,9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105,5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3 659 818,7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102,3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19,1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12194B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fabricated metal products, except machinery and equipment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166 529,0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101,9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1,4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178 478,4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101,4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185 189,7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102,8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215 025,0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90,3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230 949,9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114,8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1,2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computer, electronic and optical products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11 924,6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81,4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12 936,2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86,2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11 896,8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122,8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17 691,2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96,7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16 624,2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93,8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</w:rPr>
              <w:t>Manufacture of electrical equipment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B25A92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69 709,5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103,5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0,6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83 569,7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126,5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0,6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lastRenderedPageBreak/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96 232,4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139,0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0,6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126 123,8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109,0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128 792,3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99,4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0,7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machinery and equipment n.e.c.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87 743,4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96,5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95 797,2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97,3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119 898,5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119,1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162 487,8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125,6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0,8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186 475,2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111,2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1,0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motor vehicles, trailers and semi-trailers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23 348,2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63,7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74 192,2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138,7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0,5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106 199,6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117,3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0,6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160 554,2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130,3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0,8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296 183,8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158,3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1,6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other transport equipment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27 105,2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74,1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33 392,6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137,9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38 533,2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100,6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48 999,3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106,0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90 658,6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151,3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0,5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Manufacture of furniture</w:t>
            </w:r>
          </w:p>
        </w:tc>
        <w:tc>
          <w:tcPr>
            <w:tcW w:w="2126" w:type="dxa"/>
            <w:vAlign w:val="bottom"/>
          </w:tcPr>
          <w:p w:rsidR="00FF1683" w:rsidRPr="006A422E" w:rsidRDefault="00FF1683" w:rsidP="00533324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6A422E" w:rsidRDefault="00FF1683" w:rsidP="00533324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6A422E" w:rsidRDefault="00FF1683" w:rsidP="00533324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A422E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23 180,7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101,9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29 423,6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111,2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25 058,6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103,3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vAlign w:val="bottom"/>
          </w:tcPr>
          <w:p w:rsidR="00FF1683" w:rsidRPr="00CD140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D1406">
              <w:rPr>
                <w:rFonts w:ascii="Calibri" w:hAnsi="Calibri"/>
                <w:sz w:val="16"/>
                <w:szCs w:val="16"/>
              </w:rPr>
              <w:t>32 966,8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CD140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D1406">
              <w:rPr>
                <w:rFonts w:ascii="Calibri" w:hAnsi="Calibri"/>
                <w:sz w:val="16"/>
                <w:szCs w:val="16"/>
              </w:rPr>
              <w:t>98,8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CD140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D1406"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35 087,2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97,6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3F1445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Other manufacturing</w:t>
            </w:r>
          </w:p>
        </w:tc>
        <w:tc>
          <w:tcPr>
            <w:tcW w:w="2126" w:type="dxa"/>
            <w:vAlign w:val="bottom"/>
          </w:tcPr>
          <w:p w:rsidR="00FF1683" w:rsidRPr="007E4326" w:rsidRDefault="00FF168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vAlign w:val="bottom"/>
          </w:tcPr>
          <w:p w:rsidR="00FF1683" w:rsidRPr="007E4326" w:rsidRDefault="00FF168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FF1683" w:rsidRPr="007E4326" w:rsidRDefault="00FF168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6 889,3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102,8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9 537,5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97,2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17 101,9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216,6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22 017,9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122,3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27 816,6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121,1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0,1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Repair and installation of machinery and equipment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172 023,9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86,5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1,4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217 301,0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99,8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1,5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221 055,7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103,2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249 940,7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114,4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239 573,6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74,3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1,3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775 534,8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100,5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6,3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903 522,7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105,4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6,2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995 420,5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102,3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5,7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980 795,2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100,6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5,1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1 097 125,1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99,9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5,7</w:t>
            </w:r>
          </w:p>
        </w:tc>
      </w:tr>
      <w:tr w:rsidR="00FF1683" w:rsidRPr="009B6ECF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01602D">
            <w:pPr>
              <w:pStyle w:val="a9"/>
              <w:rPr>
                <w:rFonts w:ascii="Calibri" w:hAnsi="Calibri" w:cs="Calibri"/>
                <w:snapToGrid w:val="0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napToGrid w:val="0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2126" w:type="dxa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70BC8" w:rsidRDefault="00FF1683" w:rsidP="00B25A92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70BC8">
              <w:rPr>
                <w:rFonts w:ascii="Calibri" w:hAnsi="Calibri"/>
                <w:sz w:val="16"/>
                <w:szCs w:val="16"/>
                <w:lang w:val="en-US"/>
              </w:rPr>
              <w:t> 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2126" w:type="dxa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117 355,9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95,7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E96531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96531">
              <w:rPr>
                <w:rFonts w:ascii="Calibri" w:hAnsi="Calibri"/>
                <w:sz w:val="16"/>
                <w:szCs w:val="16"/>
              </w:rPr>
              <w:t>1,0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141 734,5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102,0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1,0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156 088,8</w:t>
            </w:r>
          </w:p>
        </w:tc>
        <w:tc>
          <w:tcPr>
            <w:tcW w:w="1985" w:type="dxa"/>
            <w:gridSpan w:val="3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100,2</w:t>
            </w:r>
          </w:p>
        </w:tc>
        <w:tc>
          <w:tcPr>
            <w:tcW w:w="2268" w:type="dxa"/>
            <w:gridSpan w:val="2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0,9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vAlign w:val="bottom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2126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168 723,7</w:t>
            </w:r>
          </w:p>
        </w:tc>
        <w:tc>
          <w:tcPr>
            <w:tcW w:w="1985" w:type="dxa"/>
            <w:gridSpan w:val="3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106,7</w:t>
            </w:r>
          </w:p>
        </w:tc>
        <w:tc>
          <w:tcPr>
            <w:tcW w:w="2268" w:type="dxa"/>
            <w:gridSpan w:val="2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0,9</w:t>
            </w:r>
          </w:p>
        </w:tc>
      </w:tr>
      <w:tr w:rsidR="00FF1683" w:rsidRPr="006A422E" w:rsidTr="007F434E">
        <w:tblPrEx>
          <w:tblCellMar>
            <w:left w:w="70" w:type="dxa"/>
            <w:right w:w="70" w:type="dxa"/>
          </w:tblCellMar>
        </w:tblPrEx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FF1683" w:rsidRDefault="00FF1683" w:rsidP="00AD73D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168 593,2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97,4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FF1683" w:rsidRPr="00B87536" w:rsidRDefault="00FF1683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B87536">
              <w:rPr>
                <w:rFonts w:ascii="Calibri" w:hAnsi="Calibri"/>
                <w:sz w:val="16"/>
                <w:szCs w:val="16"/>
              </w:rPr>
              <w:t>0,9</w:t>
            </w:r>
          </w:p>
        </w:tc>
      </w:tr>
    </w:tbl>
    <w:p w:rsidR="00920973" w:rsidRPr="006A422E" w:rsidRDefault="00920973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31" w:name="_Toc465247931"/>
      <w:r w:rsidRPr="006A422E">
        <w:rPr>
          <w:rFonts w:ascii="Calibri" w:hAnsi="Calibri"/>
          <w:sz w:val="20"/>
          <w:lang w:val="en-US"/>
        </w:rPr>
        <w:t>1.</w:t>
      </w:r>
      <w:r w:rsidR="002F7F8F" w:rsidRPr="005104FB">
        <w:rPr>
          <w:rFonts w:ascii="Calibri" w:hAnsi="Calibri"/>
          <w:sz w:val="20"/>
          <w:lang w:val="en-US"/>
        </w:rPr>
        <w:t>30</w:t>
      </w:r>
      <w:r w:rsidRPr="006A422E">
        <w:rPr>
          <w:rFonts w:ascii="Calibri" w:hAnsi="Calibri"/>
          <w:sz w:val="20"/>
          <w:lang w:val="en-US"/>
        </w:rPr>
        <w:t xml:space="preserve"> S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r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f</w:t>
        </w:r>
      </w:smartTag>
      <w:r w:rsidRPr="006A422E">
        <w:rPr>
          <w:rFonts w:ascii="Calibri" w:hAnsi="Calibri"/>
          <w:sz w:val="20"/>
          <w:lang w:val="en-US"/>
        </w:rPr>
        <w:t xml:space="preserve"> g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l</w:t>
        </w:r>
      </w:smartTag>
      <w:r w:rsidRPr="006A422E">
        <w:rPr>
          <w:rFonts w:ascii="Calibri" w:hAnsi="Calibri"/>
          <w:sz w:val="20"/>
          <w:lang w:val="en-US"/>
        </w:rPr>
        <w:t>ue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r w:rsidRPr="006A422E">
        <w:rPr>
          <w:rFonts w:ascii="Calibri" w:hAnsi="Calibri"/>
          <w:sz w:val="20"/>
          <w:lang w:val="en-US"/>
        </w:rPr>
        <w:t>d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 xml:space="preserve">by </w:t>
      </w:r>
      <w:bookmarkEnd w:id="31"/>
      <w:r w:rsidR="003F1445" w:rsidRPr="006A422E">
        <w:rPr>
          <w:rFonts w:ascii="Calibri" w:hAnsi="Calibri"/>
          <w:sz w:val="20"/>
          <w:lang w:val="en-US"/>
        </w:rPr>
        <w:t>Ow</w:t>
      </w:r>
      <w:smartTag w:uri="urn:schemas-microsoft-com:office:smarttags" w:element="PersonName">
        <w:r w:rsidR="003F1445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3F1445"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="003F1445"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="003F1445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3F1445" w:rsidRPr="006A422E">
          <w:rPr>
            <w:rFonts w:ascii="Calibri" w:hAnsi="Calibri"/>
            <w:sz w:val="20"/>
            <w:lang w:val="en-US"/>
          </w:rPr>
          <w:t>h</w:t>
        </w:r>
      </w:smartTag>
      <w:r w:rsidR="003F1445"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="003F1445" w:rsidRPr="006A422E">
          <w:rPr>
            <w:rFonts w:ascii="Calibri" w:hAnsi="Calibri"/>
            <w:sz w:val="20"/>
            <w:lang w:val="en-US"/>
          </w:rPr>
          <w:t>p</w:t>
        </w:r>
      </w:smartTag>
    </w:p>
    <w:p w:rsidR="00920973" w:rsidRPr="006A422E" w:rsidRDefault="00264D9D" w:rsidP="007340B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>i</w:t>
      </w:r>
      <w:r w:rsidR="003F1445" w:rsidRPr="006A422E">
        <w:rPr>
          <w:rFonts w:ascii="Calibri" w:hAnsi="Calibri" w:cs="Calibri"/>
          <w:szCs w:val="16"/>
          <w:lang w:val="en-US"/>
        </w:rPr>
        <w:t>n percentage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61"/>
        <w:gridCol w:w="1417"/>
        <w:gridCol w:w="1559"/>
        <w:gridCol w:w="1559"/>
        <w:gridCol w:w="1560"/>
      </w:tblGrid>
      <w:tr w:rsidR="003F1445" w:rsidRPr="006A422E" w:rsidTr="00A260BB">
        <w:trPr>
          <w:cantSplit/>
          <w:trHeight w:val="143"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445" w:rsidRPr="006A422E" w:rsidRDefault="003F1445" w:rsidP="00131757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445" w:rsidRPr="00270E3E" w:rsidRDefault="003F1445" w:rsidP="00131757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Gross value added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445" w:rsidRPr="006A422E" w:rsidRDefault="00976606" w:rsidP="003F144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r w:rsidR="003F1445" w:rsidRPr="006A422E">
              <w:rPr>
                <w:rFonts w:ascii="Calibri" w:hAnsi="Calibri" w:cs="Calibri"/>
                <w:szCs w:val="16"/>
                <w:lang w:val="en-US"/>
              </w:rPr>
              <w:t>ncluding</w:t>
            </w:r>
          </w:p>
        </w:tc>
      </w:tr>
      <w:tr w:rsidR="00976606" w:rsidRPr="006A422E" w:rsidTr="00A260BB">
        <w:trPr>
          <w:cantSplit/>
          <w:trHeight w:val="187"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06" w:rsidRPr="00270E3E" w:rsidRDefault="00976606" w:rsidP="00131757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06" w:rsidRPr="00270E3E" w:rsidRDefault="00976606" w:rsidP="00131757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06" w:rsidRPr="006A422E" w:rsidRDefault="00976606" w:rsidP="003F144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state ownership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606" w:rsidRPr="006A422E" w:rsidRDefault="00976606" w:rsidP="00E70F49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private property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6606" w:rsidRPr="006A422E" w:rsidRDefault="00976606" w:rsidP="00E70F49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property of other States</w:t>
            </w:r>
          </w:p>
        </w:tc>
      </w:tr>
      <w:tr w:rsidR="00FD04F1" w:rsidRPr="006A422E" w:rsidTr="00A260BB">
        <w:trPr>
          <w:cantSplit/>
          <w:trHeight w:val="106"/>
        </w:trPr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D04F1" w:rsidRPr="006A422E" w:rsidRDefault="00FD04F1" w:rsidP="00A31A9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</w:t>
            </w:r>
            <w:r w:rsidR="00A31A9C">
              <w:rPr>
                <w:rFonts w:ascii="Calibri" w:hAnsi="Calibri" w:cs="Calibri"/>
                <w:szCs w:val="16"/>
                <w:lang w:val="en-US"/>
              </w:rPr>
              <w:t>d</w:t>
            </w:r>
            <w:r w:rsidRPr="006A422E">
              <w:rPr>
                <w:rFonts w:ascii="Calibri" w:hAnsi="Calibri" w:cs="Calibri"/>
                <w:szCs w:val="16"/>
              </w:rPr>
              <w:t xml:space="preserve"> fishing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04F1" w:rsidRPr="00270E3E" w:rsidRDefault="00FD04F1" w:rsidP="006E62E3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04F1" w:rsidRPr="00270E3E" w:rsidRDefault="00FD04F1" w:rsidP="006E62E3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04F1" w:rsidRPr="00270E3E" w:rsidRDefault="00FD04F1" w:rsidP="006E62E3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04F1" w:rsidRPr="00270E3E" w:rsidRDefault="00FD04F1" w:rsidP="006E62E3">
            <w:pPr>
              <w:pStyle w:val="af2"/>
              <w:rPr>
                <w:rFonts w:ascii="Calibri" w:hAnsi="Calibri" w:cs="Calibri"/>
                <w:szCs w:val="16"/>
              </w:rPr>
            </w:pPr>
          </w:p>
        </w:tc>
      </w:tr>
      <w:tr w:rsidR="005D1330" w:rsidRPr="006A422E" w:rsidTr="008E7734">
        <w:trPr>
          <w:cantSplit/>
          <w:trHeight w:val="106"/>
        </w:trPr>
        <w:tc>
          <w:tcPr>
            <w:tcW w:w="3261" w:type="dxa"/>
          </w:tcPr>
          <w:p w:rsidR="005D1330" w:rsidRPr="006A422E" w:rsidRDefault="005D1330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7" w:type="dxa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5D1330" w:rsidRPr="007241C3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1559" w:type="dxa"/>
            <w:vAlign w:val="bottom"/>
          </w:tcPr>
          <w:p w:rsidR="005D1330" w:rsidRPr="007241C3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95,6</w:t>
            </w:r>
          </w:p>
        </w:tc>
        <w:tc>
          <w:tcPr>
            <w:tcW w:w="1560" w:type="dxa"/>
            <w:vAlign w:val="bottom"/>
          </w:tcPr>
          <w:p w:rsidR="005D1330" w:rsidRPr="007241C3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</w:tr>
      <w:tr w:rsidR="005D1330" w:rsidRPr="006A422E" w:rsidTr="008E7734">
        <w:trPr>
          <w:cantSplit/>
          <w:trHeight w:val="106"/>
        </w:trPr>
        <w:tc>
          <w:tcPr>
            <w:tcW w:w="3261" w:type="dxa"/>
          </w:tcPr>
          <w:p w:rsidR="005D1330" w:rsidRPr="006A422E" w:rsidRDefault="005D1330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7" w:type="dxa"/>
            <w:vAlign w:val="bottom"/>
          </w:tcPr>
          <w:p w:rsidR="005D1330" w:rsidRPr="006359D9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359D9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5D1330" w:rsidRPr="007241C3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559" w:type="dxa"/>
            <w:vAlign w:val="bottom"/>
          </w:tcPr>
          <w:p w:rsidR="005D1330" w:rsidRPr="007241C3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98,2</w:t>
            </w:r>
          </w:p>
        </w:tc>
        <w:tc>
          <w:tcPr>
            <w:tcW w:w="1560" w:type="dxa"/>
            <w:vAlign w:val="bottom"/>
          </w:tcPr>
          <w:p w:rsidR="005D1330" w:rsidRPr="007241C3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</w:tr>
      <w:tr w:rsidR="005D1330" w:rsidRPr="006A422E" w:rsidTr="008E7734">
        <w:trPr>
          <w:cantSplit/>
          <w:trHeight w:val="106"/>
        </w:trPr>
        <w:tc>
          <w:tcPr>
            <w:tcW w:w="3261" w:type="dxa"/>
          </w:tcPr>
          <w:p w:rsidR="005D1330" w:rsidRDefault="005D1330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7" w:type="dxa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5D1330" w:rsidRPr="007241C3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559" w:type="dxa"/>
            <w:vAlign w:val="bottom"/>
          </w:tcPr>
          <w:p w:rsidR="005D1330" w:rsidRPr="007241C3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98,2</w:t>
            </w:r>
          </w:p>
        </w:tc>
        <w:tc>
          <w:tcPr>
            <w:tcW w:w="1560" w:type="dxa"/>
            <w:vAlign w:val="bottom"/>
          </w:tcPr>
          <w:p w:rsidR="005D1330" w:rsidRPr="007241C3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</w:tr>
      <w:tr w:rsidR="005D1330" w:rsidRPr="006A422E" w:rsidTr="00A260BB">
        <w:trPr>
          <w:cantSplit/>
          <w:trHeight w:val="106"/>
        </w:trPr>
        <w:tc>
          <w:tcPr>
            <w:tcW w:w="3261" w:type="dxa"/>
          </w:tcPr>
          <w:p w:rsidR="005D1330" w:rsidRDefault="005D1330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7" w:type="dxa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5D1330" w:rsidRPr="007241C3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559" w:type="dxa"/>
            <w:vAlign w:val="bottom"/>
          </w:tcPr>
          <w:p w:rsidR="005D1330" w:rsidRPr="007241C3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98,2</w:t>
            </w:r>
          </w:p>
        </w:tc>
        <w:tc>
          <w:tcPr>
            <w:tcW w:w="1560" w:type="dxa"/>
            <w:vAlign w:val="bottom"/>
          </w:tcPr>
          <w:p w:rsidR="005D1330" w:rsidRPr="007241C3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Default="00FF1683" w:rsidP="00714DA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7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559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98,4</w:t>
            </w:r>
          </w:p>
        </w:tc>
        <w:tc>
          <w:tcPr>
            <w:tcW w:w="1560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14DA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417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FF1683" w:rsidRPr="006A422E" w:rsidTr="008E7734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7" w:type="dxa"/>
            <w:vAlign w:val="bottom"/>
          </w:tcPr>
          <w:p w:rsidR="00FF1683" w:rsidRPr="006A422E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74,7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24,5</w:t>
            </w:r>
          </w:p>
        </w:tc>
      </w:tr>
      <w:tr w:rsidR="00FF1683" w:rsidRPr="006A422E" w:rsidTr="008E7734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7" w:type="dxa"/>
            <w:vAlign w:val="bottom"/>
          </w:tcPr>
          <w:p w:rsidR="00FF1683" w:rsidRPr="006359D9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359D9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75,4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23,8</w:t>
            </w:r>
          </w:p>
        </w:tc>
      </w:tr>
      <w:tr w:rsidR="00FF1683" w:rsidRPr="006A422E" w:rsidTr="008E7734">
        <w:trPr>
          <w:cantSplit/>
          <w:trHeight w:val="106"/>
        </w:trPr>
        <w:tc>
          <w:tcPr>
            <w:tcW w:w="3261" w:type="dxa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7" w:type="dxa"/>
            <w:vAlign w:val="bottom"/>
          </w:tcPr>
          <w:p w:rsidR="00FF1683" w:rsidRPr="00792116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74,9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24,3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76,3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22,9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Default="00FF1683" w:rsidP="00714DA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7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559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1560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24,6</w:t>
            </w:r>
          </w:p>
        </w:tc>
      </w:tr>
      <w:tr w:rsidR="00FF1683" w:rsidRPr="006A422E" w:rsidTr="00A260BB">
        <w:trPr>
          <w:cantSplit/>
        </w:trPr>
        <w:tc>
          <w:tcPr>
            <w:tcW w:w="3261" w:type="dxa"/>
          </w:tcPr>
          <w:p w:rsidR="00FF1683" w:rsidRPr="006A422E" w:rsidRDefault="00FF1683" w:rsidP="00714DA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lastRenderedPageBreak/>
              <w:t>Construction</w:t>
            </w:r>
          </w:p>
        </w:tc>
        <w:tc>
          <w:tcPr>
            <w:tcW w:w="1417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7" w:type="dxa"/>
            <w:vAlign w:val="bottom"/>
          </w:tcPr>
          <w:p w:rsidR="00FF1683" w:rsidRPr="006A422E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83,8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14,4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7" w:type="dxa"/>
            <w:vAlign w:val="bottom"/>
          </w:tcPr>
          <w:p w:rsidR="00FF1683" w:rsidRPr="006359D9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359D9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83,1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16,3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7" w:type="dxa"/>
            <w:vAlign w:val="bottom"/>
          </w:tcPr>
          <w:p w:rsidR="00FF1683" w:rsidRPr="00792116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83,9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15,5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84,8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14,7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Default="00FF1683" w:rsidP="00714DA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7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559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85,1</w:t>
            </w:r>
          </w:p>
        </w:tc>
        <w:tc>
          <w:tcPr>
            <w:tcW w:w="1560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14,6</w:t>
            </w:r>
          </w:p>
        </w:tc>
      </w:tr>
      <w:tr w:rsidR="00FF1683" w:rsidRPr="009B6ECF" w:rsidTr="00A260BB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14DA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417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 </w:t>
            </w:r>
          </w:p>
        </w:tc>
        <w:tc>
          <w:tcPr>
            <w:tcW w:w="1559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 </w:t>
            </w:r>
          </w:p>
        </w:tc>
        <w:tc>
          <w:tcPr>
            <w:tcW w:w="1559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 </w:t>
            </w:r>
          </w:p>
        </w:tc>
        <w:tc>
          <w:tcPr>
            <w:tcW w:w="1560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> </w:t>
            </w:r>
          </w:p>
        </w:tc>
      </w:tr>
      <w:tr w:rsidR="00FF1683" w:rsidRPr="006A422E" w:rsidTr="008E7734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7" w:type="dxa"/>
            <w:vAlign w:val="bottom"/>
          </w:tcPr>
          <w:p w:rsidR="00FF1683" w:rsidRPr="006A422E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89,6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10,3</w:t>
            </w:r>
          </w:p>
        </w:tc>
      </w:tr>
      <w:tr w:rsidR="00FF1683" w:rsidRPr="006A422E" w:rsidTr="008E7734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7" w:type="dxa"/>
            <w:vAlign w:val="bottom"/>
          </w:tcPr>
          <w:p w:rsidR="00FF1683" w:rsidRPr="006359D9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359D9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85,1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14,8</w:t>
            </w:r>
          </w:p>
        </w:tc>
      </w:tr>
      <w:tr w:rsidR="00FF1683" w:rsidRPr="006A422E" w:rsidTr="008E7734">
        <w:trPr>
          <w:cantSplit/>
          <w:trHeight w:val="106"/>
        </w:trPr>
        <w:tc>
          <w:tcPr>
            <w:tcW w:w="3261" w:type="dxa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81,8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17,9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81,8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17,9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Default="00FF1683" w:rsidP="00714DA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7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559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82,8</w:t>
            </w:r>
          </w:p>
        </w:tc>
        <w:tc>
          <w:tcPr>
            <w:tcW w:w="1560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16,9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14DA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417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7" w:type="dxa"/>
            <w:vAlign w:val="bottom"/>
          </w:tcPr>
          <w:p w:rsidR="00FF1683" w:rsidRPr="006A422E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89,6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3,4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7" w:type="dxa"/>
            <w:vAlign w:val="bottom"/>
          </w:tcPr>
          <w:p w:rsidR="00FF1683" w:rsidRPr="006359D9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359D9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93,6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4,0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93,9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4,1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94,1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4,0</w:t>
            </w:r>
          </w:p>
        </w:tc>
      </w:tr>
      <w:tr w:rsidR="00FF1683" w:rsidRPr="007E4326" w:rsidTr="00A260BB">
        <w:trPr>
          <w:cantSplit/>
          <w:trHeight w:val="106"/>
        </w:trPr>
        <w:tc>
          <w:tcPr>
            <w:tcW w:w="3261" w:type="dxa"/>
          </w:tcPr>
          <w:p w:rsidR="00FF1683" w:rsidRDefault="00FF1683" w:rsidP="00714DA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7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1559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93,7</w:t>
            </w:r>
          </w:p>
        </w:tc>
        <w:tc>
          <w:tcPr>
            <w:tcW w:w="1560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4,0</w:t>
            </w:r>
          </w:p>
        </w:tc>
      </w:tr>
      <w:tr w:rsidR="00FF1683" w:rsidRPr="007E4326" w:rsidTr="00A260BB">
        <w:trPr>
          <w:cantSplit/>
          <w:trHeight w:val="74"/>
        </w:trPr>
        <w:tc>
          <w:tcPr>
            <w:tcW w:w="3261" w:type="dxa"/>
          </w:tcPr>
          <w:p w:rsidR="00FF1683" w:rsidRPr="006A422E" w:rsidRDefault="00FF1683" w:rsidP="00714DA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 xml:space="preserve">Other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y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 xml:space="preserve"> 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f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c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ivi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y</w:t>
            </w:r>
          </w:p>
        </w:tc>
        <w:tc>
          <w:tcPr>
            <w:tcW w:w="1417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FF1683" w:rsidRPr="006A422E" w:rsidTr="008E7734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7" w:type="dxa"/>
            <w:vAlign w:val="bottom"/>
          </w:tcPr>
          <w:p w:rsidR="00FF1683" w:rsidRPr="006A422E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70,0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9,1</w:t>
            </w:r>
          </w:p>
        </w:tc>
      </w:tr>
      <w:tr w:rsidR="00FF1683" w:rsidRPr="006A422E" w:rsidTr="008E7734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7" w:type="dxa"/>
            <w:vAlign w:val="bottom"/>
          </w:tcPr>
          <w:p w:rsidR="00FF1683" w:rsidRPr="006359D9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359D9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20,3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70,4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9,3</w:t>
            </w:r>
          </w:p>
        </w:tc>
      </w:tr>
      <w:tr w:rsidR="00FF1683" w:rsidRPr="006A422E" w:rsidTr="008E7734">
        <w:trPr>
          <w:cantSplit/>
          <w:trHeight w:val="106"/>
        </w:trPr>
        <w:tc>
          <w:tcPr>
            <w:tcW w:w="3261" w:type="dxa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19,8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70,6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9,6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19,9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70,6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9,5</w:t>
            </w:r>
          </w:p>
        </w:tc>
      </w:tr>
      <w:tr w:rsidR="00FF1683" w:rsidRPr="006A422E" w:rsidTr="00A260BB">
        <w:trPr>
          <w:cantSplit/>
          <w:trHeight w:val="106"/>
        </w:trPr>
        <w:tc>
          <w:tcPr>
            <w:tcW w:w="3261" w:type="dxa"/>
          </w:tcPr>
          <w:p w:rsidR="00FF1683" w:rsidRDefault="00FF1683" w:rsidP="00714DA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7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23,3</w:t>
            </w:r>
          </w:p>
        </w:tc>
        <w:tc>
          <w:tcPr>
            <w:tcW w:w="1559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67,0</w:t>
            </w:r>
          </w:p>
        </w:tc>
        <w:tc>
          <w:tcPr>
            <w:tcW w:w="1560" w:type="dxa"/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9,7</w:t>
            </w:r>
          </w:p>
        </w:tc>
      </w:tr>
      <w:tr w:rsidR="00FF1683" w:rsidRPr="006A422E" w:rsidTr="00A260BB">
        <w:trPr>
          <w:cantSplit/>
          <w:trHeight w:val="114"/>
        </w:trPr>
        <w:tc>
          <w:tcPr>
            <w:tcW w:w="3261" w:type="dxa"/>
          </w:tcPr>
          <w:p w:rsidR="00FF1683" w:rsidRPr="006A422E" w:rsidRDefault="00FF1683" w:rsidP="00714DA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l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d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</w:rPr>
              <w:t xml:space="preserve"> –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417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Align w:val="bottom"/>
          </w:tcPr>
          <w:p w:rsidR="00FF1683" w:rsidRPr="006A422E" w:rsidRDefault="00FF1683" w:rsidP="00714DA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FF1683" w:rsidRPr="006A422E" w:rsidTr="008E7734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417" w:type="dxa"/>
            <w:vAlign w:val="bottom"/>
          </w:tcPr>
          <w:p w:rsidR="00FF1683" w:rsidRPr="006A422E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78,6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13,0</w:t>
            </w:r>
          </w:p>
        </w:tc>
      </w:tr>
      <w:tr w:rsidR="00FF1683" w:rsidRPr="006A422E" w:rsidTr="0015029E">
        <w:trPr>
          <w:cantSplit/>
          <w:trHeight w:val="106"/>
        </w:trPr>
        <w:tc>
          <w:tcPr>
            <w:tcW w:w="3261" w:type="dxa"/>
          </w:tcPr>
          <w:p w:rsidR="00FF1683" w:rsidRPr="006A422E" w:rsidRDefault="00FF1683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417" w:type="dxa"/>
            <w:vAlign w:val="bottom"/>
          </w:tcPr>
          <w:p w:rsidR="00FF1683" w:rsidRPr="006359D9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359D9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78,5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13,9</w:t>
            </w:r>
          </w:p>
        </w:tc>
      </w:tr>
      <w:tr w:rsidR="00FF1683" w:rsidRPr="006A422E" w:rsidTr="005104FB">
        <w:trPr>
          <w:cantSplit/>
          <w:trHeight w:val="106"/>
        </w:trPr>
        <w:tc>
          <w:tcPr>
            <w:tcW w:w="3261" w:type="dxa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417" w:type="dxa"/>
            <w:vAlign w:val="bottom"/>
          </w:tcPr>
          <w:p w:rsidR="00FF168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15,0</w:t>
            </w:r>
          </w:p>
        </w:tc>
      </w:tr>
      <w:tr w:rsidR="00FF1683" w:rsidRPr="006A422E" w:rsidTr="005104FB">
        <w:trPr>
          <w:cantSplit/>
          <w:trHeight w:val="106"/>
        </w:trPr>
        <w:tc>
          <w:tcPr>
            <w:tcW w:w="3261" w:type="dxa"/>
          </w:tcPr>
          <w:p w:rsidR="00FF1683" w:rsidRDefault="00FF1683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  <w:tc>
          <w:tcPr>
            <w:tcW w:w="1417" w:type="dxa"/>
            <w:vAlign w:val="bottom"/>
          </w:tcPr>
          <w:p w:rsidR="00FF1683" w:rsidRPr="007E4326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1559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78,5</w:t>
            </w:r>
          </w:p>
        </w:tc>
        <w:tc>
          <w:tcPr>
            <w:tcW w:w="1560" w:type="dxa"/>
            <w:vAlign w:val="bottom"/>
          </w:tcPr>
          <w:p w:rsidR="00FF1683" w:rsidRPr="007241C3" w:rsidRDefault="00FF1683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241C3">
              <w:rPr>
                <w:rFonts w:ascii="Calibri" w:hAnsi="Calibri"/>
                <w:color w:val="000000"/>
                <w:sz w:val="16"/>
                <w:szCs w:val="16"/>
              </w:rPr>
              <w:t>14,4</w:t>
            </w:r>
          </w:p>
        </w:tc>
      </w:tr>
      <w:tr w:rsidR="00FF1683" w:rsidRPr="006A422E" w:rsidTr="005104FB">
        <w:trPr>
          <w:cantSplit/>
          <w:trHeight w:val="106"/>
        </w:trPr>
        <w:tc>
          <w:tcPr>
            <w:tcW w:w="3261" w:type="dxa"/>
            <w:tcBorders>
              <w:bottom w:val="single" w:sz="4" w:space="0" w:color="auto"/>
            </w:tcBorders>
          </w:tcPr>
          <w:p w:rsidR="00FF1683" w:rsidRDefault="00FF1683" w:rsidP="00714DA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76,9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14,6</w:t>
            </w:r>
          </w:p>
        </w:tc>
      </w:tr>
    </w:tbl>
    <w:p w:rsidR="00675842" w:rsidRPr="0015029E" w:rsidRDefault="00D87083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32" w:name="_Toc465247932"/>
      <w:r w:rsidRPr="0015029E">
        <w:rPr>
          <w:rFonts w:ascii="Calibri" w:hAnsi="Calibri"/>
          <w:sz w:val="20"/>
          <w:lang w:val="en-US"/>
        </w:rPr>
        <w:t>1.3</w:t>
      </w:r>
      <w:r w:rsidR="00711358">
        <w:rPr>
          <w:rFonts w:ascii="Calibri" w:hAnsi="Calibri"/>
          <w:sz w:val="20"/>
        </w:rPr>
        <w:t>1</w:t>
      </w:r>
      <w:r w:rsidR="00675842" w:rsidRPr="0015029E">
        <w:rPr>
          <w:rFonts w:ascii="Calibri" w:hAnsi="Calibri"/>
          <w:sz w:val="20"/>
          <w:lang w:val="en-US"/>
        </w:rPr>
        <w:t xml:space="preserve"> Non-observed economy</w:t>
      </w:r>
      <w:bookmarkEnd w:id="32"/>
    </w:p>
    <w:p w:rsidR="00675842" w:rsidRPr="006A422E" w:rsidRDefault="00A31A9C" w:rsidP="007340B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>i</w:t>
      </w:r>
      <w:r w:rsidR="003F1445" w:rsidRPr="006A422E">
        <w:rPr>
          <w:rFonts w:ascii="Calibri" w:hAnsi="Calibri" w:cs="Calibri"/>
          <w:szCs w:val="16"/>
          <w:lang w:val="en-US"/>
        </w:rPr>
        <w:t>n percentage</w:t>
      </w:r>
    </w:p>
    <w:tbl>
      <w:tblPr>
        <w:tblW w:w="49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3"/>
        <w:gridCol w:w="1563"/>
        <w:gridCol w:w="1527"/>
        <w:gridCol w:w="1527"/>
        <w:gridCol w:w="1518"/>
      </w:tblGrid>
      <w:tr w:rsidR="004D03D5" w:rsidRPr="009B6ECF" w:rsidTr="005A1760">
        <w:tc>
          <w:tcPr>
            <w:tcW w:w="1770" w:type="pct"/>
            <w:vMerge w:val="restart"/>
            <w:tcBorders>
              <w:left w:val="nil"/>
            </w:tcBorders>
          </w:tcPr>
          <w:p w:rsidR="004D03D5" w:rsidRPr="006A422E" w:rsidRDefault="004D03D5" w:rsidP="004D03D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3230" w:type="pct"/>
            <w:gridSpan w:val="4"/>
            <w:tcBorders>
              <w:right w:val="nil"/>
            </w:tcBorders>
          </w:tcPr>
          <w:p w:rsidR="004D03D5" w:rsidRPr="006A422E" w:rsidRDefault="004D03D5" w:rsidP="004D03D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Share in gross domestic product</w:t>
            </w:r>
            <w:r w:rsidR="003F1445" w:rsidRPr="006A422E">
              <w:rPr>
                <w:rFonts w:ascii="Calibri" w:hAnsi="Calibri" w:cs="Calibri"/>
                <w:szCs w:val="16"/>
                <w:lang w:val="en-US"/>
              </w:rPr>
              <w:t xml:space="preserve"> of</w:t>
            </w:r>
          </w:p>
        </w:tc>
      </w:tr>
      <w:tr w:rsidR="004D03D5" w:rsidRPr="006A422E" w:rsidTr="005D1330">
        <w:tc>
          <w:tcPr>
            <w:tcW w:w="1770" w:type="pct"/>
            <w:vMerge/>
            <w:tcBorders>
              <w:left w:val="nil"/>
            </w:tcBorders>
          </w:tcPr>
          <w:p w:rsidR="004D03D5" w:rsidRPr="006A422E" w:rsidRDefault="004D03D5" w:rsidP="004D03D5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23" w:type="pct"/>
            <w:vMerge w:val="restart"/>
          </w:tcPr>
          <w:p w:rsidR="004D03D5" w:rsidRPr="006A422E" w:rsidRDefault="004D03D5" w:rsidP="004D03D5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non-observed economy</w:t>
            </w:r>
          </w:p>
        </w:tc>
        <w:tc>
          <w:tcPr>
            <w:tcW w:w="2407" w:type="pct"/>
            <w:gridSpan w:val="3"/>
            <w:tcBorders>
              <w:right w:val="nil"/>
            </w:tcBorders>
          </w:tcPr>
          <w:p w:rsidR="004D03D5" w:rsidRPr="006A422E" w:rsidRDefault="003F1445" w:rsidP="004D03D5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including</w:t>
            </w:r>
          </w:p>
        </w:tc>
      </w:tr>
      <w:tr w:rsidR="004D03D5" w:rsidRPr="006A422E" w:rsidTr="005D1330">
        <w:tc>
          <w:tcPr>
            <w:tcW w:w="1770" w:type="pct"/>
            <w:vMerge/>
            <w:tcBorders>
              <w:left w:val="nil"/>
            </w:tcBorders>
          </w:tcPr>
          <w:p w:rsidR="004D03D5" w:rsidRPr="006A422E" w:rsidRDefault="004D03D5" w:rsidP="004D03D5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23" w:type="pct"/>
            <w:vMerge/>
          </w:tcPr>
          <w:p w:rsidR="004D03D5" w:rsidRPr="006A422E" w:rsidRDefault="004D03D5" w:rsidP="004D03D5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04" w:type="pct"/>
          </w:tcPr>
          <w:p w:rsidR="004D03D5" w:rsidRPr="006A422E" w:rsidRDefault="00491D26" w:rsidP="00491D26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informal</w:t>
            </w:r>
          </w:p>
        </w:tc>
        <w:tc>
          <w:tcPr>
            <w:tcW w:w="804" w:type="pct"/>
          </w:tcPr>
          <w:p w:rsidR="004D03D5" w:rsidRPr="00270E3E" w:rsidRDefault="003F1445" w:rsidP="004D03D5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undisclosed</w:t>
            </w:r>
          </w:p>
        </w:tc>
        <w:tc>
          <w:tcPr>
            <w:tcW w:w="799" w:type="pct"/>
            <w:tcBorders>
              <w:right w:val="nil"/>
            </w:tcBorders>
          </w:tcPr>
          <w:p w:rsidR="004D03D5" w:rsidRPr="00270E3E" w:rsidRDefault="004D03D5" w:rsidP="004D03D5">
            <w:pPr>
              <w:pStyle w:val="a7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illegal</w:t>
            </w:r>
          </w:p>
        </w:tc>
      </w:tr>
      <w:tr w:rsidR="00B95BE9" w:rsidRPr="006A422E" w:rsidTr="00665344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BE9" w:rsidRPr="008D1DD2" w:rsidRDefault="00B95BE9" w:rsidP="008D1DD2">
            <w:pPr>
              <w:pStyle w:val="a0"/>
              <w:jc w:val="center"/>
              <w:rPr>
                <w:rFonts w:ascii="Calibri" w:hAnsi="Calibri" w:cs="Calibri"/>
                <w:b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201</w:t>
            </w:r>
            <w:r w:rsidR="005D1330">
              <w:rPr>
                <w:rFonts w:ascii="Calibri" w:hAnsi="Calibri" w:cs="Calibri"/>
                <w:b/>
                <w:sz w:val="16"/>
                <w:szCs w:val="16"/>
              </w:rPr>
              <w:t>6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Agriculture, forestry and fishing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Industry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Construction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Transportation and storage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Information and communication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Financial and insurance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Real estate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6,2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Education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Human health and social work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Arts, entertainment and recreation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Other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0,9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Activities of households as employers; undifferentiated goods- and services-producing activities of households for own use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A37576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l</w:t>
              </w:r>
            </w:smartTag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26,1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11,1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2,0</w:t>
            </w:r>
          </w:p>
        </w:tc>
      </w:tr>
      <w:tr w:rsidR="005D1330" w:rsidRPr="006A422E" w:rsidTr="00C34C2F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8D1DD2">
            <w:pPr>
              <w:pStyle w:val="a0"/>
              <w:jc w:val="center"/>
              <w:rPr>
                <w:rFonts w:ascii="Calibri" w:hAnsi="Calibri" w:cs="Calibri"/>
                <w:b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201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7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Agriculture, forestry and fishing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Industry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Construction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8,9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Transportation and storage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Information and communication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Financial and insurance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Real estate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lastRenderedPageBreak/>
              <w:t>Education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Human health and social work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Arts, entertainment and recreation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Other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0,9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Activities of households as employers; undifferentiated goods- and services-producing activities of households for own use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C34C2F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l</w:t>
              </w:r>
            </w:smartTag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28,7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20,3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1,7</w:t>
            </w:r>
          </w:p>
        </w:tc>
      </w:tr>
      <w:tr w:rsidR="005D1330" w:rsidRPr="006A422E" w:rsidTr="00B33B7A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5D1330">
            <w:pPr>
              <w:tabs>
                <w:tab w:val="left" w:pos="851"/>
              </w:tabs>
              <w:ind w:firstLine="709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201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8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Agriculture, forestry and fishing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Industry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Construction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Transportation and storage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Information and communication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Financial and insurance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Real estate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Education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Human health and social work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Arts, entertainment and recreation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Other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0,8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Activities of households as employers; undifferentiated goods- and services-producing activities of households for own use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11195">
        <w:trPr>
          <w:trHeight w:val="70"/>
        </w:trPr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FD3C01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l</w:t>
              </w:r>
            </w:smartTag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18,8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1,8</w:t>
            </w:r>
          </w:p>
        </w:tc>
      </w:tr>
      <w:tr w:rsidR="005D1330" w:rsidRPr="006A422E" w:rsidTr="00AD4232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8E7734" w:rsidRDefault="005D1330" w:rsidP="005D1330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</w:pPr>
            <w:r w:rsidRPr="008E7734"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201</w:t>
            </w: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9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Agriculture, forestry and fishing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Industry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Construction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7,7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Transportation and storage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Information and communication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Financial and insurance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Real estate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Education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Human health and social work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Arts, entertainment and recreation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Other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0,9</w:t>
            </w:r>
          </w:p>
        </w:tc>
      </w:tr>
      <w:tr w:rsidR="005D1330" w:rsidRPr="00983D1C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983D1C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Activities of households as employers; undifferentiated goods- and services-producing activities of households for own use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D1330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6A422E" w:rsidRDefault="005D1330" w:rsidP="00800F8A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l</w:t>
              </w:r>
            </w:smartTag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23,7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6,2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15,6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Pr="00421CF1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1CF1">
              <w:rPr>
                <w:rFonts w:ascii="Calibri" w:hAnsi="Calibri"/>
                <w:color w:val="000000"/>
                <w:sz w:val="16"/>
                <w:szCs w:val="16"/>
              </w:rPr>
              <w:t>1,9</w:t>
            </w:r>
          </w:p>
        </w:tc>
      </w:tr>
      <w:tr w:rsidR="005D1330" w:rsidRPr="006A422E" w:rsidTr="00B66CD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30" w:rsidRDefault="005D1330" w:rsidP="005D13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B66CD3"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</w:t>
            </w: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</w:t>
            </w:r>
          </w:p>
        </w:tc>
      </w:tr>
      <w:tr w:rsidR="00FF1683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Agriculture, forestry and fishing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</w:tr>
      <w:tr w:rsidR="00FF1683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Industry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0,7</w:t>
            </w:r>
          </w:p>
        </w:tc>
      </w:tr>
      <w:tr w:rsidR="00FF1683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Construction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FF1683" w:rsidRPr="0027504F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</w:tr>
      <w:tr w:rsidR="00FF1683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Transportation and storage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FF1683" w:rsidRPr="0027504F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FF1683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Information and communication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FF1683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Financial and insurance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FF1683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Real estate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FF1683" w:rsidRPr="0027504F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FF1683" w:rsidRPr="0027504F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FF1683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Education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FF1683" w:rsidRPr="0027504F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Human health and social work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FF1683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Arts, entertainment and recreation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FF1683" w:rsidRPr="006A422E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Other service activities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</w:tr>
      <w:tr w:rsidR="00FF1683" w:rsidRPr="0027504F" w:rsidTr="005D1330"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983D1C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 w:val="16"/>
                <w:szCs w:val="16"/>
                <w:lang w:val="en-US"/>
              </w:rPr>
              <w:t>Activities of households as employers; undifferentiated goods- and services-producing activities of households for own use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FF1683" w:rsidRPr="006A422E" w:rsidTr="005D1330">
        <w:tc>
          <w:tcPr>
            <w:tcW w:w="17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1683" w:rsidRPr="006A422E" w:rsidRDefault="00FF1683" w:rsidP="007B022B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 w:val="16"/>
                  <w:szCs w:val="16"/>
                  <w:lang w:val="en-US"/>
                </w:rPr>
                <w:t>l</w:t>
              </w:r>
            </w:smartTag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20,2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6,8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1683" w:rsidRPr="00C8191D" w:rsidRDefault="00FF1683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color w:val="000000"/>
                <w:sz w:val="16"/>
                <w:szCs w:val="16"/>
              </w:rPr>
              <w:t>1,7</w:t>
            </w:r>
          </w:p>
        </w:tc>
      </w:tr>
    </w:tbl>
    <w:p w:rsidR="007D39BA" w:rsidRPr="006A422E" w:rsidRDefault="007D39BA" w:rsidP="00CB16F7">
      <w:pPr>
        <w:pStyle w:val="10"/>
        <w:pBdr>
          <w:bottom w:val="none" w:sz="0" w:space="0" w:color="auto"/>
        </w:pBdr>
        <w:spacing w:before="0" w:after="240"/>
        <w:rPr>
          <w:rFonts w:ascii="Calibri" w:hAnsi="Calibri"/>
          <w:kern w:val="0"/>
          <w:sz w:val="28"/>
          <w:szCs w:val="28"/>
          <w:lang w:val="en-US"/>
        </w:rPr>
      </w:pPr>
      <w:bookmarkStart w:id="33" w:name="_Toc465247933"/>
      <w:r w:rsidRPr="006A422E">
        <w:rPr>
          <w:rFonts w:ascii="Calibri" w:hAnsi="Calibri"/>
          <w:kern w:val="0"/>
          <w:sz w:val="28"/>
          <w:szCs w:val="28"/>
          <w:lang w:val="en-US"/>
        </w:rPr>
        <w:lastRenderedPageBreak/>
        <w:t>2. Quarterly estimations of gross domestic product</w:t>
      </w:r>
      <w:bookmarkEnd w:id="33"/>
    </w:p>
    <w:p w:rsidR="00A5325B" w:rsidRPr="006A422E" w:rsidRDefault="00A5325B" w:rsidP="00CB16F7">
      <w:pPr>
        <w:pStyle w:val="First"/>
        <w:spacing w:before="0"/>
        <w:ind w:firstLine="709"/>
        <w:rPr>
          <w:rFonts w:ascii="Calibri" w:hAnsi="Calibri" w:cs="Calibri"/>
          <w:sz w:val="28"/>
          <w:szCs w:val="28"/>
          <w:lang w:val="en-US"/>
        </w:rPr>
        <w:sectPr w:rsidR="00A5325B" w:rsidRPr="006A422E" w:rsidSect="00BB2C78">
          <w:type w:val="continuous"/>
          <w:pgSz w:w="11907" w:h="16840"/>
          <w:pgMar w:top="1134" w:right="1134" w:bottom="1418" w:left="1418" w:header="720" w:footer="1134" w:gutter="0"/>
          <w:cols w:space="720"/>
          <w:docGrid w:linePitch="272"/>
        </w:sectPr>
      </w:pPr>
    </w:p>
    <w:p w:rsidR="003F1445" w:rsidRPr="006A422E" w:rsidRDefault="003F1445" w:rsidP="00A100E3">
      <w:pPr>
        <w:pStyle w:val="First"/>
        <w:spacing w:before="0"/>
        <w:rPr>
          <w:rFonts w:ascii="Calibri" w:hAnsi="Calibri" w:cs="Calibri"/>
          <w:u w:val="single"/>
          <w:lang w:val="en-US"/>
        </w:rPr>
      </w:pPr>
      <w:r w:rsidRPr="006A422E">
        <w:rPr>
          <w:rFonts w:ascii="Calibri" w:hAnsi="Calibri" w:cs="Calibri"/>
          <w:lang w:val="en-US"/>
        </w:rPr>
        <w:lastRenderedPageBreak/>
        <w:t>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is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>s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ion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>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qu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l</w:t>
        </w:r>
      </w:smartTag>
      <w:r w:rsidRPr="006A422E">
        <w:rPr>
          <w:rFonts w:ascii="Calibri" w:hAnsi="Calibri" w:cs="Calibri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f</w:t>
        </w:r>
      </w:smartTag>
      <w:r w:rsidRPr="006A422E">
        <w:rPr>
          <w:rFonts w:ascii="Calibri" w:hAnsi="Calibri" w:cs="Calibri"/>
          <w:lang w:val="en-US"/>
        </w:rPr>
        <w:t xml:space="preserve"> GDP 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t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>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d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>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r w:rsidRPr="006A422E">
        <w:rPr>
          <w:rFonts w:ascii="Calibri" w:hAnsi="Calibri" w:cs="Calibri"/>
          <w:lang w:val="en-US"/>
        </w:rPr>
        <w:t>t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>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r w:rsidRPr="006A422E">
        <w:rPr>
          <w:rFonts w:ascii="Calibri" w:hAnsi="Calibri" w:cs="Calibri"/>
          <w:lang w:val="en-US"/>
        </w:rPr>
        <w:t>s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 xml:space="preserve">by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t</w:t>
        </w:r>
      </w:smartTag>
      <w:r w:rsidRPr="006A422E">
        <w:rPr>
          <w:rFonts w:ascii="Calibri" w:hAnsi="Calibri" w:cs="Calibri"/>
          <w:lang w:val="en-US"/>
        </w:rPr>
        <w:t>ion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>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h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>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d</w:t>
        </w:r>
      </w:smartTag>
      <w:r w:rsidRPr="006A422E">
        <w:rPr>
          <w:rFonts w:ascii="Calibri" w:hAnsi="Calibri" w:cs="Calibri"/>
          <w:lang w:val="en-US"/>
        </w:rPr>
        <w:t xml:space="preserve"> expenditure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c</w:t>
        </w:r>
      </w:smartTag>
      <w:r w:rsidRPr="006A422E">
        <w:rPr>
          <w:rFonts w:ascii="Calibri" w:hAnsi="Calibri" w:cs="Calibri"/>
          <w:lang w:val="en-US"/>
        </w:rPr>
        <w:t>h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>for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>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h</w:t>
        </w:r>
      </w:smartTag>
      <w:r w:rsidRPr="006A422E">
        <w:rPr>
          <w:rFonts w:ascii="Calibri" w:hAnsi="Calibri" w:cs="Calibri"/>
          <w:lang w:val="en-US"/>
        </w:rPr>
        <w:t>e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6A422E">
        <w:rPr>
          <w:rFonts w:ascii="Calibri" w:hAnsi="Calibri" w:cs="Calibri"/>
          <w:lang w:val="en-US"/>
        </w:rPr>
        <w:t>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iod</w:t>
      </w:r>
      <w:r w:rsidR="000C025E" w:rsidRPr="000C025E">
        <w:rPr>
          <w:rFonts w:ascii="Calibri" w:hAnsi="Calibri" w:cs="Calibri"/>
          <w:lang w:val="en-US"/>
        </w:rPr>
        <w:t xml:space="preserve"> </w:t>
      </w:r>
      <w:r w:rsidRPr="00CD7611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CD7611">
          <w:rPr>
            <w:rFonts w:ascii="Calibri" w:hAnsi="Calibri" w:cs="Calibri"/>
            <w:lang w:val="en-US"/>
          </w:rPr>
          <w:t>f</w:t>
        </w:r>
      </w:smartTag>
      <w:r w:rsidRPr="00CD7611">
        <w:rPr>
          <w:rFonts w:ascii="Calibri" w:hAnsi="Calibri" w:cs="Calibri"/>
          <w:lang w:val="en-US"/>
        </w:rPr>
        <w:t xml:space="preserve"> 201</w:t>
      </w:r>
      <w:r w:rsidR="005D1330" w:rsidRPr="005D1330">
        <w:rPr>
          <w:rFonts w:ascii="Calibri" w:hAnsi="Calibri" w:cs="Calibri"/>
          <w:lang w:val="en-US"/>
        </w:rPr>
        <w:t>6</w:t>
      </w:r>
      <w:r w:rsidRPr="00CD7611">
        <w:rPr>
          <w:rFonts w:ascii="Calibri" w:hAnsi="Calibri" w:cs="Calibri"/>
          <w:lang w:val="en-US"/>
        </w:rPr>
        <w:t xml:space="preserve"> u</w:t>
      </w:r>
      <w:smartTag w:uri="urn:schemas-microsoft-com:office:smarttags" w:element="PersonName">
        <w:r w:rsidRPr="00CD7611">
          <w:rPr>
            <w:rFonts w:ascii="Calibri" w:hAnsi="Calibri" w:cs="Calibri"/>
            <w:lang w:val="en-US"/>
          </w:rPr>
          <w:t>n</w:t>
        </w:r>
      </w:smartTag>
      <w:smartTag w:uri="urn:schemas-microsoft-com:office:smarttags" w:element="PersonName">
        <w:r w:rsidRPr="00CD7611">
          <w:rPr>
            <w:rFonts w:ascii="Calibri" w:hAnsi="Calibri" w:cs="Calibri"/>
            <w:lang w:val="en-US"/>
          </w:rPr>
          <w:t>t</w:t>
        </w:r>
      </w:smartTag>
      <w:r w:rsidRPr="00CD7611">
        <w:rPr>
          <w:rFonts w:ascii="Calibri" w:hAnsi="Calibri" w:cs="Calibri"/>
          <w:lang w:val="en-US"/>
        </w:rPr>
        <w:t>i</w:t>
      </w:r>
      <w:smartTag w:uri="urn:schemas-microsoft-com:office:smarttags" w:element="PersonName">
        <w:r w:rsidRPr="00CD7611">
          <w:rPr>
            <w:rFonts w:ascii="Calibri" w:hAnsi="Calibri" w:cs="Calibri"/>
            <w:lang w:val="en-US"/>
          </w:rPr>
          <w:t>l</w:t>
        </w:r>
      </w:smartTag>
      <w:r w:rsidRPr="00CD7611">
        <w:rPr>
          <w:rFonts w:ascii="Calibri" w:hAnsi="Calibri" w:cs="Calibri"/>
          <w:lang w:val="en-US"/>
        </w:rPr>
        <w:t xml:space="preserve"> 20</w:t>
      </w:r>
      <w:r w:rsidR="005D1330" w:rsidRPr="005D1330">
        <w:rPr>
          <w:rFonts w:ascii="Calibri" w:hAnsi="Calibri" w:cs="Calibri"/>
          <w:lang w:val="en-US"/>
        </w:rPr>
        <w:t>20</w:t>
      </w:r>
      <w:r w:rsidRPr="00CD7611">
        <w:rPr>
          <w:rFonts w:ascii="Calibri" w:hAnsi="Calibri" w:cs="Calibri"/>
          <w:lang w:val="en-US"/>
        </w:rPr>
        <w:t>.</w:t>
      </w:r>
    </w:p>
    <w:p w:rsidR="003F1445" w:rsidRPr="006A422E" w:rsidRDefault="003F1445" w:rsidP="003F1445">
      <w:pPr>
        <w:pStyle w:val="a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The 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po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tance and necessity of the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ly national accounts lie in the provision of the 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ehensive info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ation on econo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ic develop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ent of the count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fo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a sho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 pe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iod. In order to make a decision on economic issue and analysis, it is necessa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to have a se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ies of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ly data on GDP which would allow to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onito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the econo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ic develop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ent in a cu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ent pe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iod and to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ate the influence of the taken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easu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es and exte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nal facto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s, allowing to 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ect the undesi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able tendencies in the econo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y in time.</w:t>
      </w:r>
    </w:p>
    <w:p w:rsidR="003F1445" w:rsidRPr="006A422E" w:rsidRDefault="003F1445" w:rsidP="003F1445">
      <w:pPr>
        <w:pStyle w:val="a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The GDP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ates in cu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ent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ices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 calculated on a fixed base in the ave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age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ices of the basic yea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; in this case the year 2005 are conside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ed as a base one. This allows 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pa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ing eve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y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with the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evious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any othe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.</w:t>
      </w:r>
    </w:p>
    <w:p w:rsidR="003F1445" w:rsidRPr="006A422E" w:rsidRDefault="003F1445" w:rsidP="003F1445">
      <w:pPr>
        <w:pStyle w:val="a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The constant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ices concept. Any pe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iod (ce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tain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onth,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yea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) can be conside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ed as a base pe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iod fo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an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ation in constant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ices. But it is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ended to use a yea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as a base pe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iod as in a sho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 pe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iod the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ices can be affected by seasonal fluctuations. Fo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exa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ple, the sha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 of ag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icultu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al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oduction, which occupy unsconsiderable share in annual production, inc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eases in the thi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d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. Creation of long se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ies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ation, calculated in constant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ices of va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ious base yea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s,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 lead to one base by means of the chaining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ocedu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e.  </w:t>
      </w:r>
    </w:p>
    <w:p w:rsidR="003F1445" w:rsidRPr="006A422E" w:rsidRDefault="003F1445" w:rsidP="003F1445">
      <w:pPr>
        <w:pStyle w:val="a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Acco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ding to the inte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national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equi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ents and fo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oviding the qualitative tools for econo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ic analysis, it is necessa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y to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ake calculations on a disc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ete basis (non-cu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ulative basis) both in cu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ent and constant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ices.</w:t>
      </w:r>
    </w:p>
    <w:p w:rsidR="003F1445" w:rsidRPr="006A422E" w:rsidRDefault="003F1445" w:rsidP="003F1445">
      <w:pPr>
        <w:pStyle w:val="a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There are two diffe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ent app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oaches for calculating of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ly accounts:</w:t>
      </w:r>
    </w:p>
    <w:p w:rsidR="003F1445" w:rsidRPr="006A422E" w:rsidRDefault="003F1445" w:rsidP="003F1445">
      <w:pPr>
        <w:pStyle w:val="a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one is based on annual data (when the annual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ates of national accounts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 available)</w:t>
      </w:r>
    </w:p>
    <w:p w:rsidR="003F1445" w:rsidRPr="006A422E" w:rsidRDefault="003F1445" w:rsidP="003F1445">
      <w:pPr>
        <w:pStyle w:val="a0"/>
        <w:ind w:firstLine="567"/>
        <w:rPr>
          <w:rFonts w:ascii="Calibri" w:hAnsi="Calibri" w:cs="Calibri"/>
          <w:u w:val="single"/>
          <w:lang w:val="en-US"/>
        </w:rPr>
      </w:pPr>
      <w:r w:rsidRPr="006A422E">
        <w:rPr>
          <w:rFonts w:ascii="Calibri" w:hAnsi="Calibri" w:cs="Calibri"/>
          <w:lang w:val="en-US"/>
        </w:rPr>
        <w:t>the othe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is based on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ly data (with no annual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ates).</w:t>
      </w:r>
    </w:p>
    <w:p w:rsidR="003F1445" w:rsidRPr="006A422E" w:rsidRDefault="003F1445" w:rsidP="003F1445">
      <w:pPr>
        <w:pStyle w:val="a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In the fi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st case the annual national accounts have to be allocated by the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s, in the second case the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ly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ates have to be obtained by ext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apolating the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ly data for indices of volu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e and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ices. When annual data is received, quarterly data should be corrected. While ha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onization (co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ection) of the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ly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ates with the annual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ates, the su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of the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ates fo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the fou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s should be equal to the annual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ate. Two principal methods exist fo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the calculation of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ly accounts:</w:t>
      </w:r>
    </w:p>
    <w:p w:rsidR="003F1445" w:rsidRPr="006A422E" w:rsidRDefault="003F1445" w:rsidP="003F1445">
      <w:pPr>
        <w:pStyle w:val="a0"/>
        <w:ind w:firstLine="567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the di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ect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ethod –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ly data (output, inte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ediate consu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ption, GVA) in cu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ent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ices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 resulted explicitly f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 the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epo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ted data.</w:t>
      </w:r>
    </w:p>
    <w:p w:rsidR="007D39BA" w:rsidRPr="006A422E" w:rsidRDefault="003F1445" w:rsidP="003F1445">
      <w:pPr>
        <w:pStyle w:val="a0"/>
        <w:ind w:firstLine="567"/>
        <w:rPr>
          <w:rFonts w:ascii="Calibri" w:hAnsi="Calibri" w:cs="Calibri"/>
          <w:u w:val="single"/>
          <w:lang w:val="en-US"/>
        </w:rPr>
      </w:pPr>
      <w:r w:rsidRPr="006A422E">
        <w:rPr>
          <w:rFonts w:ascii="Calibri" w:hAnsi="Calibri" w:cs="Calibri"/>
          <w:lang w:val="en-US"/>
        </w:rPr>
        <w:t>the indi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ect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 xml:space="preserve">ethod –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elated indicato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s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 applied to the estimating va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iable fo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 ext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 xml:space="preserve">apolation of the 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espective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ate of national accounts for the base yea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. The cu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ent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ice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ates 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 obtained by ext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apolating the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evious qua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's esti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ate in cu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ent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ices by the co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bined indices of volu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m</w:t>
        </w:r>
      </w:smartTag>
      <w:r w:rsidRPr="006A422E">
        <w:rPr>
          <w:rFonts w:ascii="Calibri" w:hAnsi="Calibri" w:cs="Calibri"/>
          <w:lang w:val="en-US"/>
        </w:rPr>
        <w:t>e and p</w:t>
      </w:r>
      <w:smartTag w:uri="urn:schemas-microsoft-com:office:smarttags" w:element="PersonName">
        <w:r w:rsidRPr="006A422E">
          <w:rPr>
            <w:rFonts w:ascii="Calibri" w:hAnsi="Calibri" w:cs="Calibri"/>
            <w:lang w:val="en-US"/>
          </w:rPr>
          <w:t>r</w:t>
        </w:r>
      </w:smartTag>
      <w:r w:rsidRPr="006A422E">
        <w:rPr>
          <w:rFonts w:ascii="Calibri" w:hAnsi="Calibri" w:cs="Calibri"/>
          <w:lang w:val="en-US"/>
        </w:rPr>
        <w:t>ices</w:t>
      </w:r>
      <w:r w:rsidR="007D39BA" w:rsidRPr="006A422E">
        <w:rPr>
          <w:rFonts w:ascii="Calibri" w:hAnsi="Calibri" w:cs="Calibri"/>
          <w:lang w:val="en-US"/>
        </w:rPr>
        <w:t>.</w:t>
      </w:r>
    </w:p>
    <w:p w:rsidR="00A5325B" w:rsidRPr="006A422E" w:rsidRDefault="00A5325B" w:rsidP="00CB16F7">
      <w:pPr>
        <w:pStyle w:val="3"/>
        <w:spacing w:before="120" w:after="60"/>
        <w:ind w:left="284" w:firstLine="567"/>
        <w:jc w:val="center"/>
        <w:rPr>
          <w:rFonts w:ascii="Calibri" w:hAnsi="Calibri"/>
          <w:sz w:val="20"/>
          <w:lang w:val="en-US"/>
        </w:rPr>
        <w:sectPr w:rsidR="00A5325B" w:rsidRPr="006A422E" w:rsidSect="007F434E">
          <w:type w:val="continuous"/>
          <w:pgSz w:w="11907" w:h="16840"/>
          <w:pgMar w:top="1134" w:right="1134" w:bottom="1418" w:left="1276" w:header="720" w:footer="1134" w:gutter="0"/>
          <w:cols w:space="283"/>
          <w:docGrid w:linePitch="272"/>
        </w:sectPr>
      </w:pPr>
      <w:bookmarkStart w:id="34" w:name="_Toc465247935"/>
    </w:p>
    <w:p w:rsidR="007D39BA" w:rsidRPr="006A422E" w:rsidRDefault="007D39BA" w:rsidP="00A260BB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r w:rsidRPr="006A422E">
        <w:rPr>
          <w:rFonts w:ascii="Calibri" w:hAnsi="Calibri"/>
          <w:sz w:val="20"/>
          <w:lang w:val="en-US"/>
        </w:rPr>
        <w:lastRenderedPageBreak/>
        <w:t>2.1 G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oss do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m</w:t>
        </w:r>
      </w:smartTag>
      <w:r w:rsidRPr="006A422E">
        <w:rPr>
          <w:rFonts w:ascii="Calibri" w:hAnsi="Calibri"/>
          <w:sz w:val="20"/>
          <w:lang w:val="en-US"/>
        </w:rPr>
        <w:t>estic p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oduct by p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oduction</w:t>
      </w:r>
      <w:bookmarkEnd w:id="34"/>
    </w:p>
    <w:p w:rsidR="007D39BA" w:rsidRPr="006A422E" w:rsidRDefault="002350E5" w:rsidP="007340B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>in</w:t>
      </w:r>
      <w:r w:rsidR="007D39BA" w:rsidRPr="006A422E">
        <w:rPr>
          <w:rFonts w:ascii="Calibri" w:hAnsi="Calibri" w:cs="Calibri"/>
          <w:szCs w:val="16"/>
          <w:lang w:val="en-US"/>
        </w:rPr>
        <w:t xml:space="preserve"> cu</w:t>
      </w:r>
      <w:smartTag w:uri="urn:schemas-microsoft-com:office:smarttags" w:element="PersonName">
        <w:r w:rsidR="007D39B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7D39BA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7D39BA" w:rsidRPr="006A422E">
        <w:rPr>
          <w:rFonts w:ascii="Calibri" w:hAnsi="Calibri" w:cs="Calibri"/>
          <w:szCs w:val="16"/>
          <w:lang w:val="en-US"/>
        </w:rPr>
        <w:t>ent p</w:t>
      </w:r>
      <w:smartTag w:uri="urn:schemas-microsoft-com:office:smarttags" w:element="PersonName">
        <w:r w:rsidR="007D39BA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7D39BA" w:rsidRPr="006A422E">
        <w:rPr>
          <w:rFonts w:ascii="Calibri" w:hAnsi="Calibri" w:cs="Calibri"/>
          <w:szCs w:val="16"/>
          <w:lang w:val="en-US"/>
        </w:rPr>
        <w:t xml:space="preserve">ices, </w:t>
      </w:r>
      <w:r w:rsidR="00692328">
        <w:rPr>
          <w:rFonts w:ascii="Calibri" w:hAnsi="Calibri" w:cs="Calibri"/>
          <w:szCs w:val="16"/>
          <w:lang w:val="en-US"/>
        </w:rPr>
        <w:t>million</w:t>
      </w:r>
      <w:r w:rsidR="007D39BA" w:rsidRPr="006A422E">
        <w:rPr>
          <w:rFonts w:ascii="Calibri" w:hAnsi="Calibri" w:cs="Calibri"/>
          <w:szCs w:val="16"/>
          <w:lang w:val="en-US"/>
        </w:rPr>
        <w:t xml:space="preserve"> tenge</w:t>
      </w:r>
    </w:p>
    <w:tbl>
      <w:tblPr>
        <w:tblW w:w="9356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3261"/>
        <w:gridCol w:w="141"/>
        <w:gridCol w:w="1078"/>
        <w:gridCol w:w="112"/>
        <w:gridCol w:w="1107"/>
        <w:gridCol w:w="84"/>
        <w:gridCol w:w="1135"/>
        <w:gridCol w:w="56"/>
        <w:gridCol w:w="1163"/>
        <w:gridCol w:w="28"/>
        <w:gridCol w:w="1191"/>
      </w:tblGrid>
      <w:tr w:rsidR="007D39BA" w:rsidRPr="006A422E" w:rsidTr="00C25AD3">
        <w:trPr>
          <w:cantSplit/>
          <w:trHeight w:val="189"/>
        </w:trPr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Yеаr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IV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</w:tr>
      <w:tr w:rsidR="00825686" w:rsidRPr="006A422E" w:rsidTr="00C34C2F">
        <w:trPr>
          <w:cantSplit/>
        </w:trPr>
        <w:tc>
          <w:tcPr>
            <w:tcW w:w="9356" w:type="dxa"/>
            <w:gridSpan w:val="11"/>
            <w:shd w:val="clear" w:color="auto" w:fill="auto"/>
          </w:tcPr>
          <w:p w:rsidR="00825686" w:rsidRPr="006A422E" w:rsidRDefault="00825686" w:rsidP="002204E7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 w:rsidR="005D1330">
              <w:rPr>
                <w:rFonts w:ascii="Calibri" w:hAnsi="Calibri" w:cs="Calibri"/>
                <w:b/>
                <w:sz w:val="16"/>
                <w:szCs w:val="16"/>
              </w:rPr>
              <w:t>6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bCs/>
                <w:color w:val="000000"/>
                <w:sz w:val="16"/>
                <w:szCs w:val="16"/>
              </w:rPr>
              <w:t>17 161 282,9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3 190 338,8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3 649 066,8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4 781 309,1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5 540 568,2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2 140 007,6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193 406,6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287 342,1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975 887,5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683 371,4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12 262 514,9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2 675 935,8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2 697 717,7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2 953 954,8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3 934 906,6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6 047 727,3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1 279 625,4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1 435 568,1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1 476 256,1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1 856 277,7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5 321 896,9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1 145 831,0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1 076 373,6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1 286 125,3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1 813 567,0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775 534,8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222 948,3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160 362,2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162 170,2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230 054,1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117 355,9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27 531,1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25 413,8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29 403,2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35 007,8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2 758 760,4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320 996,4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664 007,0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851 466,8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922 290,2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bCs/>
                <w:color w:val="000000"/>
                <w:sz w:val="16"/>
                <w:szCs w:val="16"/>
              </w:rPr>
              <w:t>27 176 302,6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5 518 327,1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5 762 859,5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6 469 920,3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9 425 195,7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7 898 849,7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1 399 703,7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1 652 081,7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1 993 051,4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2 854 012,9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3 876 007,8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817 053,9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806 800,9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812 118,8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1 440 034,2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528 771,4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104 044,3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72 549,1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126 772,4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225 405,6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978 417,4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167 322,6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202 096,4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228 688,7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380 309,7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1 668 758,4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385 184,2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410 546,0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430 711,1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442 317,1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4 101 176,8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782 689,8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861 086,1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788 672,9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1 668 728,0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2 335 967,1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564 312,3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415 607,6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405 536,8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950 510,4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1 005 314,3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215 734,4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192 316,2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203 525,2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393 738,5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856 126,3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223 889,7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207 288,9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201 510,4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223 437,3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1 325 335,8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340 589,3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322 426,1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398 209,2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264 111,2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888 829,7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223 193,3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204 522,3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287 911,9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173 202,2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357 605,4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64 622,2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74 756,1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82 502,2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135 724,9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1 323 043,5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222 686,0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330 861,1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500 733,6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268 762,8</w:t>
            </w:r>
          </w:p>
        </w:tc>
      </w:tr>
      <w:tr w:rsidR="005D1330" w:rsidRPr="006A422E" w:rsidTr="00C25AD3">
        <w:trPr>
          <w:cantSplit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lastRenderedPageBreak/>
              <w:t>Activities of households as employers; undifferentiated goods- and services-producing activities of households for own use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32 099,0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7 301,4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9 921,0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9 975,7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4 900,9</w:t>
            </w:r>
          </w:p>
        </w:tc>
      </w:tr>
      <w:tr w:rsidR="005D1330" w:rsidRPr="006A422E" w:rsidTr="00A260BB">
        <w:trPr>
          <w:cantSplit/>
          <w:trHeight w:val="195"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bCs/>
                <w:color w:val="000000"/>
                <w:sz w:val="16"/>
                <w:szCs w:val="16"/>
              </w:rPr>
              <w:t>44 337 585,5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8 708 665,9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9 411 926,3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11 251 229,4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14 965 763,9</w:t>
            </w:r>
          </w:p>
        </w:tc>
      </w:tr>
      <w:tr w:rsidR="005D1330" w:rsidRPr="006A422E" w:rsidTr="00A260BB">
        <w:trPr>
          <w:cantSplit/>
          <w:trHeight w:val="195"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2 633 564,5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600 425,0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636 039,7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746 839,8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650 260,0</w:t>
            </w:r>
          </w:p>
        </w:tc>
      </w:tr>
      <w:tr w:rsidR="005D1330" w:rsidRPr="006A422E" w:rsidTr="00A260BB">
        <w:trPr>
          <w:cantSplit/>
          <w:trHeight w:val="196"/>
        </w:trPr>
        <w:tc>
          <w:tcPr>
            <w:tcW w:w="3402" w:type="dxa"/>
            <w:gridSpan w:val="2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bCs/>
                <w:color w:val="000000"/>
                <w:sz w:val="16"/>
                <w:szCs w:val="16"/>
              </w:rPr>
              <w:t>46 971 150,0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9 309 090,9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10 047 966,0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11 998 069,2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6A422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/>
                <w:color w:val="000000"/>
                <w:sz w:val="16"/>
                <w:szCs w:val="16"/>
              </w:rPr>
              <w:t>15 616 023,9</w:t>
            </w:r>
          </w:p>
        </w:tc>
      </w:tr>
      <w:tr w:rsidR="005D1330" w:rsidRPr="006A422E" w:rsidTr="00935040">
        <w:trPr>
          <w:cantSplit/>
        </w:trPr>
        <w:tc>
          <w:tcPr>
            <w:tcW w:w="9356" w:type="dxa"/>
            <w:gridSpan w:val="11"/>
            <w:shd w:val="clear" w:color="auto" w:fill="auto"/>
          </w:tcPr>
          <w:p w:rsidR="005D1330" w:rsidRPr="006A422E" w:rsidRDefault="005D1330" w:rsidP="00D0716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7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5A3652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5A3652">
              <w:rPr>
                <w:rFonts w:ascii="Calibri" w:hAnsi="Calibri"/>
                <w:bCs/>
                <w:color w:val="000000"/>
                <w:sz w:val="16"/>
                <w:szCs w:val="16"/>
              </w:rPr>
              <w:t>20 034 372,9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5A3652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3652">
              <w:rPr>
                <w:rFonts w:ascii="Calibri" w:hAnsi="Calibri"/>
                <w:color w:val="000000"/>
                <w:sz w:val="16"/>
                <w:szCs w:val="16"/>
              </w:rPr>
              <w:t>3 740 496,7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4 113 085,7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5 335 740,8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6 845 049,7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2 456 284,6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214 414,1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307 733,4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1 046 075,6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888 061,5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14 600 972,1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3 160 398,6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3 123 550,9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3 384 295,9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4 932 726,7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7 421 694,4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1 534 890,6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1 703 925,9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1 662 535,6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2 520 342,3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6 134 020,5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1 337 369,0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1 223 388,3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1 478 344,4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2 094 918,8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903 522,7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256 585,4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167 289,4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205 425,7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274 222,2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141 734,5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31 553,6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28 947,3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37 990,2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43 243,4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2 977 116,2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365 684,0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681 801,4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905 369,3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1 024 261,5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bCs/>
                <w:color w:val="000000"/>
                <w:sz w:val="16"/>
                <w:szCs w:val="16"/>
              </w:rPr>
              <w:t>31 161 486,4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5 940 200,4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6 246 230,7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7 503 881,9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11 471 173,4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9 141 161,9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1 550 590,6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1 766 396,3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2 119 362,3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3 704 812,7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4 453 674,7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903 001,0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867 243,4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917 444,3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1 765 986,0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645 467,1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117 747,4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73 902,5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146 487,3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307 329,9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1 089 261,8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176 290,0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211 174,7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241 695,7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460 101,4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2 020 521,6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376 387,9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463 095,3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590 287,5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590 750,9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4 515 363,5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854 400,2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928 775,2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911 508,6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1 820 679,5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2 457 398,9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576 005,4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444 500,4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418 770,7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1 018 122,4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1 240 767,3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251 375,1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246 150,2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265 581,7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477 660,3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914 529,6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210 388,3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202 613,6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407 714,9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93 812,8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1 528 964,5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353 617,9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383 173,4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505 481,1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286 692,1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1 075 843,5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241 933,1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237 247,0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290 021,0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306 642,4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415 736,0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70 346,5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90 481,9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99 778,8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155 128,8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1 621 966,9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249 889,2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320 526,6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578 535,6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473 015,5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Activities of households as employers; undifferentiated goods- and services-producing activities of households for own use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40 829,1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8 227,8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10 950,2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11 212,4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10 438,7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bCs/>
                <w:color w:val="000000"/>
                <w:sz w:val="16"/>
                <w:szCs w:val="16"/>
              </w:rPr>
              <w:t>51 195 859,3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9 680 697,1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10 359 316,4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12 839 622,7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18 316 223,1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3 182 998,5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750 660,9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755 595,3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756 172,8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920 569,5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bCs/>
                <w:color w:val="000000"/>
                <w:sz w:val="16"/>
                <w:szCs w:val="16"/>
              </w:rPr>
              <w:t>54 378 857,8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10 431 358,0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11 114 911,7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13 595 795,5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9211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19 236 792,6</w:t>
            </w:r>
          </w:p>
        </w:tc>
      </w:tr>
      <w:tr w:rsidR="005D1330" w:rsidRPr="006A422E" w:rsidTr="00C34C2F">
        <w:trPr>
          <w:cantSplit/>
        </w:trPr>
        <w:tc>
          <w:tcPr>
            <w:tcW w:w="9356" w:type="dxa"/>
            <w:gridSpan w:val="11"/>
            <w:shd w:val="clear" w:color="auto" w:fill="auto"/>
          </w:tcPr>
          <w:p w:rsidR="005D1330" w:rsidRPr="006A422E" w:rsidRDefault="005D1330" w:rsidP="002204E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8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bCs/>
                <w:color w:val="000000"/>
                <w:sz w:val="16"/>
                <w:szCs w:val="16"/>
              </w:rPr>
              <w:t>23 424 694,9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4 345 905,5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5 137 829,6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6 136 108,9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7 804 850,9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2 717 499,1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238 092,5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367 971,3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1 052 895,6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1 058 539,7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17 421 280,9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3 714 387,6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4 020 138,1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4 103 861,8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5 582 893,4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9 204 650,0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1 882 800,2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2 307 030,1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2 147 635,4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2 867 184,3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7 065 121,6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1 518 777,7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1 473 602,6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1 706 374,3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2 366 367,0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995 420,5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276 591,4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202 153,4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213 047,2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303 628,5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156 088,8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36 218,3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37 352,0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36 804,9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45 713,6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3 285 914,9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393 425,4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749 720,2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979 351,5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1 163 417,8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bCs/>
                <w:color w:val="000000"/>
                <w:sz w:val="16"/>
                <w:szCs w:val="16"/>
              </w:rPr>
              <w:t>34 281 858,4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6 573 937,0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6 941 125,0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7 626 855,0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13 139 941,4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10 366 506,1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1 726 118,0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1 998 316,4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2 351 134,1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4 290 937,6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5 065 480,5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963 303,1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1 018 610,5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1 074 968,0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2 008 598,9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703 857,5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130 431,4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83 486,4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121 435,0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368 504,7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1 182 681,6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190 716,1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225 225,1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245 822,3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520 918,1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2 048 002,8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450 305,8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506 489,6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478 602,1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612 605,3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4 793 647,7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949 332,1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941 421,4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887 092,6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2 015 801,6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2 742 926,9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649 979,3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501 552,8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447 878,6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1 143 516,2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1 371 432,8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290 163,1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281 207,2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287 991,7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512 070,8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934 017,6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208 513,3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215 180,2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237 883,6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272 440,5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1 657 450,4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380 577,6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410 314,3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541 226,5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325 332,0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1 172 754,3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256 229,4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255 630,6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268 251,1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392 643,2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450 094,6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79 927,1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101 019,1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100 049,9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169 098,5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1 749 064,9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289 232,9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391 038,2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572 614,8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496 179,0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Activities of households as employers; undifferentiated goods- and services-producing activities of households for own use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43 940,7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9 107,8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11 633,2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11 904,7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11 295,0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bCs/>
                <w:color w:val="000000"/>
                <w:sz w:val="16"/>
                <w:szCs w:val="16"/>
              </w:rPr>
              <w:t>57 706 553,3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10 919 842,5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12 078 954,6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13 762 963,9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20 944 792,3</w:t>
            </w:r>
          </w:p>
        </w:tc>
      </w:tr>
      <w:tr w:rsidR="005D1330" w:rsidRPr="006A422E" w:rsidTr="00610AA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4 112 983,1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866 324,2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991 997,9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1 147 022,6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1 107 638,4</w:t>
            </w:r>
          </w:p>
        </w:tc>
      </w:tr>
      <w:tr w:rsidR="005D1330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bCs/>
                <w:color w:val="000000"/>
                <w:sz w:val="16"/>
                <w:szCs w:val="16"/>
              </w:rPr>
              <w:t>61 819 536,4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11 786 166,7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13 070 952,5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14 909 986,5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1304DF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304DF">
              <w:rPr>
                <w:rFonts w:ascii="Calibri" w:hAnsi="Calibri"/>
                <w:color w:val="000000"/>
                <w:sz w:val="16"/>
                <w:szCs w:val="16"/>
              </w:rPr>
              <w:t>22 052 430,7</w:t>
            </w:r>
          </w:p>
        </w:tc>
      </w:tr>
      <w:tr w:rsidR="005D1330" w:rsidRPr="006A422E" w:rsidTr="008E7734">
        <w:trPr>
          <w:cantSplit/>
        </w:trPr>
        <w:tc>
          <w:tcPr>
            <w:tcW w:w="9356" w:type="dxa"/>
            <w:gridSpan w:val="11"/>
            <w:shd w:val="clear" w:color="auto" w:fill="auto"/>
            <w:vAlign w:val="bottom"/>
          </w:tcPr>
          <w:p w:rsidR="005D1330" w:rsidRPr="008E7734" w:rsidRDefault="005D1330" w:rsidP="002204E7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</w:pPr>
            <w:r w:rsidRPr="008E7734"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201</w:t>
            </w: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9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lastRenderedPageBreak/>
              <w:t>Production of goods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26 071 350,0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4 782 786,0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5 848 834,1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6 669 947,0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8 769 782,9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3 105 560,7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274 580,6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404 331,2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1 218 270,7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1 208 378,2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19 154 492,5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4 064 140,0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4 586 523,2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4 287 001,2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6 216 828,1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10 032 109,5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2 125 713,4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2 658 038,4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2 161 208,6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3 087 149,1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7 972 864,1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1 631 421,7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1 686 607,7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1 846 508,3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2 808 326,4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980 795,2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265 181,8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203 193,2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239 812,0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272 608,2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168 723,7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41 823,1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38 683,9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39 472,3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48 744,4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3 811 296,8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444 065,4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857 979,7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1 164 675,1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1 344 576,6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38 610 254,8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7 313 193,7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7 693 311,2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8 418 945,8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15 184 804,1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11 788 364,0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1 941 902,1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2 293 002,3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2 653 698,7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4 899 760,9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5 589 850,6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1 084 730,3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1 155 008,3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1 174 436,7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2 175 675,3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793 329,6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141 712,1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96 356,1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133 478,8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421 782,6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1 349 561,9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208 549,1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242 174,4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267 390,6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631 447,8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2 233 384,2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511 343,6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399 889,6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503 146,6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819 004,4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5 222 690,9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1 036 448,9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1 000 218,8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973 259,3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2 212 763,9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3 062 749,9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713 415,7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562 791,1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471 328,5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1 315 214,6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1 600 314,9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322 876,2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330 350,1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323 645,7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623 442,9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1 175 340,4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244 017,8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281 912,6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283 240,5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366 169,5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1 859 275,3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410 476,1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443 309,0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587 105,5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418 384,7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1 326 324,9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279 152,2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280 722,6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297 529,8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468 920,3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508 692,8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86 460,1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112 550,4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121 477,6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188 204,7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2 053 934,9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322 125,1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482 665,5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616 784,3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632 360,0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Activities of households as employers; undifferentiated goods- and services-producing activities of households for own use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46 440,5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9 984,4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12 360,4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12 423,2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11 672,5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64 681 604,8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12 095 979,7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13 542 145,3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15 088 892,8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23 954 587,0</w:t>
            </w:r>
          </w:p>
        </w:tc>
      </w:tr>
      <w:tr w:rsidR="005D1330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4 851 021,7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1 084 877,5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1 185 615,6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1 300 401,2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1 280 127,4</w:t>
            </w:r>
          </w:p>
        </w:tc>
      </w:tr>
      <w:tr w:rsidR="005D1330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69 532 626,5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13 180 857,2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14 727 760,9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16 389 294,0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bCs/>
                <w:color w:val="000000"/>
                <w:sz w:val="16"/>
                <w:szCs w:val="16"/>
              </w:rPr>
              <w:t>25 234 714,4</w:t>
            </w:r>
          </w:p>
        </w:tc>
      </w:tr>
      <w:tr w:rsidR="00913FCF" w:rsidRPr="006A422E" w:rsidTr="00913FCF">
        <w:trPr>
          <w:cantSplit/>
        </w:trPr>
        <w:tc>
          <w:tcPr>
            <w:tcW w:w="9356" w:type="dxa"/>
            <w:gridSpan w:val="11"/>
            <w:shd w:val="clear" w:color="auto" w:fill="auto"/>
            <w:vAlign w:val="bottom"/>
          </w:tcPr>
          <w:p w:rsidR="00913FCF" w:rsidRPr="00BC2AD8" w:rsidRDefault="00913FCF" w:rsidP="00913FC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2020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27 192 162,8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5 479 804,5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5 597 506,7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7 262 854,1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8 851 997,5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3 808 889,1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336 754,6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466 856,2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1 523 635,1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1 481 643,2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19 098 171,4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4 540 678,7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4 191 483,4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4 500 875,9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5 865 133,4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8 596 835,5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2 247 848,1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2 112 780,1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2 035 926,4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2 200 280,9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9 235 617,6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1 953 607,5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1 800 813,8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2 134 496,9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3 346 699,4</w:t>
            </w:r>
          </w:p>
        </w:tc>
      </w:tr>
      <w:tr w:rsidR="00913FCF" w:rsidRPr="0027504F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1 097 125,1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291 412,1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235 768,9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283 824,2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286 119,9</w:t>
            </w:r>
          </w:p>
        </w:tc>
      </w:tr>
      <w:tr w:rsidR="00913FCF" w:rsidRPr="0027504F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168 593,2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47 811,0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42 120,6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46 628,4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32 033,2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4 285 102,3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602 371,2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939 167,1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1 238 343,1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1 505 220,9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39 636 072,3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8 574 322,0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7 019 761,6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9 073 439,9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14 968 548,8</w:t>
            </w:r>
          </w:p>
        </w:tc>
      </w:tr>
      <w:tr w:rsidR="00913FCF" w:rsidRPr="0027504F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12 166 037,6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2 256 100,0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1 844 880,6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2 578 879,1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5 486 177,9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4 824 663,8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1 188 676,2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906 892,1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967 068,8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1 762 026,7</w:t>
            </w:r>
          </w:p>
        </w:tc>
      </w:tr>
      <w:tr w:rsidR="00913FCF" w:rsidRPr="0027504F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722 736,0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152 402,6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93 401,8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109 546,9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367 384,7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1 670 561,0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258 400,7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286 751,6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293 130,3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832 278,4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2 376 245,1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710 435,5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291 638,0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705 888,2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668 283,4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5 147 649,0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1 159 483,8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951 749,8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1 578 940,7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1 457 474,7</w:t>
            </w:r>
          </w:p>
        </w:tc>
      </w:tr>
      <w:tr w:rsidR="00913FCF" w:rsidRPr="0027504F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2 919 937,4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812 417,5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524 371,7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439 506,1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1 143 642,1</w:t>
            </w:r>
          </w:p>
        </w:tc>
      </w:tr>
      <w:tr w:rsidR="00913FCF" w:rsidRPr="0027504F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1 609 821,0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376 034,8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334 182,7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274 579,4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625 024,1</w:t>
            </w:r>
          </w:p>
        </w:tc>
      </w:tr>
      <w:tr w:rsidR="00913FCF" w:rsidRPr="0027504F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1 342 993,7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287 151,1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329 158,3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314 985,0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411 699,3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2 572 779,7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503 914,7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586 736,4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634 627,5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847 501,1</w:t>
            </w:r>
          </w:p>
        </w:tc>
      </w:tr>
      <w:tr w:rsidR="00913FCF" w:rsidRPr="0027504F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1 804 796,2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350 810,0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315 137,3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351 809,4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787 039,5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639 680,6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98 164,9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115 694,5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156 108,2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269 713,0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1 788 578,2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407 346,8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428 337,8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655 072,5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297 821,1</w:t>
            </w:r>
          </w:p>
        </w:tc>
      </w:tr>
      <w:tr w:rsidR="00913FCF" w:rsidRPr="0027504F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Activities of households as employers; undifferentiated goods- and services-producing activities of households for own use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49 593,0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12 983,4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10 829,0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13 297,8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12 482,8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66 828 235,1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14 054 126,5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12 617 268,3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16 336 294,0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23 820 546,3</w:t>
            </w:r>
          </w:p>
        </w:tc>
      </w:tr>
      <w:tr w:rsidR="00913FCF" w:rsidRPr="0027504F" w:rsidTr="00E359E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3 820 798,1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1 039 215,9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688 982,0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1 067 368,5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1 025 231,7</w:t>
            </w:r>
          </w:p>
        </w:tc>
      </w:tr>
      <w:tr w:rsidR="00913FCF" w:rsidRPr="006A422E" w:rsidTr="00E359EF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70 649 033,2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15 093 342,4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13 306 250,3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17 403 662,5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C8191D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C8191D">
              <w:rPr>
                <w:rFonts w:ascii="Calibri" w:hAnsi="Calibri"/>
                <w:bCs/>
                <w:color w:val="000000"/>
                <w:sz w:val="16"/>
                <w:szCs w:val="16"/>
              </w:rPr>
              <w:t>24 845 778,0</w:t>
            </w:r>
          </w:p>
        </w:tc>
      </w:tr>
    </w:tbl>
    <w:p w:rsidR="007D39BA" w:rsidRPr="006A422E" w:rsidRDefault="007D39BA" w:rsidP="00310164">
      <w:pPr>
        <w:pStyle w:val="3"/>
        <w:pageBreakBefore/>
        <w:spacing w:before="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35" w:name="_Toc465247936"/>
      <w:r w:rsidRPr="006A422E">
        <w:rPr>
          <w:rFonts w:ascii="Calibri" w:hAnsi="Calibri"/>
          <w:sz w:val="20"/>
          <w:lang w:val="en-US"/>
        </w:rPr>
        <w:lastRenderedPageBreak/>
        <w:t>2.2 G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>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do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ic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p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r w:rsidRPr="006A422E">
        <w:rPr>
          <w:rFonts w:ascii="Calibri" w:hAnsi="Calibri"/>
          <w:sz w:val="20"/>
          <w:lang w:val="en-US"/>
        </w:rPr>
        <w:t>t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 xml:space="preserve">by 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ion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at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av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r w:rsidRPr="006A422E">
        <w:rPr>
          <w:rFonts w:ascii="Calibri" w:hAnsi="Calibri"/>
          <w:sz w:val="20"/>
          <w:lang w:val="en-US"/>
        </w:rPr>
        <w:t>ge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r w:rsidRPr="006A422E">
        <w:rPr>
          <w:rFonts w:ascii="Calibri" w:hAnsi="Calibri"/>
          <w:sz w:val="20"/>
          <w:lang w:val="en-US"/>
        </w:rPr>
        <w:t>l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p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f</w:t>
        </w:r>
      </w:smartTag>
      <w:r w:rsidRPr="006A422E">
        <w:rPr>
          <w:rFonts w:ascii="Calibri" w:hAnsi="Calibri"/>
          <w:sz w:val="20"/>
          <w:lang w:val="en-US"/>
        </w:rPr>
        <w:t xml:space="preserve"> 2005</w:t>
      </w:r>
      <w:bookmarkEnd w:id="35"/>
    </w:p>
    <w:p w:rsidR="007D39BA" w:rsidRPr="006A422E" w:rsidRDefault="00692328" w:rsidP="007340B4">
      <w:pPr>
        <w:pStyle w:val="a6"/>
        <w:spacing w:before="0" w:after="60"/>
        <w:rPr>
          <w:rFonts w:ascii="Calibri" w:hAnsi="Calibri" w:cs="Calibri"/>
          <w:szCs w:val="16"/>
          <w:lang w:val="kk-KZ"/>
        </w:rPr>
      </w:pPr>
      <w:r>
        <w:rPr>
          <w:rFonts w:ascii="Calibri" w:hAnsi="Calibri" w:cs="Calibri"/>
          <w:szCs w:val="16"/>
          <w:lang w:val="en-US"/>
        </w:rPr>
        <w:t>million</w:t>
      </w:r>
      <w:r w:rsidR="007D39BA" w:rsidRPr="006A422E">
        <w:rPr>
          <w:rFonts w:ascii="Calibri" w:hAnsi="Calibri" w:cs="Calibri"/>
          <w:szCs w:val="16"/>
          <w:lang w:val="en-US"/>
        </w:rPr>
        <w:t xml:space="preserve"> tenge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3119"/>
        <w:gridCol w:w="1247"/>
        <w:gridCol w:w="1247"/>
        <w:gridCol w:w="1248"/>
        <w:gridCol w:w="1247"/>
        <w:gridCol w:w="1248"/>
      </w:tblGrid>
      <w:tr w:rsidR="007D39BA" w:rsidRPr="006A422E" w:rsidTr="00A260BB">
        <w:trPr>
          <w:cantSplit/>
          <w:trHeight w:val="86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270E3E" w:rsidRDefault="007D39BA" w:rsidP="007D39BA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Yеаr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IV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</w:tr>
      <w:tr w:rsidR="00825686" w:rsidRPr="006A422E" w:rsidTr="00A260BB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825686" w:rsidRPr="006A422E" w:rsidRDefault="00825686" w:rsidP="002204E7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 w:rsidR="005D1330">
              <w:rPr>
                <w:rFonts w:ascii="Calibri" w:hAnsi="Calibri" w:cs="Calibri"/>
                <w:b/>
                <w:sz w:val="16"/>
                <w:szCs w:val="16"/>
              </w:rPr>
              <w:t>6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4 956 262,6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1 164 865,1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1 224 517,4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1 139 490,2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1 427 389,9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637 654,3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138 625,5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138 411,1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163 954,3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196 663,4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2 938 522,6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739 317,2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742 344,3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603 270,5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853 590,6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1 550 050,7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411 659,4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390 405,2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295 704,4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452 281,7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1 175 382,4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276 845,8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300 743,7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254 333,3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343 459,6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191 694,4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45 568,9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47 609,0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47 437,4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51 079,1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21 395,1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5 243,1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3 586,4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5 795,4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6 770,2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1 380 085,7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286 922,4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343 762,0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372 265,4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377 135,9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7 426 938,6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1 695 210,7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1 804 888,6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1 685 370,0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2 241 469,3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1 895 142,2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439 144,2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466 019,5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483 459,0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506 519,5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1 344 834,9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294 566,8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289 993,4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337 941,7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422 333,0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141 110,1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35 268,6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28 927,8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33 571,1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43 342,6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753 537,9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150 848,6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137 935,3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125 492,1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339 261,9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508 475,6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76 953,0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177 941,2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75 337,2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178 244,2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1 072 747,8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231 739,8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232 172,2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244 796,8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364 039,0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425 718,7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180 578,7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119 692,2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105 744,0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19 703,8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262 430,3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75 489,9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80 563,0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45 375,4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61 002,0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215 307,7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46 345,9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56 536,2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66 689,8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45 735,8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358 801,2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63 797,8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73 750,8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89 366,2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131 886,4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172 662,6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40 329,1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45 245,2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43 441,7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43 646,6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93 035,2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18 417,1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13 337,3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22 577,5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38 703,3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183 134,4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41 731,2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82 774,5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11 577,5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47 051,2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12 383 201,2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2 860 075,8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3 029 406,0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2 824 860,2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3 668 859,2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680 210,2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198 956,5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193 839,9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274 975,4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12 438,4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13 063 411,4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3 059 032,3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3 223 245,9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3 099 835,6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3 681 297,6</w:t>
            </w:r>
          </w:p>
        </w:tc>
      </w:tr>
      <w:tr w:rsidR="005D1330" w:rsidRPr="006A422E" w:rsidTr="00A260BB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5D1330" w:rsidRPr="006A422E" w:rsidRDefault="005D1330" w:rsidP="002204E7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7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5 246 999,8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1 235 854,5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1 322 040,5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1 197 679,3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1 491 425,5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658 304,8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142 236,6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142 558,2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164 141,0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209 369,0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3 169 437,4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786 213,3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818 745,1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663 233,6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901 245,4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1 697 938,9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436 528,6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444 469,2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342 365,3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474 575,8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1 247 546,1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297 186,6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319 939,3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265 019,7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365 400,5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202 121,3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47 279,9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50 660,7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50 026,0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54 154,7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21 831,1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5 218,2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3 675,9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5 822,6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7 114,4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1 419 257,6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307 404,6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360 737,2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370 304,7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380 811,1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7 632 690,9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1 727 871,4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1 852 300,6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1 742 948,6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2 309 570,3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1 956 516,7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451 613,8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475 634,5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503 586,0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525 682,4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1 409 912,8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304 985,2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302 598,5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358 641,0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443 688,1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146 103,4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35 670,1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29 513,7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37 119,2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43 800,4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777 941,3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153 451,1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142 683,9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130 697,6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351 108,7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512 226,1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77 139,7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179 879,9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73 337,1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181 869,4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1 094 611,1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234 889,1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238 700,9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252 255,3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368 765,8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416 934,1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178 659,1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124 126,9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96 881,7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17 266,4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265 941,1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75 896,7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82 087,7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46 339,7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61 617,0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219 480,5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47 150,5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58 034,4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68 182,4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46 113,2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371 138,8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65 666,4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76 047,5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91 637,2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137 787,7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177 908,9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42 038,8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46 649,4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44 763,8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44 456,9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97 351,1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18 534,8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14 216,5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24 210,2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40 389,6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186 625,0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42 176,1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82 126,8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15 297,4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47 024,7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12 879 690,7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2 963 725,9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3 174 341,1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2 940 627,9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3 800 995,8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722 652,9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207 589,0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206 179,7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288 321,3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20 562,9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13 602 343,6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3 171 314,9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3 380 520,8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3 228 949,2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3 821 558,7</w:t>
            </w:r>
          </w:p>
        </w:tc>
      </w:tr>
      <w:tr w:rsidR="005D1330" w:rsidRPr="006A422E" w:rsidTr="00C11971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5D1330" w:rsidRPr="006A422E" w:rsidRDefault="005D1330" w:rsidP="002204E7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8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5 473 188,8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1 300 612,0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1 377 925,3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1 240 669,5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1 553 982,0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682 939,9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146 990,6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149 031,0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161 637,9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225 280,4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3 306 532,3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828 253,4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861 114,2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688 641,1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928 523,6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1 775 055,1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458 972,3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470 843,3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354 000,3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491 239,2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1 302 959,7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314 842,4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332 779,0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278 115,7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377 222,6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206 654,9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49 191,1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53 784,8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50 823,4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52 855,6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lastRenderedPageBreak/>
              <w:t>Water supply; sewerage, waste management and remediation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21 862,6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5 247,6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3 707,1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5 701,7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7 206,2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1 483 716,6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325 368,0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367 780,1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390 390,5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400 178,0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7 929 960,9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1 799 063,1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1 920 816,8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1 811 831,1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2 398 249,9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2 100 128,8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478 896,1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502 513,9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544 440,7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574 278,1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1 473 947,5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318 836,8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318 163,4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373 107,8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463 839,5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149 672,6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37 147,8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30 475,5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29 612,9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52 436,4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809 385,9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163 027,9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150 996,8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131 340,5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364 020,7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490 951,1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79 640,9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182 116,2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71 056,9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158 137,1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1 126 821,5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240 157,7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242 161,7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262 708,5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381 793,6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429 202,9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183 735,0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126 142,9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101 550,1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17 774,9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271 374,7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77 371,4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83 683,0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48 873,8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61 446,5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222 209,8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47 501,5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60 463,1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68 771,5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45 473,7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385 027,7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67 730,0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78 154,1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93 867,4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145 276,2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180 299,1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42 813,7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47 509,2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45 055,4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44 920,8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100 896,8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19 172,7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14 771,4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25 205,8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41 746,9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190 042,5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43 031,6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83 665,6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16 239,8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47 105,5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13 403 149,7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3 099 675,1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3 298 742,1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3 052 500,6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3 952 231,9</w:t>
            </w:r>
          </w:p>
        </w:tc>
      </w:tr>
      <w:tr w:rsidR="005D1330" w:rsidRPr="006A422E" w:rsidTr="00825686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753 307,2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208 095,7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220 743,6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300 225,8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24 242,1</w:t>
            </w:r>
          </w:p>
        </w:tc>
      </w:tr>
      <w:tr w:rsidR="005D1330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5D1330" w:rsidRPr="006A422E" w:rsidRDefault="005D1330" w:rsidP="001479CC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14 156 456,9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3 307 770,8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3 519 485,7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3 352 726,4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E0BEE">
              <w:rPr>
                <w:rFonts w:ascii="Calibri" w:hAnsi="Calibri"/>
                <w:sz w:val="16"/>
                <w:szCs w:val="16"/>
              </w:rPr>
              <w:t>3 976 474,0</w:t>
            </w:r>
          </w:p>
        </w:tc>
      </w:tr>
      <w:tr w:rsidR="005D1330" w:rsidRPr="006A422E" w:rsidTr="008E7734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5D1330" w:rsidRPr="008E7734" w:rsidRDefault="005D1330" w:rsidP="002204E7">
            <w:pPr>
              <w:jc w:val="center"/>
              <w:rPr>
                <w:rFonts w:ascii="Calibri" w:hAnsi="Calibri"/>
                <w:b/>
                <w:sz w:val="16"/>
                <w:szCs w:val="16"/>
                <w:lang w:val="kk-KZ"/>
              </w:rPr>
            </w:pPr>
            <w:r w:rsidRPr="008E7734">
              <w:rPr>
                <w:rFonts w:ascii="Calibri" w:hAnsi="Calibri"/>
                <w:b/>
                <w:sz w:val="16"/>
                <w:szCs w:val="16"/>
                <w:lang w:val="kk-KZ"/>
              </w:rPr>
              <w:t>201</w:t>
            </w:r>
            <w:r>
              <w:rPr>
                <w:rFonts w:ascii="Calibri" w:hAnsi="Calibri"/>
                <w:b/>
                <w:sz w:val="16"/>
                <w:szCs w:val="16"/>
                <w:lang w:val="kk-KZ"/>
              </w:rPr>
              <w:t>9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5 770 243,4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1 354 856,8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1 438 995,1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1 323 922,1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1 652 469,4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678 562,5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151 311,6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153 117,4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148 476,5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225 657,0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3 421 208,6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851 152,3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872 362,0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718 205,5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979 488,8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1 820 171,8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477 485,3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465 790,8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371 893,7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505 002,0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1 371 066,6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319 087,1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346 927,3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287 855,9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417 196,3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206 769,0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48 583,0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55 986,4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52 833,5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49 366,1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23 201,2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5 996,9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3 657,5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5 622,4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7 924,4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1 670 472,3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352 392,9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413 515,7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457 240,1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447 323,6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8 243 127,6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1 859 926,0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2 004 224,5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1 885 649,9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2 493 327,2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2 237 058,0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510 596,0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539 682,3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582 646,1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604 133,6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1 545 128,0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331 063,3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336 066,2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392 764,3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485 234,2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153 476,9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38 242,0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31 438,0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30 318,8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53 478,1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841 228,2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167 171,6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157 332,9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136 167,0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380 556,7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492 199,0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80 952,2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184 333,9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68 042,9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158 870,0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1 143 133,9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243 156,6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247 104,5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267 034,2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385 838,6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432 855,0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186 031,0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126 792,2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102 514,6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17 517,2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275 843,1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78 876,2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86 111,5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49 649,9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61 205,5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239 571,0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48 046,7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64 916,1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71 076,7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55 531,5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407 834,1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69 855,7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81 187,3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98 379,1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158 412,0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182 730,0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43 263,2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48 008,0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45 528,5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45 930,3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100 651,5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19 221,4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14 673,8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25 346,1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41 410,2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191 418,9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43 450,1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86 577,8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16 181,7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45 209,3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14 013 371,0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3 214 782,8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3 443 219,6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3 209 572,0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4 145 796,6</w:t>
            </w:r>
          </w:p>
        </w:tc>
      </w:tr>
      <w:tr w:rsidR="00913FCF" w:rsidRPr="006A422E" w:rsidTr="008E7734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780 695,7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216 075,5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230 913,7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309 306,8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24 399,7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14 794 066,7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3 430 858,3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3 674 133,3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3 518 878,8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bCs/>
                <w:color w:val="000000"/>
                <w:sz w:val="16"/>
                <w:szCs w:val="16"/>
              </w:rPr>
              <w:t>4 170 196,3</w:t>
            </w:r>
          </w:p>
        </w:tc>
      </w:tr>
      <w:tr w:rsidR="00913FCF" w:rsidRPr="006A422E" w:rsidTr="00913FCF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913FCF" w:rsidRPr="00BC2AD8" w:rsidRDefault="00913FCF" w:rsidP="00913FC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  <w:lang w:val="kk-KZ"/>
              </w:rPr>
              <w:t>2020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5 919 810,7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1 435 755,5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1 474 381,7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1 316 078,4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1 693 595,1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710 737,5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153 397,9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154 325,3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162 625,8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240 388,5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3 365 217,7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893 036,6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866 994,1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659 036,1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946 150,9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1 728 251,7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495 875,6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457 607,8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317 382,7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457 385,6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1 410 312,3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343 369,3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347 637,8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284 506,3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434 798,9</w:t>
            </w:r>
          </w:p>
        </w:tc>
      </w:tr>
      <w:tr w:rsidR="00913FCF" w:rsidRPr="0027504F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204 302,8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47 522,3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58 488,2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52 005,2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46 287,1</w:t>
            </w:r>
          </w:p>
        </w:tc>
      </w:tr>
      <w:tr w:rsidR="00913FCF" w:rsidRPr="0027504F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22 350,9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6 269,4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3 260,3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5 141,9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7 679,3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1 843 855,5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389 321,0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453 062,3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494 416,5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507 055,7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7 767 224,4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1 863 779,4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1 762 662,8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1 724 989,1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2 415 793,1</w:t>
            </w:r>
          </w:p>
        </w:tc>
      </w:tr>
      <w:tr w:rsidR="00913FCF" w:rsidRPr="0027504F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2 139 573,0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510 061,0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419 655,8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531 914,9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677 941,3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1 181 319,5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323 185,5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239 651,4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306 204,1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312 278,5</w:t>
            </w:r>
          </w:p>
        </w:tc>
      </w:tr>
      <w:tr w:rsidR="00913FCF" w:rsidRPr="0027504F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122 804,7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36 875,5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30 593,2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20 259,0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35 077,0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919 389,4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183 034,9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175 471,7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132 209,5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428 673,3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492 170,1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80 387,0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183 309,2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59 392,9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169 081,0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1 130 630,1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241 699,4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222 348,5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293 952,1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372 630,1</w:t>
            </w:r>
          </w:p>
        </w:tc>
      </w:tr>
      <w:tr w:rsidR="00913FCF" w:rsidRPr="0027504F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406 286,2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184 546,8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112 167,9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88 610,0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20 961,5</w:t>
            </w:r>
          </w:p>
        </w:tc>
      </w:tr>
      <w:tr w:rsidR="00913FCF" w:rsidRPr="0027504F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260 548,7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78 793,7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78 841,4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40 431,5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62 482,1</w:t>
            </w:r>
          </w:p>
        </w:tc>
      </w:tr>
      <w:tr w:rsidR="00913FCF" w:rsidRPr="0027504F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lastRenderedPageBreak/>
              <w:t>Public administration and defence; compulsory social security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240 267,9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48 756,6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65 428,6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72 209,9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53 872,8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425 961,9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69 989,8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88 065,7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100 479,6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167 426,8</w:t>
            </w:r>
          </w:p>
        </w:tc>
      </w:tr>
      <w:tr w:rsidR="00913FCF" w:rsidRPr="0027504F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187 418,3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43 517,4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51 630,2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46 244,4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46 026,3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102 935,4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19 049,1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13 771,2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28 468,1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41 647,0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157 919,2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43 882,7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81 728,0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4 613,1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27 695,4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13 687 035,1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3 299 534,9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3 237 044,5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3 041 067,5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4 109 388,2</w:t>
            </w:r>
          </w:p>
        </w:tc>
      </w:tr>
      <w:tr w:rsidR="00913FCF" w:rsidRPr="0027504F" w:rsidTr="00F902BD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735 092,6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209 650,4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209 901,7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292 567,8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22 972,7</w:t>
            </w:r>
          </w:p>
        </w:tc>
      </w:tr>
      <w:tr w:rsidR="00913FCF" w:rsidRPr="006A422E" w:rsidTr="00F902BD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14 422 127,7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3 509 185,3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3 446 946,2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3 333 635,3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4 132 360,9</w:t>
            </w:r>
          </w:p>
        </w:tc>
      </w:tr>
    </w:tbl>
    <w:p w:rsidR="007D39BA" w:rsidRPr="006A422E" w:rsidRDefault="007D39BA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36" w:name="_Toc465247937"/>
      <w:r w:rsidRPr="006A422E">
        <w:rPr>
          <w:rFonts w:ascii="Calibri" w:hAnsi="Calibri"/>
          <w:sz w:val="20"/>
          <w:lang w:val="en-US"/>
        </w:rPr>
        <w:t>2.3 Vo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l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r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r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f</w:t>
        </w:r>
      </w:smartTag>
      <w:r w:rsidRPr="006A422E">
        <w:rPr>
          <w:rFonts w:ascii="Calibri" w:hAnsi="Calibri"/>
          <w:sz w:val="20"/>
          <w:lang w:val="en-US"/>
        </w:rPr>
        <w:t xml:space="preserve"> GDP 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b</w:t>
        </w:r>
      </w:smartTag>
      <w:r w:rsidRPr="006A422E">
        <w:rPr>
          <w:rFonts w:ascii="Calibri" w:hAnsi="Calibri"/>
          <w:sz w:val="20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ion</w:t>
      </w:r>
      <w:bookmarkEnd w:id="36"/>
    </w:p>
    <w:p w:rsidR="007D39BA" w:rsidRPr="006A422E" w:rsidRDefault="007D39BA" w:rsidP="007340B4">
      <w:pPr>
        <w:pStyle w:val="a6"/>
        <w:spacing w:before="0" w:after="60"/>
        <w:rPr>
          <w:rFonts w:ascii="Calibri" w:hAnsi="Calibri" w:cs="Calibri"/>
          <w:szCs w:val="16"/>
          <w:lang w:val="kk-KZ"/>
        </w:rPr>
      </w:pPr>
      <w:r w:rsidRPr="006A422E">
        <w:rPr>
          <w:rFonts w:ascii="Calibri" w:hAnsi="Calibri" w:cs="Calibri"/>
          <w:szCs w:val="16"/>
          <w:lang w:val="en-US"/>
        </w:rPr>
        <w:t>pe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cent</w:t>
      </w:r>
      <w:r w:rsidRPr="006A422E">
        <w:rPr>
          <w:rFonts w:ascii="Calibri" w:hAnsi="Calibri" w:cs="Calibri"/>
          <w:szCs w:val="16"/>
          <w:lang w:val="kk-KZ"/>
        </w:rPr>
        <w:t xml:space="preserve">, </w:t>
      </w:r>
      <w:r w:rsidRPr="006A422E">
        <w:rPr>
          <w:rFonts w:ascii="Calibri" w:hAnsi="Calibri" w:cs="Calibri"/>
          <w:szCs w:val="16"/>
          <w:lang w:val="en-US"/>
        </w:rPr>
        <w:t>qua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to p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evious qua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</w:p>
    <w:tbl>
      <w:tblPr>
        <w:tblW w:w="9356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3544"/>
        <w:gridCol w:w="1418"/>
        <w:gridCol w:w="35"/>
        <w:gridCol w:w="1382"/>
        <w:gridCol w:w="71"/>
        <w:gridCol w:w="1417"/>
        <w:gridCol w:w="36"/>
        <w:gridCol w:w="1453"/>
      </w:tblGrid>
      <w:tr w:rsidR="007D39BA" w:rsidRPr="006A422E" w:rsidTr="00C665BA">
        <w:trPr>
          <w:cantSplit/>
          <w:trHeight w:val="13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IV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</w:tr>
      <w:tr w:rsidR="00E3337F" w:rsidRPr="006A422E" w:rsidTr="007D39BA">
        <w:trPr>
          <w:cantSplit/>
        </w:trPr>
        <w:tc>
          <w:tcPr>
            <w:tcW w:w="9356" w:type="dxa"/>
            <w:gridSpan w:val="8"/>
            <w:shd w:val="clear" w:color="auto" w:fill="auto"/>
          </w:tcPr>
          <w:p w:rsidR="00E3337F" w:rsidRPr="006A422E" w:rsidRDefault="00E3337F" w:rsidP="002204E7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 w:rsidR="005D1330">
              <w:rPr>
                <w:rFonts w:ascii="Calibri" w:hAnsi="Calibri" w:cs="Calibri"/>
                <w:b/>
                <w:sz w:val="16"/>
                <w:szCs w:val="16"/>
              </w:rPr>
              <w:t>6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85,7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93,1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125,3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75,3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118,5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120,0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89,4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81,3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141,5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93,5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94,8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75,7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153,0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84,2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108,6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84,6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135,0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90,2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99,6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107,7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75,8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161,6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116,8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82,5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119,8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108,3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101,3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77,5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93,4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133,0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87,6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104,8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116,5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125,0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82,9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82,0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116,1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129,1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47,4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91,4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91,0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270,3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43,2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231,2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42,3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236,6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65,8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105,4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148,7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981,4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66,3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88,3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18,6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121,7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56,3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134,4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122,0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118,0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68,6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49,6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115,6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121,2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147,6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93,3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112,2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96,0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100,5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48,8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72,4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169,3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171,4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89,0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201,7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448,4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80,7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93,2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129,9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1 304,2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97,4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141,9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4,5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85,9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96,2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118,8</w:t>
            </w:r>
          </w:p>
        </w:tc>
      </w:tr>
      <w:tr w:rsidR="005D1330" w:rsidRPr="006A422E" w:rsidTr="00C665BA">
        <w:trPr>
          <w:cantSplit/>
        </w:trPr>
        <w:tc>
          <w:tcPr>
            <w:tcW w:w="9356" w:type="dxa"/>
            <w:gridSpan w:val="8"/>
            <w:shd w:val="clear" w:color="auto" w:fill="auto"/>
          </w:tcPr>
          <w:p w:rsidR="005D1330" w:rsidRPr="006A422E" w:rsidRDefault="005D1330" w:rsidP="002204E7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7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86,6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107,0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90,6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124,5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72,3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115,1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127,6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92,1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81,0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135,9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96,5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77,0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138,6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86,5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107,7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82,8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137,9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92,6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98,7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108,3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77,1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70,4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158,4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122,2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81,5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117,3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102,7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102,8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77,1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94,1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132,5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89,2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104,4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72,2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118,5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123,7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82,3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82,7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125,8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118,0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93,0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91,6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268,6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43,3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233,2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40,8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248,0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64,5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105,7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146,2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906,7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69,5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78,1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17,8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124,4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108,2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56,5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133,0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123,1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117,5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67,6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49,8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115,8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120,5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150,4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96,3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111,0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96,0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99,3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47,9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76,7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170,3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166,8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87,5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330,8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92,6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129,3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1 668,9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139,8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7,1</w:t>
            </w:r>
          </w:p>
        </w:tc>
      </w:tr>
      <w:tr w:rsidR="005D1330" w:rsidRPr="006A422E" w:rsidTr="00C665B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86,1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95,5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118,4</w:t>
            </w:r>
          </w:p>
        </w:tc>
      </w:tr>
      <w:tr w:rsidR="005D1330" w:rsidRPr="006A422E" w:rsidTr="00F12F6F">
        <w:trPr>
          <w:cantSplit/>
        </w:trPr>
        <w:tc>
          <w:tcPr>
            <w:tcW w:w="9356" w:type="dxa"/>
            <w:gridSpan w:val="8"/>
            <w:shd w:val="clear" w:color="auto" w:fill="auto"/>
          </w:tcPr>
          <w:p w:rsidR="005D1330" w:rsidRPr="006A422E" w:rsidRDefault="005D1330" w:rsidP="00543BE2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lastRenderedPageBreak/>
              <w:t>20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18</w:t>
            </w:r>
          </w:p>
        </w:tc>
      </w:tr>
      <w:tr w:rsidR="005D1330" w:rsidRPr="006A422E" w:rsidTr="0042297E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87,2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125,3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70,2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108,5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139,4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91,9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134,8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96,7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75,2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138,8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86,2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83,6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135,6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90,8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109,3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94,5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104,0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73,8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70,6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153,8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126,4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85,4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113,0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106,1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102,5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77,9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94,3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132,4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91,1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108,3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105,5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71,9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117,3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124,3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84,8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82,0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97,2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177,1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46,4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92,6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87,0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277,2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43,8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228,7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39,0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222,5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65,1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108,5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145,3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776F1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1 064,1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68,7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80,5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17,5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776F1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125,6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108,2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58,4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125,7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C34C2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127,3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113,7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66,1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11704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49,2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115,4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120,1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154,8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1170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96,3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111,0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94,8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99,7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11704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47,5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77,0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170,6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165,6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11704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89,3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18,3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310,1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11704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81,5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92,5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129,5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1170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1 012,0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136,0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8,1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11704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86,6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95,3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118,6</w:t>
            </w:r>
          </w:p>
        </w:tc>
      </w:tr>
      <w:tr w:rsidR="005D1330" w:rsidRPr="006A422E" w:rsidTr="00711704">
        <w:trPr>
          <w:cantSplit/>
        </w:trPr>
        <w:tc>
          <w:tcPr>
            <w:tcW w:w="9356" w:type="dxa"/>
            <w:gridSpan w:val="8"/>
            <w:shd w:val="clear" w:color="auto" w:fill="auto"/>
            <w:vAlign w:val="bottom"/>
          </w:tcPr>
          <w:p w:rsidR="005D1330" w:rsidRPr="002204E7" w:rsidRDefault="005D1330" w:rsidP="002204E7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776F1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9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87,2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106,2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92,0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124,8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67,2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97,0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152,0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91,7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82,3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136,4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97,2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97,6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79,8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135,8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84,6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108,7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83,0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144,9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91,9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115,2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94,4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93,4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83,2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61,0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153,7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140,9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88,1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117,3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110,6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97,8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77,6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94,1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132,2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88,9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105,7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108,0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103,7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71,4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123,5</w:t>
            </w:r>
          </w:p>
        </w:tc>
      </w:tr>
      <w:tr w:rsidR="005D1330" w:rsidRPr="006A422E" w:rsidTr="00A260B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72,9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82,2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96,4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176,4</w:t>
            </w:r>
          </w:p>
        </w:tc>
      </w:tr>
      <w:tr w:rsidR="005D1330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45,9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94,1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86,5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279,5</w:t>
            </w:r>
          </w:p>
        </w:tc>
      </w:tr>
      <w:tr w:rsidR="005D1330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51,2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227,7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36,9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233,5</w:t>
            </w:r>
          </w:p>
        </w:tc>
      </w:tr>
      <w:tr w:rsidR="005D1330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63,7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108,1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144,5</w:t>
            </w:r>
          </w:p>
        </w:tc>
      </w:tr>
      <w:tr w:rsidR="005D1330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1 046,6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68,2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80,9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17,1</w:t>
            </w:r>
          </w:p>
        </w:tc>
      </w:tr>
      <w:tr w:rsidR="005D1330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128,4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109,2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57,7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123,3</w:t>
            </w:r>
          </w:p>
        </w:tc>
      </w:tr>
      <w:tr w:rsidR="005D1330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105,7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135,1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78,1</w:t>
            </w:r>
          </w:p>
        </w:tc>
      </w:tr>
      <w:tr w:rsidR="005D1330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48,1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116,2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121,2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161,0</w:t>
            </w:r>
          </w:p>
        </w:tc>
      </w:tr>
      <w:tr w:rsidR="005D1330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96,3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111,0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94,8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100,9</w:t>
            </w:r>
          </w:p>
        </w:tc>
      </w:tr>
      <w:tr w:rsidR="005D1330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46,0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76,3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172,7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163,4</w:t>
            </w:r>
          </w:p>
        </w:tc>
      </w:tr>
      <w:tr w:rsidR="005D1330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203,3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298,1</w:t>
            </w:r>
          </w:p>
        </w:tc>
      </w:tr>
      <w:tr w:rsidR="005D1330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81,3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93,2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129,2</w:t>
            </w:r>
          </w:p>
        </w:tc>
      </w:tr>
      <w:tr w:rsidR="005D1330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891,3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106,9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133,9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7,9</w:t>
            </w:r>
          </w:p>
        </w:tc>
      </w:tr>
      <w:tr w:rsidR="005D1330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86,3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95,8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118,5</w:t>
            </w:r>
          </w:p>
        </w:tc>
      </w:tr>
      <w:tr w:rsidR="005D1330" w:rsidRPr="00BC2AD8" w:rsidTr="00535A22">
        <w:trPr>
          <w:cantSplit/>
        </w:trPr>
        <w:tc>
          <w:tcPr>
            <w:tcW w:w="9356" w:type="dxa"/>
            <w:gridSpan w:val="8"/>
            <w:shd w:val="clear" w:color="auto" w:fill="auto"/>
            <w:vAlign w:val="bottom"/>
          </w:tcPr>
          <w:p w:rsidR="005D1330" w:rsidRPr="005D1330" w:rsidRDefault="005D1330" w:rsidP="00A100E3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20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86,9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102,7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89,3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128,7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68,0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105,4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147,8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91,2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97,1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76,0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143,6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98,2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92,3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69,4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144,1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82,3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81,8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152,8</w:t>
            </w:r>
          </w:p>
        </w:tc>
      </w:tr>
      <w:tr w:rsidR="00913FCF" w:rsidRPr="0027504F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96,3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123,1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88,9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89,0</w:t>
            </w:r>
          </w:p>
        </w:tc>
      </w:tr>
      <w:tr w:rsidR="00913FCF" w:rsidRPr="0027504F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79,1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52,0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157,7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149,3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87,0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116,4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109,1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102,6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74,8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94,6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97,9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140,0</w:t>
            </w:r>
          </w:p>
        </w:tc>
      </w:tr>
      <w:tr w:rsidR="00913FCF" w:rsidRPr="0027504F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84,4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82,3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126,8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127,5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66,6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74,2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127,8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</w:tr>
      <w:tr w:rsidR="00913FCF" w:rsidRPr="0027504F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69,0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83,0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66,2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173,1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lastRenderedPageBreak/>
              <w:t>Information and communication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48,1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95,9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75,3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324,2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50,6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228,0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32,4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284,7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62,6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92,0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132,2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126,8</w:t>
            </w:r>
          </w:p>
        </w:tc>
      </w:tr>
      <w:tr w:rsidR="00913FCF" w:rsidRPr="0027504F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1 053,5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60,8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79,0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23,7</w:t>
            </w:r>
          </w:p>
        </w:tc>
      </w:tr>
      <w:tr w:rsidR="00913FCF" w:rsidRPr="0027504F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128,7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100,1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51,3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154,5</w:t>
            </w:r>
          </w:p>
        </w:tc>
      </w:tr>
      <w:tr w:rsidR="00913FCF" w:rsidRPr="0027504F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87,8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134,2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110,4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74,6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44,2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125,8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114,1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166,6</w:t>
            </w:r>
          </w:p>
        </w:tc>
      </w:tr>
      <w:tr w:rsidR="00913FCF" w:rsidRPr="0027504F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94,7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118,6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89,6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99,5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46,0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72,3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206,7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146,3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94,7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189,7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802,7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79,6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98,1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93,9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135,1</w:t>
            </w:r>
          </w:p>
        </w:tc>
      </w:tr>
      <w:tr w:rsidR="00913FCF" w:rsidRPr="0027504F" w:rsidTr="00A100E3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859,2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100,1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139,4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7,9</w:t>
            </w:r>
          </w:p>
        </w:tc>
      </w:tr>
      <w:tr w:rsidR="00913FCF" w:rsidRPr="00BC2AD8" w:rsidTr="00A100E3">
        <w:trPr>
          <w:cantSplit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84,1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98,2</w:t>
            </w: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96,7</w:t>
            </w: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124,0</w:t>
            </w:r>
          </w:p>
        </w:tc>
      </w:tr>
    </w:tbl>
    <w:p w:rsidR="007D39BA" w:rsidRPr="006A422E" w:rsidRDefault="007D39BA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37" w:name="_Toc465247938"/>
      <w:r w:rsidRPr="006A422E">
        <w:rPr>
          <w:rFonts w:ascii="Calibri" w:hAnsi="Calibri"/>
          <w:sz w:val="20"/>
          <w:lang w:val="en-US"/>
        </w:rPr>
        <w:t>2.4 Vo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l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r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r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f</w:t>
        </w:r>
      </w:smartTag>
      <w:r w:rsidRPr="006A422E">
        <w:rPr>
          <w:rFonts w:ascii="Calibri" w:hAnsi="Calibri"/>
          <w:sz w:val="20"/>
          <w:lang w:val="en-US"/>
        </w:rPr>
        <w:t xml:space="preserve"> GDP 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b</w:t>
        </w:r>
      </w:smartTag>
      <w:r w:rsidRPr="006A422E">
        <w:rPr>
          <w:rFonts w:ascii="Calibri" w:hAnsi="Calibri"/>
          <w:sz w:val="20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bookmarkEnd w:id="37"/>
    </w:p>
    <w:p w:rsidR="007D39BA" w:rsidRPr="006A422E" w:rsidRDefault="007D39BA" w:rsidP="007340B4">
      <w:pPr>
        <w:pStyle w:val="a6"/>
        <w:spacing w:before="0" w:after="60"/>
        <w:rPr>
          <w:rFonts w:ascii="Calibri" w:hAnsi="Calibri" w:cs="Calibri"/>
          <w:szCs w:val="16"/>
          <w:lang w:val="kk-KZ"/>
        </w:rPr>
      </w:pPr>
      <w:r w:rsidRPr="006A422E">
        <w:rPr>
          <w:rFonts w:ascii="Calibri" w:hAnsi="Calibri" w:cs="Calibri"/>
          <w:szCs w:val="16"/>
          <w:lang w:val="en-US"/>
        </w:rPr>
        <w:t>pe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cent, qua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to co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espondent qua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of p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evious yea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3400"/>
        <w:gridCol w:w="1561"/>
        <w:gridCol w:w="30"/>
        <w:gridCol w:w="1459"/>
        <w:gridCol w:w="71"/>
        <w:gridCol w:w="1417"/>
        <w:gridCol w:w="1418"/>
        <w:gridCol w:w="72"/>
      </w:tblGrid>
      <w:tr w:rsidR="007D39BA" w:rsidRPr="006A422E" w:rsidTr="00CD7611">
        <w:trPr>
          <w:gridAfter w:val="1"/>
          <w:wAfter w:w="72" w:type="dxa"/>
          <w:cantSplit/>
          <w:trHeight w:val="70"/>
        </w:trPr>
        <w:tc>
          <w:tcPr>
            <w:tcW w:w="3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IV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</w:tr>
      <w:tr w:rsidR="00284ABC" w:rsidRPr="00CD7611" w:rsidTr="003104BE">
        <w:trPr>
          <w:cantSplit/>
        </w:trPr>
        <w:tc>
          <w:tcPr>
            <w:tcW w:w="9428" w:type="dxa"/>
            <w:gridSpan w:val="8"/>
            <w:shd w:val="clear" w:color="auto" w:fill="auto"/>
            <w:vAlign w:val="bottom"/>
          </w:tcPr>
          <w:p w:rsidR="00284ABC" w:rsidRPr="002204E7" w:rsidRDefault="002204E7" w:rsidP="00284ABC">
            <w:pPr>
              <w:pStyle w:val="ac"/>
              <w:spacing w:before="0" w:after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en-GB"/>
              </w:rPr>
              <w:t>201</w:t>
            </w:r>
            <w:r w:rsidR="005D1330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105,1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108,3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106,8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98,9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97,3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96,6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103,3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98,3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94,9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92,7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102,7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104,5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99,0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101,1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93,2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92,4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96,6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97,9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105,7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108,4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98,9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102,5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93,6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96,6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101,0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102,2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98,4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101,8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96,1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95,3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96,7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106,6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103,4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107,1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98,4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100,6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102,6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101,0</w:t>
            </w:r>
          </w:p>
        </w:tc>
      </w:tr>
      <w:tr w:rsidR="005D1330" w:rsidRPr="00CD7611" w:rsidTr="00CD7611">
        <w:trPr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102,5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98,2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102,7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103,5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103,5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95,4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81,5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103,4</w:t>
            </w:r>
          </w:p>
        </w:tc>
      </w:tr>
      <w:tr w:rsidR="005D1330" w:rsidRPr="006A422E" w:rsidTr="00CD7611">
        <w:trPr>
          <w:gridAfter w:val="1"/>
          <w:wAfter w:w="72" w:type="dxa"/>
          <w:cantSplit/>
        </w:trPr>
        <w:tc>
          <w:tcPr>
            <w:tcW w:w="9356" w:type="dxa"/>
            <w:gridSpan w:val="7"/>
            <w:shd w:val="clear" w:color="auto" w:fill="auto"/>
          </w:tcPr>
          <w:p w:rsidR="005D1330" w:rsidRPr="006A422E" w:rsidRDefault="005D1330" w:rsidP="002204E7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7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108,0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104,5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106,5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110,3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105,6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113,8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104,9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106,4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105,1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103,8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105,1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110,6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101,1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103,5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97,3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101,3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91,6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87,6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100,8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104,5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101,9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lastRenderedPageBreak/>
              <w:t>Arts, entertainment and recreation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104,4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135,4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99,9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103,6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165,3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103,8</w:t>
            </w:r>
          </w:p>
        </w:tc>
      </w:tr>
      <w:tr w:rsidR="005D1330" w:rsidRPr="006A422E" w:rsidTr="00CD7611">
        <w:trPr>
          <w:gridAfter w:val="1"/>
          <w:wAfter w:w="72" w:type="dxa"/>
          <w:cantSplit/>
        </w:trPr>
        <w:tc>
          <w:tcPr>
            <w:tcW w:w="9356" w:type="dxa"/>
            <w:gridSpan w:val="7"/>
            <w:shd w:val="clear" w:color="auto" w:fill="auto"/>
          </w:tcPr>
          <w:p w:rsidR="005D1330" w:rsidRPr="006A422E" w:rsidRDefault="005D1330" w:rsidP="002204E7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8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104,2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107,6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103,5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103,2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97,6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97,9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101,3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105,1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103,8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105,7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108,1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109,2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104,5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79,8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119,7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103,7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96,9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87,0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103,5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102,9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99,7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98,6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105,4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103,4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100,1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117,9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C665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FE0BEE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E0BEE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</w:tr>
      <w:tr w:rsidR="005D1330" w:rsidRPr="006A422E" w:rsidTr="00CD7611">
        <w:trPr>
          <w:gridAfter w:val="1"/>
          <w:wAfter w:w="72" w:type="dxa"/>
          <w:cantSplit/>
        </w:trPr>
        <w:tc>
          <w:tcPr>
            <w:tcW w:w="9356" w:type="dxa"/>
            <w:gridSpan w:val="7"/>
            <w:shd w:val="clear" w:color="auto" w:fill="auto"/>
            <w:vAlign w:val="bottom"/>
          </w:tcPr>
          <w:p w:rsidR="005D1330" w:rsidRPr="008E7734" w:rsidRDefault="005D1330" w:rsidP="002204E7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</w:pPr>
            <w:r w:rsidRPr="008E7734"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201</w:t>
            </w: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9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106,3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102,7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91,9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100,2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105,5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98,9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102,8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110,6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98,8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93,4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114,3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98,7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98,6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110,0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108,3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112,4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111,8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services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106,6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105,2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104,6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102,4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104,5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100,5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101,1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98,6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99,6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122,1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109,0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102,2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99,3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99,2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96,0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104,9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100,7</w:t>
            </w:r>
          </w:p>
        </w:tc>
      </w:tr>
      <w:tr w:rsidR="005D1330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5D1330" w:rsidRPr="006A422E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105,0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104,9</w:t>
            </w:r>
          </w:p>
        </w:tc>
      </w:tr>
      <w:tr w:rsidR="005D1330" w:rsidRPr="006A422E" w:rsidTr="00535A22">
        <w:trPr>
          <w:gridAfter w:val="1"/>
          <w:wAfter w:w="72" w:type="dxa"/>
          <w:cantSplit/>
        </w:trPr>
        <w:tc>
          <w:tcPr>
            <w:tcW w:w="9356" w:type="dxa"/>
            <w:gridSpan w:val="7"/>
            <w:shd w:val="clear" w:color="auto" w:fill="auto"/>
            <w:vAlign w:val="bottom"/>
          </w:tcPr>
          <w:p w:rsidR="005D1330" w:rsidRDefault="005D1330" w:rsidP="002204E7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2020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Production of goods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102,5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Agriculture, forestry and fishing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106,5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Industry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91,8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96,6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98,2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85,3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90,6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104,2</w:t>
            </w:r>
          </w:p>
        </w:tc>
      </w:tr>
      <w:tr w:rsidR="00913FCF" w:rsidRPr="0027504F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97,8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93,8</w:t>
            </w:r>
          </w:p>
        </w:tc>
      </w:tr>
      <w:tr w:rsidR="00913FCF" w:rsidRPr="0027504F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89,1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96,9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Construction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110,5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109,6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108,1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113,4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lastRenderedPageBreak/>
              <w:t>Production of services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87,9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96,9</w:t>
            </w:r>
          </w:p>
        </w:tc>
      </w:tr>
      <w:tr w:rsidR="00913FCF" w:rsidRPr="0027504F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Wholesale and retail trade; repair of motor vehicles and motorcycles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77,8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112,2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Transportation and storage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97,6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64,4</w:t>
            </w:r>
          </w:p>
        </w:tc>
      </w:tr>
      <w:tr w:rsidR="00913FCF" w:rsidRPr="0027504F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Accommodation and food service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96,4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97,3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66,8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65,6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Information and communication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111,5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112,6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Financial and insurance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99,3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87,3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106,4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Real estate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110,1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96,6</w:t>
            </w:r>
          </w:p>
        </w:tc>
      </w:tr>
      <w:tr w:rsidR="00913FCF" w:rsidRPr="0027504F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Professional, scientific and technical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99,2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88,5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86,4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119,7</w:t>
            </w:r>
          </w:p>
        </w:tc>
      </w:tr>
      <w:tr w:rsidR="00913FCF" w:rsidRPr="0027504F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Administrative and support service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91,6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81,4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102,1</w:t>
            </w:r>
          </w:p>
        </w:tc>
      </w:tr>
      <w:tr w:rsidR="00913FCF" w:rsidRPr="0027504F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Public administration and defence; compulsory social security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101,5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97,0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Education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108,5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102,1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105,7</w:t>
            </w:r>
          </w:p>
        </w:tc>
      </w:tr>
      <w:tr w:rsidR="00913FCF" w:rsidRPr="0027504F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Human health and social work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107,5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100,2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Arts, entertainment and recreation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99,1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93,8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112,3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100,6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service activities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94,3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60,6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value added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94,0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94,7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99,1</w:t>
            </w:r>
          </w:p>
        </w:tc>
      </w:tr>
      <w:tr w:rsidR="00913FCF" w:rsidRPr="0027504F" w:rsidTr="00A100E3">
        <w:trPr>
          <w:gridAfter w:val="1"/>
          <w:wAfter w:w="72" w:type="dxa"/>
          <w:cantSplit/>
        </w:trPr>
        <w:tc>
          <w:tcPr>
            <w:tcW w:w="3400" w:type="dxa"/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Net taxes on products and imports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97,0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90,9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94,6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94,2</w:t>
            </w:r>
          </w:p>
        </w:tc>
      </w:tr>
      <w:tr w:rsidR="00913FCF" w:rsidRPr="006A422E" w:rsidTr="00A100E3">
        <w:trPr>
          <w:gridAfter w:val="1"/>
          <w:wAfter w:w="72" w:type="dxa"/>
          <w:cantSplit/>
        </w:trPr>
        <w:tc>
          <w:tcPr>
            <w:tcW w:w="3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6A422E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Gross domestic product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93,8</w:t>
            </w: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94,7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0A6F99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6F99">
              <w:rPr>
                <w:rFonts w:ascii="Calibri" w:hAnsi="Calibri"/>
                <w:color w:val="000000"/>
                <w:sz w:val="16"/>
                <w:szCs w:val="16"/>
              </w:rPr>
              <w:t>99,1</w:t>
            </w:r>
          </w:p>
        </w:tc>
      </w:tr>
    </w:tbl>
    <w:p w:rsidR="007D39BA" w:rsidRPr="006A422E" w:rsidRDefault="007D39BA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38" w:name="_Toc465247939"/>
      <w:r w:rsidRPr="006A422E">
        <w:rPr>
          <w:rFonts w:ascii="Calibri" w:hAnsi="Calibri"/>
          <w:sz w:val="20"/>
          <w:lang w:val="en-US"/>
        </w:rPr>
        <w:t>2.5 G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>s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do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ic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p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r w:rsidRPr="006A422E">
        <w:rPr>
          <w:rFonts w:ascii="Calibri" w:hAnsi="Calibri"/>
          <w:sz w:val="20"/>
          <w:lang w:val="en-US"/>
        </w:rPr>
        <w:t>t</w:t>
      </w:r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 xml:space="preserve">by 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r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bookmarkEnd w:id="38"/>
    </w:p>
    <w:p w:rsidR="007D39BA" w:rsidRPr="006A422E" w:rsidRDefault="00692328" w:rsidP="007340B4">
      <w:pPr>
        <w:pStyle w:val="a6"/>
        <w:spacing w:before="0" w:after="60"/>
        <w:rPr>
          <w:rFonts w:ascii="Calibri" w:hAnsi="Calibri" w:cs="Calibri"/>
          <w:szCs w:val="16"/>
          <w:lang w:val="kk-KZ"/>
        </w:rPr>
      </w:pPr>
      <w:r>
        <w:rPr>
          <w:rFonts w:ascii="Calibri" w:hAnsi="Calibri" w:cs="Calibri"/>
          <w:szCs w:val="16"/>
          <w:lang w:val="en-US"/>
        </w:rPr>
        <w:t>in</w:t>
      </w:r>
      <w:r w:rsidR="007D39BA" w:rsidRPr="006A422E">
        <w:rPr>
          <w:rFonts w:ascii="Calibri" w:hAnsi="Calibri" w:cs="Calibri"/>
          <w:szCs w:val="16"/>
          <w:lang w:val="en-US"/>
        </w:rPr>
        <w:t xml:space="preserve"> cu</w:t>
      </w:r>
      <w:smartTag w:uri="urn:schemas-microsoft-com:office:smarttags" w:element="PersonName">
        <w:r w:rsidR="007D39BA"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="007D39BA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7D39BA" w:rsidRPr="006A422E">
        <w:rPr>
          <w:rFonts w:ascii="Calibri" w:hAnsi="Calibri" w:cs="Calibri"/>
          <w:szCs w:val="16"/>
          <w:lang w:val="en-US"/>
        </w:rPr>
        <w:t>ent p</w:t>
      </w:r>
      <w:smartTag w:uri="urn:schemas-microsoft-com:office:smarttags" w:element="PersonName">
        <w:r w:rsidR="007D39BA"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="007D39BA" w:rsidRPr="006A422E">
        <w:rPr>
          <w:rFonts w:ascii="Calibri" w:hAnsi="Calibri" w:cs="Calibri"/>
          <w:szCs w:val="16"/>
          <w:lang w:val="en-US"/>
        </w:rPr>
        <w:t xml:space="preserve">ices, </w:t>
      </w:r>
      <w:r>
        <w:rPr>
          <w:rFonts w:ascii="Calibri" w:hAnsi="Calibri" w:cs="Calibri"/>
          <w:szCs w:val="16"/>
          <w:lang w:val="en-US"/>
        </w:rPr>
        <w:t>million</w:t>
      </w:r>
      <w:r w:rsidR="007D39BA" w:rsidRPr="006A422E">
        <w:rPr>
          <w:rFonts w:ascii="Calibri" w:hAnsi="Calibri" w:cs="Calibri"/>
          <w:szCs w:val="16"/>
          <w:lang w:val="en-US"/>
        </w:rPr>
        <w:t xml:space="preserve"> tenge</w:t>
      </w:r>
    </w:p>
    <w:tbl>
      <w:tblPr>
        <w:tblW w:w="0" w:type="auto"/>
        <w:tblInd w:w="42" w:type="dxa"/>
        <w:tblBorders>
          <w:bottom w:val="single" w:sz="4" w:space="0" w:color="auto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3402"/>
        <w:gridCol w:w="1190"/>
        <w:gridCol w:w="1191"/>
        <w:gridCol w:w="1191"/>
        <w:gridCol w:w="1191"/>
        <w:gridCol w:w="1191"/>
      </w:tblGrid>
      <w:tr w:rsidR="007D39BA" w:rsidRPr="006A422E" w:rsidTr="00204559">
        <w:trPr>
          <w:cantSplit/>
          <w:trHeight w:val="133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Yеаr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IV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</w:tr>
      <w:tr w:rsidR="00E3337F" w:rsidRPr="006A422E" w:rsidTr="00553F6B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E3337F" w:rsidRPr="006A422E" w:rsidRDefault="00E3337F" w:rsidP="002204E7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 w:rsidR="005D1330">
              <w:rPr>
                <w:rFonts w:ascii="Calibri" w:hAnsi="Calibri" w:cs="Calibri"/>
                <w:b/>
                <w:sz w:val="16"/>
                <w:szCs w:val="16"/>
              </w:rPr>
              <w:t>6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</w:rPr>
              <w:t>l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ion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eх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31 083 238,5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6 153 992,0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6 846 131,0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7 298 813,6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10 784 301,9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Includes: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25 087 440,1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4 695 098,9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5 441 168,2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5 949 500,1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9 001 672,9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5 463 145,6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1 352 304,0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1 292 817,2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1 209 659,1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1 608 365,3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from</w:t>
            </w:r>
            <w:r w:rsidRPr="006A422E">
              <w:rPr>
                <w:rFonts w:ascii="Calibri" w:hAnsi="Calibri" w:cs="Calibri"/>
                <w:szCs w:val="16"/>
              </w:rPr>
              <w:t xml:space="preserve"> which: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2 803 834,4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692 364,2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728 200,0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583 023,9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800 246,3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2 659 311,2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659 939,8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564 617,2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626 635,2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808 119,0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532 652,8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106 589,1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112 145,6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139 654,4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174 263,7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oss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ation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13 070 935,7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2 243 709,0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2 321 671,5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3 708 656,6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4 796 898,6</w:t>
            </w:r>
          </w:p>
        </w:tc>
      </w:tr>
      <w:tr w:rsidR="005D1330" w:rsidRPr="006A422E" w:rsidTr="00A260BB">
        <w:trPr>
          <w:cantSplit/>
        </w:trPr>
        <w:tc>
          <w:tcPr>
            <w:tcW w:w="3402" w:type="dxa"/>
            <w:tcBorders>
              <w:bottom w:val="nil"/>
            </w:tcBorders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of which: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A260BB">
        <w:trPr>
          <w:cantSplit/>
        </w:trPr>
        <w:tc>
          <w:tcPr>
            <w:tcW w:w="3402" w:type="dxa"/>
            <w:tcBorders>
              <w:bottom w:val="nil"/>
            </w:tcBorders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10 671 499,7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1 858 148,5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1 680 433,0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2 855 188,2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4 277 730,0</w:t>
            </w:r>
          </w:p>
        </w:tc>
      </w:tr>
      <w:tr w:rsidR="005D1330" w:rsidRPr="006A422E" w:rsidTr="00A260BB">
        <w:trPr>
          <w:cantSplit/>
        </w:trPr>
        <w:tc>
          <w:tcPr>
            <w:tcW w:w="3402" w:type="dxa"/>
            <w:tcBorders>
              <w:top w:val="nil"/>
            </w:tcBorders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</w:rPr>
              <w:t>change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6A422E">
              <w:rPr>
                <w:rFonts w:ascii="Calibri" w:hAnsi="Calibri" w:cs="Calibri"/>
                <w:szCs w:val="16"/>
              </w:rPr>
              <w:t xml:space="preserve"> in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invento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ies</w:t>
            </w:r>
          </w:p>
        </w:tc>
        <w:tc>
          <w:tcPr>
            <w:tcW w:w="1190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2 399 436,0</w:t>
            </w:r>
          </w:p>
        </w:tc>
        <w:tc>
          <w:tcPr>
            <w:tcW w:w="1191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385 560,5</w:t>
            </w:r>
          </w:p>
        </w:tc>
        <w:tc>
          <w:tcPr>
            <w:tcW w:w="1191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641 238,5</w:t>
            </w:r>
          </w:p>
        </w:tc>
        <w:tc>
          <w:tcPr>
            <w:tcW w:w="1191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853 468,4</w:t>
            </w:r>
          </w:p>
        </w:tc>
        <w:tc>
          <w:tcPr>
            <w:tcW w:w="1191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519 168,6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Net expo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ts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1 585 830,9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628 170,9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342 278,8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314 022,5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301 358,7</w:t>
            </w:r>
          </w:p>
        </w:tc>
      </w:tr>
      <w:tr w:rsidR="005D1330" w:rsidRPr="006A422E" w:rsidTr="00825686">
        <w:trPr>
          <w:cantSplit/>
        </w:trPr>
        <w:tc>
          <w:tcPr>
            <w:tcW w:w="3402" w:type="dxa"/>
            <w:tcBorders>
              <w:bottom w:val="nil"/>
            </w:tcBorders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14 957 440,7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3 578 443,6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3 460 583,5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3 910 585,3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4 007 828,3</w:t>
            </w:r>
          </w:p>
        </w:tc>
      </w:tr>
      <w:tr w:rsidR="005D1330" w:rsidRPr="006A422E" w:rsidTr="00825686">
        <w:trPr>
          <w:cantSplit/>
        </w:trPr>
        <w:tc>
          <w:tcPr>
            <w:tcW w:w="3402" w:type="dxa"/>
            <w:tcBorders>
              <w:bottom w:val="nil"/>
            </w:tcBorders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13 371 609,8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2 950 272,7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3 118 304,7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3 596 562,8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3 706 469,6</w:t>
            </w:r>
          </w:p>
        </w:tc>
      </w:tr>
      <w:tr w:rsidR="005D1330" w:rsidRPr="006A422E" w:rsidTr="00825686">
        <w:trPr>
          <w:cantSplit/>
        </w:trPr>
        <w:tc>
          <w:tcPr>
            <w:tcW w:w="3402" w:type="dxa"/>
            <w:tcBorders>
              <w:top w:val="nil"/>
            </w:tcBorders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oduct</w:t>
            </w:r>
            <w:r w:rsidRPr="0034372F">
              <w:rPr>
                <w:rFonts w:ascii="Calibri" w:hAnsi="Calibri" w:cs="Calibri"/>
                <w:szCs w:val="16"/>
                <w:vertAlign w:val="superscript"/>
              </w:rPr>
              <w:t>*</w:t>
            </w:r>
          </w:p>
        </w:tc>
        <w:tc>
          <w:tcPr>
            <w:tcW w:w="1190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46 971 150,0</w:t>
            </w:r>
          </w:p>
        </w:tc>
        <w:tc>
          <w:tcPr>
            <w:tcW w:w="1191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9 309 090,9</w:t>
            </w:r>
          </w:p>
        </w:tc>
        <w:tc>
          <w:tcPr>
            <w:tcW w:w="1191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10 047 966,0</w:t>
            </w:r>
          </w:p>
        </w:tc>
        <w:tc>
          <w:tcPr>
            <w:tcW w:w="1191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11 998 069,2</w:t>
            </w:r>
          </w:p>
        </w:tc>
        <w:tc>
          <w:tcPr>
            <w:tcW w:w="1191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15 616 023,9</w:t>
            </w:r>
          </w:p>
        </w:tc>
      </w:tr>
      <w:tr w:rsidR="005D1330" w:rsidRPr="006A422E" w:rsidTr="00553F6B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5D1330" w:rsidRPr="006A422E" w:rsidRDefault="005D1330" w:rsidP="00F644A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7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</w:rPr>
              <w:t>l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ion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eх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34 326 070,3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6 593 791,9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7 302 856,4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7 898 539,2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12 530 882,8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Includes: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27 986 614,7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5 238 806,2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5 704 173,1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6 408 945,7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10 634 689,7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5 729 324,8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1 235 233,7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1 474 962,5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1 335 258,1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1 683 870,5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from</w:t>
            </w:r>
            <w:r w:rsidRPr="006A422E">
              <w:rPr>
                <w:rFonts w:ascii="Calibri" w:hAnsi="Calibri" w:cs="Calibri"/>
                <w:szCs w:val="16"/>
              </w:rPr>
              <w:t xml:space="preserve"> which: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2 840 045,8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711 904,3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834 729,9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603 645,6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689 766,0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2 889 279,0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523 329,4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640 232,6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731 612,5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994 104,5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610 130,8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119 752,0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123 720,8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154 335,4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212 322,6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oss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ation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14 330 178,9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2 428 439,2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2 531 742,7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3 974 364,4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5 395 632,6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of which: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11 798 875,1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2 005 978,7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1 829 186,4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3 110 971,6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4 852 738,4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</w:rPr>
              <w:t>change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6A422E">
              <w:rPr>
                <w:rFonts w:ascii="Calibri" w:hAnsi="Calibri" w:cs="Calibri"/>
                <w:szCs w:val="16"/>
              </w:rPr>
              <w:t xml:space="preserve"> in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invento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2 531 303,8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422 460,5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702 556,3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863 392,8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542 894,2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B3DA9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Net expo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ts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4 334 058,8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1 091 733,4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999 218,2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816 293,1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1 426 814,1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17 617 527,7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4 023 647,3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4 442 712,1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4 516 305,2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4 634 863,1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13 283 468,9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2 931 913,9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3 443 493,9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3 700 012,1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3 208 049,0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oduct</w:t>
            </w:r>
            <w:r w:rsidRPr="006863C4">
              <w:rPr>
                <w:rFonts w:ascii="Calibri" w:hAnsi="Calibri" w:cs="Calibri"/>
                <w:szCs w:val="16"/>
                <w:vertAlign w:val="superscript"/>
              </w:rPr>
              <w:t>*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54 378 857,8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10 431 358,0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11 114 911,7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13 595 795,5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19 236 792,6</w:t>
            </w:r>
          </w:p>
        </w:tc>
      </w:tr>
      <w:tr w:rsidR="005D1330" w:rsidRPr="006A422E" w:rsidTr="00F717D8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5D1330" w:rsidRPr="006A422E" w:rsidRDefault="005D1330" w:rsidP="00F644A2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8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</w:rPr>
              <w:t>l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ion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eх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37 350 907,1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6 975 512,8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7 874 072,9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8 602 189,6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13 899 131,8</w:t>
            </w:r>
          </w:p>
        </w:tc>
      </w:tr>
      <w:tr w:rsidR="005D1330" w:rsidRPr="006A422E" w:rsidTr="00E114B6">
        <w:trPr>
          <w:cantSplit/>
          <w:trHeight w:val="54"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8A6FA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Includes: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31 514 400,6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5 792 503,2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6 412 119,2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7 168 530,7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12 141 247,5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5 144 127,7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1 050 768,8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1 315 297,6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1 266 368,9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1 511 692,4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from</w:t>
            </w:r>
            <w:r w:rsidRPr="006A422E">
              <w:rPr>
                <w:rFonts w:ascii="Calibri" w:hAnsi="Calibri" w:cs="Calibri"/>
                <w:szCs w:val="16"/>
              </w:rPr>
              <w:t xml:space="preserve"> which: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2 120 585,0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499 420,7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647 952,4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378 854,2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594 357,7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3 023 542,7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551 348,1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667 345,2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887 514,7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917 334,7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692 378,8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132 240,8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146 656,1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167 290,0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246 191,9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oss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ation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15 614 509,7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2 640 880,1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2 871 300,9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4 249 795,7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5 852 533,0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of which: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8179F1">
        <w:trPr>
          <w:cantSplit/>
        </w:trPr>
        <w:tc>
          <w:tcPr>
            <w:tcW w:w="3402" w:type="dxa"/>
            <w:tcBorders>
              <w:bottom w:val="nil"/>
            </w:tcBorders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13 091 415,8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2 179 870,1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2 113 021,1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3 390 574,5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5 407 950,1</w:t>
            </w:r>
          </w:p>
        </w:tc>
      </w:tr>
      <w:tr w:rsidR="005D1330" w:rsidRPr="006A422E" w:rsidTr="008179F1">
        <w:trPr>
          <w:cantSplit/>
        </w:trPr>
        <w:tc>
          <w:tcPr>
            <w:tcW w:w="3402" w:type="dxa"/>
            <w:tcBorders>
              <w:bottom w:val="nil"/>
            </w:tcBorders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</w:rPr>
              <w:t>change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6A422E">
              <w:rPr>
                <w:rFonts w:ascii="Calibri" w:hAnsi="Calibri" w:cs="Calibri"/>
                <w:szCs w:val="16"/>
              </w:rPr>
              <w:t xml:space="preserve"> in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invento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ies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2 523 093,9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461 010,0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758 279,8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859 221,2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444 582,9</w:t>
            </w:r>
          </w:p>
        </w:tc>
      </w:tr>
      <w:tr w:rsidR="005D1330" w:rsidRPr="006A422E" w:rsidTr="008179F1">
        <w:trPr>
          <w:cantSplit/>
        </w:trPr>
        <w:tc>
          <w:tcPr>
            <w:tcW w:w="3402" w:type="dxa"/>
            <w:tcBorders>
              <w:bottom w:val="nil"/>
            </w:tcBorders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Net expo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ts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7 246 783,0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1 795 489,3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1 902 154,6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1 982 346,1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1 566 793,0</w:t>
            </w:r>
          </w:p>
        </w:tc>
      </w:tr>
      <w:tr w:rsidR="005D1330" w:rsidRPr="006A422E" w:rsidTr="008179F1">
        <w:trPr>
          <w:cantSplit/>
        </w:trPr>
        <w:tc>
          <w:tcPr>
            <w:tcW w:w="3402" w:type="dxa"/>
            <w:tcBorders>
              <w:top w:val="nil"/>
            </w:tcBorders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lastRenderedPageBreak/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190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23 259 735,6</w:t>
            </w:r>
          </w:p>
        </w:tc>
        <w:tc>
          <w:tcPr>
            <w:tcW w:w="1191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5 046 638,0</w:t>
            </w:r>
          </w:p>
        </w:tc>
        <w:tc>
          <w:tcPr>
            <w:tcW w:w="1191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5 715 026,4</w:t>
            </w:r>
          </w:p>
        </w:tc>
        <w:tc>
          <w:tcPr>
            <w:tcW w:w="1191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6 347 455,8</w:t>
            </w:r>
          </w:p>
        </w:tc>
        <w:tc>
          <w:tcPr>
            <w:tcW w:w="1191" w:type="dxa"/>
            <w:tcBorders>
              <w:top w:val="nil"/>
            </w:tcBorders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6 150 615,4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16 012 952,6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3 251 148,7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3 812 871,8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4 365 109,7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4 583 822,4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oduct</w:t>
            </w:r>
            <w:r w:rsidRPr="006863C4">
              <w:rPr>
                <w:rFonts w:ascii="Calibri" w:hAnsi="Calibri" w:cs="Calibri"/>
                <w:szCs w:val="16"/>
                <w:vertAlign w:val="superscript"/>
              </w:rPr>
              <w:t>*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61 819 536,4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11 786 166,7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13 070 952,5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14 909 986,5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22 052 430,7</w:t>
            </w:r>
          </w:p>
        </w:tc>
      </w:tr>
      <w:tr w:rsidR="005D1330" w:rsidRPr="006A422E" w:rsidTr="008E7734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5D1330" w:rsidRPr="008E7734" w:rsidRDefault="005D1330" w:rsidP="002204E7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</w:pPr>
            <w:r w:rsidRPr="008E7734"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201</w:t>
            </w: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9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</w:rPr>
              <w:t>l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ion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eх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42 700 693,7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7 684 979,2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9 057 976,7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9 771 327,5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16 186 410,3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Includes: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35 570 705,8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6 396 442,7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7 210 998,4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8 151 474,9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13 811 789,8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6 349 831,8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1 140 647,3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1 681 732,8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1 435 964,7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2 091 487,0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from</w:t>
            </w:r>
            <w:r w:rsidRPr="00983D1C">
              <w:rPr>
                <w:rFonts w:ascii="Calibri" w:hAnsi="Calibri" w:cs="Calibri"/>
                <w:szCs w:val="16"/>
              </w:rPr>
              <w:t xml:space="preserve"> which: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2 521 921,2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536 899,9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700 430,6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540 514,8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744 075,9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3 827 910,6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603 747,4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981 302,2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895 449,9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1 347 411,1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780 156,1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147 889,2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165 245,5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183 887,9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283 133,5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oss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ation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19 210 178,5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2 800 314,3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4 170 925,4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5 377 206,6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6 861 732,2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of which: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16 317 522,5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2 375 690,3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3 306 682,8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4 592 700,5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6 042 448,9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</w:rPr>
              <w:t>change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983D1C">
              <w:rPr>
                <w:rFonts w:ascii="Calibri" w:hAnsi="Calibri" w:cs="Calibri"/>
                <w:szCs w:val="16"/>
              </w:rPr>
              <w:t xml:space="preserve"> in 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invento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ies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2 892 656,0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424 624,0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864 242,6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784 506,1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819 283,3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Net expo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ts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5 576 070,0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2 201 828,1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1 427 006,5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1 128 284,2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818 951,2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983D1C">
              <w:rPr>
                <w:rFonts w:ascii="Calibri" w:hAnsi="Calibri" w:cs="Calibri"/>
                <w:szCs w:val="16"/>
              </w:rPr>
              <w:t>х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25 336 984,8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5 882 332,9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6 323 155,5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6 396 039,7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6 735 456,7</w:t>
            </w:r>
          </w:p>
        </w:tc>
      </w:tr>
      <w:tr w:rsidR="005D1330" w:rsidRPr="00983D1C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19 760 914,8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3 680 504,8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4 896 149,0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5 267 755,5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5 916 505,5</w:t>
            </w:r>
          </w:p>
        </w:tc>
      </w:tr>
      <w:tr w:rsidR="005D1330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D1330" w:rsidRPr="00983D1C" w:rsidRDefault="005D1330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oduct</w:t>
            </w:r>
            <w:r w:rsidRPr="006863C4">
              <w:rPr>
                <w:rFonts w:ascii="Calibri" w:hAnsi="Calibri" w:cs="Calibri"/>
                <w:szCs w:val="16"/>
                <w:vertAlign w:val="superscript"/>
              </w:rPr>
              <w:t>*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69 532 626,5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13 180 857,2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14 727 760,9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16 389 294,0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25 234 714,4</w:t>
            </w:r>
          </w:p>
        </w:tc>
      </w:tr>
      <w:tr w:rsidR="005D1330" w:rsidRPr="006A422E" w:rsidTr="00535A22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5D1330" w:rsidRPr="00F13261" w:rsidRDefault="005D1330" w:rsidP="002204E7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E7734"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</w:t>
            </w: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</w:t>
            </w:r>
          </w:p>
        </w:tc>
      </w:tr>
      <w:tr w:rsidR="00913FCF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</w:rPr>
              <w:t>l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ion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eх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46 448 870,3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9 210 036,6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8 672 727,2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11 139 004,1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17 427 102,4</w:t>
            </w:r>
          </w:p>
        </w:tc>
      </w:tr>
      <w:tr w:rsidR="00913FCF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Includes: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13FCF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36 660 980,9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7 202 841,8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6 184 759,0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8 859 479,4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14 413 900,7</w:t>
            </w:r>
          </w:p>
        </w:tc>
      </w:tr>
      <w:tr w:rsidR="00913FCF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9 002 130,9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1 841 168,0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2 337 953,0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2 086 142,9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2 736 867,0</w:t>
            </w:r>
          </w:p>
        </w:tc>
      </w:tr>
      <w:tr w:rsidR="00913FCF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from</w:t>
            </w:r>
            <w:r w:rsidRPr="00983D1C">
              <w:rPr>
                <w:rFonts w:ascii="Calibri" w:hAnsi="Calibri" w:cs="Calibri"/>
                <w:szCs w:val="16"/>
              </w:rPr>
              <w:t xml:space="preserve"> which: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13FCF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4 639 415,9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1 080 073,1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1 287 108,8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969 857,8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1 302 376,2</w:t>
            </w:r>
          </w:p>
        </w:tc>
      </w:tr>
      <w:tr w:rsidR="00913FCF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4 362 715,0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761 094,9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1 050 844,2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1 116 285,1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1 434 490,8</w:t>
            </w:r>
          </w:p>
        </w:tc>
      </w:tr>
      <w:tr w:rsidR="00913FCF" w:rsidRPr="0027504F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785 758,5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166 026,8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150 015,2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193 381,8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276 334,7</w:t>
            </w:r>
          </w:p>
        </w:tc>
      </w:tr>
      <w:tr w:rsidR="00913FCF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oss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ation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20 351 807,2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3 020 474,1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3 866 921,8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6 677 942,1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6 786 469,2</w:t>
            </w:r>
          </w:p>
        </w:tc>
      </w:tr>
      <w:tr w:rsidR="00913FCF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of which: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13FCF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17 463 439,5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2 654 408,8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3 232 426,9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5 208 695,0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6 367 908,8</w:t>
            </w:r>
          </w:p>
        </w:tc>
      </w:tr>
      <w:tr w:rsidR="00913FCF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</w:rPr>
              <w:t>change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983D1C">
              <w:rPr>
                <w:rFonts w:ascii="Calibri" w:hAnsi="Calibri" w:cs="Calibri"/>
                <w:szCs w:val="16"/>
              </w:rPr>
              <w:t xml:space="preserve"> in 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invento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ies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2 888 367,7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366 065,3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634 494,9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1 469 247,1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418 560,4</w:t>
            </w:r>
          </w:p>
        </w:tc>
      </w:tr>
      <w:tr w:rsidR="00913FCF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Net expo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ts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2 848 124,8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2 388 957,3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1 044 969,7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-836 519,5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250 717,3</w:t>
            </w:r>
          </w:p>
        </w:tc>
      </w:tr>
      <w:tr w:rsidR="00913FCF" w:rsidRPr="0027504F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983D1C">
              <w:rPr>
                <w:rFonts w:ascii="Calibri" w:hAnsi="Calibri" w:cs="Calibri"/>
                <w:szCs w:val="16"/>
              </w:rPr>
              <w:t>х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21 568 377,5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6 046 359,4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5 495 274,9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4 418 710,6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5 608 032,6</w:t>
            </w:r>
          </w:p>
        </w:tc>
      </w:tr>
      <w:tr w:rsidR="00913FCF" w:rsidRPr="0027504F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18 720 252,7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3 657 402,1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4 450 305,2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5 255 230,1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5 357 315,3</w:t>
            </w:r>
          </w:p>
        </w:tc>
      </w:tr>
      <w:tr w:rsidR="00913FCF" w:rsidRPr="006A422E" w:rsidTr="002045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913FCF" w:rsidRPr="00983D1C" w:rsidRDefault="00913FCF" w:rsidP="007B022B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oduct</w:t>
            </w:r>
            <w:r w:rsidRPr="006863C4">
              <w:rPr>
                <w:rFonts w:ascii="Calibri" w:hAnsi="Calibri" w:cs="Calibri"/>
                <w:szCs w:val="16"/>
                <w:vertAlign w:val="superscript"/>
              </w:rPr>
              <w:t>*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70 649 033,2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15 093 342,4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13 306 250,3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17 403 662,5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24 845 778,0</w:t>
            </w:r>
          </w:p>
        </w:tc>
      </w:tr>
    </w:tbl>
    <w:p w:rsidR="007D39BA" w:rsidRPr="006A422E" w:rsidRDefault="007D39BA" w:rsidP="00104121">
      <w:pPr>
        <w:pStyle w:val="a5"/>
        <w:spacing w:before="60"/>
        <w:ind w:left="0" w:firstLine="284"/>
        <w:rPr>
          <w:rFonts w:ascii="Calibri" w:hAnsi="Calibri" w:cs="Calibri"/>
          <w:szCs w:val="16"/>
          <w:lang w:val="en-US"/>
        </w:rPr>
      </w:pPr>
      <w:r w:rsidRPr="008A6FAD">
        <w:rPr>
          <w:rFonts w:ascii="Calibri" w:hAnsi="Calibri" w:cs="Calibri"/>
          <w:szCs w:val="16"/>
          <w:lang w:val="en-US"/>
        </w:rPr>
        <w:t>*</w:t>
      </w:r>
      <w:r w:rsidRPr="006A422E">
        <w:rPr>
          <w:rFonts w:ascii="Calibri" w:hAnsi="Calibri" w:cs="Calibri"/>
          <w:szCs w:val="16"/>
          <w:lang w:val="en-US"/>
        </w:rPr>
        <w:t>H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it</w:t>
      </w:r>
      <w:r w:rsidR="00A31A9C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di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f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s</w:t>
      </w:r>
      <w:r w:rsidR="00A31A9C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f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om</w:t>
      </w:r>
      <w:r w:rsidR="00A31A9C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a</w:t>
      </w:r>
      <w:r w:rsidR="00A31A9C">
        <w:rPr>
          <w:rFonts w:ascii="Calibri" w:hAnsi="Calibri" w:cs="Calibri"/>
          <w:szCs w:val="16"/>
          <w:lang w:val="en-US"/>
        </w:rPr>
        <w:t xml:space="preserve"> 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m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l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d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in</w:t>
      </w:r>
      <w:r w:rsidR="00A31A9C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si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z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of</w:t>
      </w:r>
      <w:r w:rsidR="00A31A9C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s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t</w:t>
        </w:r>
      </w:smartTag>
      <w:r w:rsidRPr="006A422E">
        <w:rPr>
          <w:rFonts w:ascii="Calibri" w:hAnsi="Calibri" w:cs="Calibri"/>
          <w:szCs w:val="16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r w:rsidRPr="006A422E">
        <w:rPr>
          <w:rFonts w:ascii="Calibri" w:hAnsi="Calibri" w:cs="Calibri"/>
          <w:szCs w:val="16"/>
          <w:lang w:val="en-US"/>
        </w:rPr>
        <w:t>l</w:t>
      </w:r>
      <w:r w:rsidR="00A31A9C">
        <w:rPr>
          <w:rFonts w:ascii="Calibri" w:hAnsi="Calibri" w:cs="Calibri"/>
          <w:szCs w:val="16"/>
          <w:lang w:val="en-US"/>
        </w:rPr>
        <w:t xml:space="preserve"> </w:t>
      </w:r>
      <w:r w:rsidRPr="006A422E">
        <w:rPr>
          <w:rFonts w:ascii="Calibri" w:hAnsi="Calibri" w:cs="Calibri"/>
          <w:szCs w:val="16"/>
          <w:lang w:val="en-US"/>
        </w:rPr>
        <w:t>di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c</w:t>
        </w:r>
      </w:smartTag>
      <w:r w:rsidRPr="006A422E">
        <w:rPr>
          <w:rFonts w:ascii="Calibri" w:hAnsi="Calibri" w:cs="Calibri"/>
          <w:szCs w:val="16"/>
          <w:lang w:val="en-US"/>
        </w:rPr>
        <w:t>y.</w:t>
      </w:r>
    </w:p>
    <w:p w:rsidR="007D39BA" w:rsidRPr="006A422E" w:rsidRDefault="007D39BA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39" w:name="_Toc465247940"/>
      <w:r w:rsidRPr="006A422E">
        <w:rPr>
          <w:rFonts w:ascii="Calibri" w:hAnsi="Calibri"/>
          <w:sz w:val="20"/>
          <w:lang w:val="en-US"/>
        </w:rPr>
        <w:t>2.6 G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oss do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m</w:t>
        </w:r>
      </w:smartTag>
      <w:r w:rsidRPr="006A422E">
        <w:rPr>
          <w:rFonts w:ascii="Calibri" w:hAnsi="Calibri"/>
          <w:sz w:val="20"/>
          <w:lang w:val="en-US"/>
        </w:rPr>
        <w:t>estic p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oduct by expenditu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es at ave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age annual p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ices of 2005</w:t>
      </w:r>
      <w:bookmarkEnd w:id="39"/>
    </w:p>
    <w:p w:rsidR="007D39BA" w:rsidRPr="006A422E" w:rsidRDefault="00692328" w:rsidP="007340B4">
      <w:pPr>
        <w:pStyle w:val="a6"/>
        <w:spacing w:before="0" w:after="60"/>
        <w:rPr>
          <w:rFonts w:ascii="Calibri" w:hAnsi="Calibri" w:cs="Calibri"/>
          <w:szCs w:val="16"/>
        </w:rPr>
      </w:pPr>
      <w:r>
        <w:rPr>
          <w:rFonts w:ascii="Calibri" w:hAnsi="Calibri" w:cs="Calibri"/>
          <w:szCs w:val="16"/>
        </w:rPr>
        <w:t>million</w:t>
      </w:r>
      <w:r w:rsidR="007D39BA" w:rsidRPr="006A422E">
        <w:rPr>
          <w:rFonts w:ascii="Calibri" w:hAnsi="Calibri" w:cs="Calibri"/>
          <w:szCs w:val="16"/>
        </w:rPr>
        <w:t xml:space="preserve"> tenge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3261"/>
        <w:gridCol w:w="1219"/>
        <w:gridCol w:w="1219"/>
        <w:gridCol w:w="1219"/>
        <w:gridCol w:w="1219"/>
        <w:gridCol w:w="1219"/>
      </w:tblGrid>
      <w:tr w:rsidR="007D39BA" w:rsidRPr="006A422E" w:rsidTr="00C25AD3">
        <w:trPr>
          <w:cantSplit/>
          <w:trHeight w:val="133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270E3E" w:rsidRDefault="007D39BA" w:rsidP="007D39BA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Yеаr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IV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</w:tr>
      <w:tr w:rsidR="00E3337F" w:rsidRPr="006A422E" w:rsidTr="007D39BA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E3337F" w:rsidRPr="005D1330" w:rsidRDefault="00E3337F" w:rsidP="005D133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201</w:t>
            </w:r>
            <w:r w:rsidR="005D1330">
              <w:rPr>
                <w:rFonts w:ascii="Calibri" w:hAnsi="Calibri" w:cs="Calibri"/>
                <w:b/>
                <w:sz w:val="16"/>
                <w:szCs w:val="16"/>
              </w:rPr>
              <w:t>6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7D39BA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</w:rPr>
              <w:t>l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ion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eх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9 714 408,9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2 214 019,2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2 427 988,3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2 366 271,1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2 706 130,3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Includes: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7 835 739,7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1 701 237,4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1 986 379,6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1 945 646,0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2 202 476,7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1 716 385,4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479 696,9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407 070,9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377 970,6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451 647,0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from</w:t>
            </w:r>
            <w:r w:rsidRPr="006A422E">
              <w:rPr>
                <w:rFonts w:ascii="Calibri" w:hAnsi="Calibri" w:cs="Calibri"/>
                <w:szCs w:val="16"/>
              </w:rPr>
              <w:t xml:space="preserve"> which: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806 525,3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224 115,7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200 360,2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174 413,9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207 635,5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909 860,1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255 581,2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206 710,7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203 556,7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244 011,5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162 283,8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33 084,9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34 537,8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42 654,5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52 006,6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oss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3 978 140,9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829 540,7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989 283,5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962 003,0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1 197 313,7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of which: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4 753 781,8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1 045 140,9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1 200 838,3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1 273 703,8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1 234 098,8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</w:rPr>
              <w:t>change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6A422E">
              <w:rPr>
                <w:rFonts w:ascii="Calibri" w:hAnsi="Calibri" w:cs="Calibri"/>
                <w:szCs w:val="16"/>
              </w:rPr>
              <w:t xml:space="preserve"> in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invento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-775 640,9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-215 600,2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-211 554,8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-311 700,8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-36 785,1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Net expo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ts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-629 138,4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15 472,4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-194 025,9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-228 438,5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-222 146,4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4 158 811,6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1 162 579,5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1 000 765,4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1 002 942,3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992 524,4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4 787 950,0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1 147 107,1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1 194 791,3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1 231 380,8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1 214 670,8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823DF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13 063 411,4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3 059 032,3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3 223 245,9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3 099 835,6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3 681 297,6</w:t>
            </w:r>
          </w:p>
        </w:tc>
      </w:tr>
      <w:tr w:rsidR="005D1330" w:rsidRPr="006A422E" w:rsidTr="00F717D8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5D1330" w:rsidRPr="002204E7" w:rsidRDefault="005D1330" w:rsidP="002204E7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7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</w:rPr>
              <w:t>l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ion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eх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9 877 667,2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2 141 493,5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2 545 022,0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2 340 776,3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2 850 375,4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Includes: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7 957 149,4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1 722 780,6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2 074 555,8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1 870 690,6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2 289 122,4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1 752 052,0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383 446,4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434 744,9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427 196,8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506 663,9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from</w:t>
            </w:r>
            <w:r w:rsidRPr="006A422E">
              <w:rPr>
                <w:rFonts w:ascii="Calibri" w:hAnsi="Calibri" w:cs="Calibri"/>
                <w:szCs w:val="16"/>
              </w:rPr>
              <w:t xml:space="preserve"> which: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845 448,9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202 980,5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224 037,5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187 590,5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230 840,4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906 603,1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180 465,9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210 707,4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239 606,3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275 823,5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168 465,8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35 266,5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35 721,3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42 888,9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54 589,1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oss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4 072 570,7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1 127 130,2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914 805,4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973 366,1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1 057 269,0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of which: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4 966 615,9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1 089 703,3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1 258 682,5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1 309 935,8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1 308 294,3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</w:rPr>
              <w:lastRenderedPageBreak/>
              <w:t>change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6A422E">
              <w:rPr>
                <w:rFonts w:ascii="Calibri" w:hAnsi="Calibri" w:cs="Calibri"/>
                <w:szCs w:val="16"/>
              </w:rPr>
              <w:t xml:space="preserve"> in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invento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-894 045,2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37 426,9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-343 877,1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-336 569,7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-251 025,3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Net expo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ts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-347 894,3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-97 308,8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-79 306,6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-85 193,2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-86 085,7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4 489 658,5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970 352,2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1 183 659,7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1 169 098,7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1 166 547,9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4 837 552,8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1 067 661,0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1 262 966,3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1 254 291,9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1 252 633,6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13 602 343,6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3 171 314,9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3 380 520,8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3 228 949,2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3 821 558,7</w:t>
            </w:r>
          </w:p>
        </w:tc>
      </w:tr>
      <w:tr w:rsidR="005D1330" w:rsidRPr="006A422E" w:rsidTr="00F12F6F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5D1330" w:rsidRPr="002204E7" w:rsidRDefault="005D1330" w:rsidP="002204E7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8</w:t>
            </w:r>
          </w:p>
        </w:tc>
      </w:tr>
      <w:tr w:rsidR="005D1330" w:rsidRPr="006A422E" w:rsidTr="00F12F6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</w:rPr>
              <w:t>l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ion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</w:rPr>
              <w:t>eх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10 130 887,1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2 231 369,9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2 585 263,8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2 546 427,1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2 767 826,3</w:t>
            </w:r>
          </w:p>
        </w:tc>
      </w:tr>
      <w:tr w:rsidR="005D1330" w:rsidRPr="006A422E" w:rsidTr="00F12F6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Includes: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F12F6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8 443 558,8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1 858 281,1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2 167 686,4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2 115 513,1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2 302 078,2</w:t>
            </w:r>
          </w:p>
        </w:tc>
      </w:tr>
      <w:tr w:rsidR="005D1330" w:rsidRPr="006A422E" w:rsidTr="00F12F6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1 510 667,5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338 743,7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379 940,0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388 188,1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403 795,7</w:t>
            </w:r>
          </w:p>
        </w:tc>
      </w:tr>
      <w:tr w:rsidR="005D1330" w:rsidRPr="006A422E" w:rsidTr="00F12F6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3F1445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from</w:t>
            </w:r>
            <w:r w:rsidRPr="006A422E">
              <w:rPr>
                <w:rFonts w:ascii="Calibri" w:hAnsi="Calibri" w:cs="Calibri"/>
                <w:szCs w:val="16"/>
              </w:rPr>
              <w:t xml:space="preserve"> which: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F12F6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602 647,4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161 240,3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161 459,8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122 863,6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157 083,7</w:t>
            </w:r>
          </w:p>
        </w:tc>
      </w:tr>
      <w:tr w:rsidR="005D1330" w:rsidRPr="006A422E" w:rsidTr="00F12F6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908 020,1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177 503,4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218 480,2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265 324,5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246 712,0</w:t>
            </w:r>
          </w:p>
        </w:tc>
      </w:tr>
      <w:tr w:rsidR="005D1330" w:rsidRPr="006A422E" w:rsidTr="00F12F6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176 660,8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34 345,1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37 637,4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42 725,9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61 952,4</w:t>
            </w:r>
          </w:p>
        </w:tc>
      </w:tr>
      <w:tr w:rsidR="005D1330" w:rsidRPr="006A422E" w:rsidTr="00F12F6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oss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4 260 355,2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1 055 974,6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1 023 176,5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872 948,9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1 308 255,2</w:t>
            </w:r>
          </w:p>
        </w:tc>
      </w:tr>
      <w:tr w:rsidR="005D1330" w:rsidRPr="006A422E" w:rsidTr="00F12F6F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12F6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of which: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5 235 106,9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1 144 518,0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1 329 447,8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1 371 860,7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1 389 280,4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</w:rPr>
              <w:t>change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6A422E">
              <w:rPr>
                <w:rFonts w:ascii="Calibri" w:hAnsi="Calibri" w:cs="Calibri"/>
                <w:szCs w:val="16"/>
              </w:rPr>
              <w:t xml:space="preserve"> in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invento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-974 751,7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-88 543,4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-306 271,3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-498 911,8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-81 025,2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Net expo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ts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-234 785,4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20 426,3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-88 954,6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-66 649,6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-99 607,5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4 920 702,7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1 188 315,8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1 247 174,4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1 258 950,2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1 226 262,3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5 155 488,1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1 167 889,5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1 336 129,0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1 325 599,8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1 325 869,8</w:t>
            </w:r>
          </w:p>
        </w:tc>
      </w:tr>
      <w:tr w:rsidR="005D1330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14 156 456,9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3 307 770,8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3 519 485,7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3 352 726,4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3 976 474,0</w:t>
            </w:r>
          </w:p>
        </w:tc>
      </w:tr>
      <w:tr w:rsidR="005D1330" w:rsidRPr="006A422E" w:rsidTr="008E7734">
        <w:trPr>
          <w:cantSplit/>
        </w:trPr>
        <w:tc>
          <w:tcPr>
            <w:tcW w:w="9356" w:type="dxa"/>
            <w:gridSpan w:val="6"/>
            <w:shd w:val="clear" w:color="auto" w:fill="auto"/>
            <w:vAlign w:val="bottom"/>
          </w:tcPr>
          <w:p w:rsidR="005D1330" w:rsidRPr="008E7734" w:rsidRDefault="005D1330" w:rsidP="002204E7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</w:pPr>
            <w:r w:rsidRPr="008E7734"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201</w:t>
            </w: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9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Fi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a</w:t>
              </w:r>
            </w:smartTag>
            <w:r w:rsidRPr="00983D1C">
              <w:rPr>
                <w:rFonts w:ascii="Calibri" w:hAnsi="Calibri" w:cs="Calibri"/>
                <w:szCs w:val="16"/>
              </w:rPr>
              <w:t>l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983D1C">
              <w:rPr>
                <w:rFonts w:ascii="Calibri" w:hAnsi="Calibri" w:cs="Calibri"/>
                <w:szCs w:val="16"/>
              </w:rPr>
              <w:t>co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s</w:t>
              </w:r>
            </w:smartTag>
            <w:r w:rsidRPr="00983D1C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</w:rPr>
              <w:t>ion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983D1C">
              <w:rPr>
                <w:rFonts w:ascii="Calibri" w:hAnsi="Calibri" w:cs="Calibri"/>
                <w:szCs w:val="16"/>
              </w:rPr>
              <w:t>eх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d</w:t>
              </w:r>
            </w:smartTag>
            <w:r w:rsidRPr="00983D1C">
              <w:rPr>
                <w:rFonts w:ascii="Calibri" w:hAnsi="Calibri" w:cs="Calibri"/>
                <w:szCs w:val="16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983D1C">
              <w:rPr>
                <w:rFonts w:ascii="Calibri" w:hAnsi="Calibri" w:cs="Calibri"/>
                <w:szCs w:val="16"/>
              </w:rPr>
              <w:t xml:space="preserve">, 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10 888 855,3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2 346 377,3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2 829 111,6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2 698 500,0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3 014 866,4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Includes: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8 955 590,6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1 963 713,2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2 300 099,7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2 268 520,7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2 423 257,0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1 747 594,1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344 788,0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488 362,4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385 901,0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528 542,7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from</w:t>
            </w:r>
            <w:r w:rsidRPr="00983D1C">
              <w:rPr>
                <w:rFonts w:ascii="Calibri" w:hAnsi="Calibri" w:cs="Calibri"/>
                <w:szCs w:val="16"/>
              </w:rPr>
              <w:t xml:space="preserve"> which: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652 812,1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148 641,4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176 254,6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144 111,1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183 805,0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1 094 782,0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196 146,6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312 107,8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241 789,9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344 737,7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185 670,6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37 876,1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40 649,5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44 078,3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63 066,7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oss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4 810 205,9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1 081 139,9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1 172 128,4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1 110 376,3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1 446 561,3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of which: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5 959 909,2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1 252 095,9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1 561 361,7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1 564 665,7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1 581 785,9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</w:rPr>
              <w:t>change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983D1C">
              <w:rPr>
                <w:rFonts w:ascii="Calibri" w:hAnsi="Calibri" w:cs="Calibri"/>
                <w:szCs w:val="16"/>
              </w:rPr>
              <w:t xml:space="preserve"> in 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invento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ies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-1 149 703,3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-170 956,0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-389 233,3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-454 289,4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-135 224,6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Net expo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ts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-904 994,5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3 341,1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-327 106,7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-289 997,5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-291 231,4</w:t>
            </w:r>
          </w:p>
        </w:tc>
      </w:tr>
      <w:tr w:rsidR="00913FCF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983D1C">
              <w:rPr>
                <w:rFonts w:ascii="Calibri" w:hAnsi="Calibri" w:cs="Calibri"/>
                <w:szCs w:val="16"/>
              </w:rPr>
              <w:t>х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5 016 993,2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1 200 491,7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1 267 463,1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1 264 206,5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1 284 831,9</w:t>
            </w:r>
          </w:p>
        </w:tc>
      </w:tr>
      <w:tr w:rsidR="00913FCF" w:rsidRPr="006A422E" w:rsidTr="008A6FAD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5 921 987,7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1 197 150,6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1 594 569,8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1 554 204,0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1 576 063,3</w:t>
            </w:r>
          </w:p>
        </w:tc>
      </w:tr>
      <w:tr w:rsidR="00913FCF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14 794 066,7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3 430 858,3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3 674 133,3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3 518 878,8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4 170 196,3</w:t>
            </w:r>
          </w:p>
        </w:tc>
      </w:tr>
      <w:tr w:rsidR="005D1330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8E7734" w:rsidRDefault="005D1330" w:rsidP="000F39F3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13261" w:rsidRDefault="005D1330" w:rsidP="00E15A1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13261" w:rsidRDefault="005D1330" w:rsidP="002204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2020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13261" w:rsidRDefault="005D1330" w:rsidP="00E15A1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13261" w:rsidRDefault="005D1330" w:rsidP="00E15A1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5D1330" w:rsidRPr="00F13261" w:rsidRDefault="005D1330" w:rsidP="00E15A1B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913FCF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Fi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a</w:t>
              </w:r>
            </w:smartTag>
            <w:r w:rsidRPr="00983D1C">
              <w:rPr>
                <w:rFonts w:ascii="Calibri" w:hAnsi="Calibri" w:cs="Calibri"/>
                <w:szCs w:val="16"/>
              </w:rPr>
              <w:t>l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983D1C">
              <w:rPr>
                <w:rFonts w:ascii="Calibri" w:hAnsi="Calibri" w:cs="Calibri"/>
                <w:szCs w:val="16"/>
              </w:rPr>
              <w:t>co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s</w:t>
              </w:r>
            </w:smartTag>
            <w:r w:rsidRPr="00983D1C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</w:rPr>
              <w:t>ion</w:t>
            </w:r>
            <w:r w:rsidR="00EA0AD9">
              <w:rPr>
                <w:rFonts w:ascii="Calibri" w:hAnsi="Calibri" w:cs="Calibri"/>
                <w:szCs w:val="16"/>
              </w:rPr>
              <w:t xml:space="preserve"> </w:t>
            </w:r>
            <w:r w:rsidRPr="00983D1C">
              <w:rPr>
                <w:rFonts w:ascii="Calibri" w:hAnsi="Calibri" w:cs="Calibri"/>
                <w:szCs w:val="16"/>
              </w:rPr>
              <w:t>eх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p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d</w:t>
              </w:r>
            </w:smartTag>
            <w:r w:rsidRPr="00983D1C">
              <w:rPr>
                <w:rFonts w:ascii="Calibri" w:hAnsi="Calibri" w:cs="Calibri"/>
                <w:szCs w:val="16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e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983D1C">
              <w:rPr>
                <w:rFonts w:ascii="Calibri" w:hAnsi="Calibri" w:cs="Calibri"/>
                <w:szCs w:val="16"/>
              </w:rPr>
              <w:t xml:space="preserve">, 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10 745 882,5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2 302 303,0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2 800 394,5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2 659 999,9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2 983 185,1</w:t>
            </w:r>
          </w:p>
        </w:tc>
      </w:tr>
      <w:tr w:rsidR="00913FCF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Includes: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13FCF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8 613 701,1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1 877 143,8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2 215 116,1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2 182 352,4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2 339 088,8</w:t>
            </w:r>
          </w:p>
        </w:tc>
      </w:tr>
      <w:tr w:rsidR="00913FCF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1 952 823,7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387 283,1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544 628,9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433 569,2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587 342,5</w:t>
            </w:r>
          </w:p>
        </w:tc>
      </w:tr>
      <w:tr w:rsidR="00913FCF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from</w:t>
            </w:r>
            <w:r w:rsidRPr="00983D1C">
              <w:rPr>
                <w:rFonts w:ascii="Calibri" w:hAnsi="Calibri" w:cs="Calibri"/>
                <w:szCs w:val="16"/>
              </w:rPr>
              <w:t xml:space="preserve"> which: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13FCF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769 054,9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170 429,1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213 000,3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166 583,5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219 042,0</w:t>
            </w:r>
          </w:p>
        </w:tc>
      </w:tr>
      <w:tr w:rsidR="00913FCF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1 183 768,8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216 854,0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331 628,6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266 985,7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368 300,5</w:t>
            </w:r>
          </w:p>
        </w:tc>
      </w:tr>
      <w:tr w:rsidR="00913FCF" w:rsidRPr="0027504F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179 357,7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37 876,1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40 649,5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44 078,3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56 753,8</w:t>
            </w:r>
          </w:p>
        </w:tc>
      </w:tr>
      <w:tr w:rsidR="00913FCF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oss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4 630 498,1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1 220 384,5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994 222,8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969 764,2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1 446 126,6</w:t>
            </w:r>
          </w:p>
        </w:tc>
      </w:tr>
      <w:tr w:rsidR="00913FCF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of which: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13FCF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5 944 038,0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869 053,7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1 211 854,9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1 673 692,6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2 189 436,8</w:t>
            </w:r>
          </w:p>
        </w:tc>
      </w:tr>
      <w:tr w:rsidR="00913FCF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</w:rPr>
              <w:t>change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s</w:t>
            </w:r>
            <w:r w:rsidRPr="00983D1C">
              <w:rPr>
                <w:rFonts w:ascii="Calibri" w:hAnsi="Calibri" w:cs="Calibri"/>
                <w:szCs w:val="16"/>
              </w:rPr>
              <w:t xml:space="preserve"> in 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invento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ies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-1 313 539,9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351 330,8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-217 632,1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-703 928,4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-743 310,2</w:t>
            </w:r>
          </w:p>
        </w:tc>
      </w:tr>
      <w:tr w:rsidR="00913FCF" w:rsidRPr="006A422E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Net expo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ts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-954 252,9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-13 502,2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-347 671,1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-296 128,8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-296 950,8</w:t>
            </w:r>
          </w:p>
        </w:tc>
      </w:tr>
      <w:tr w:rsidR="00913FCF" w:rsidRPr="0027504F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983D1C">
              <w:rPr>
                <w:rFonts w:ascii="Calibri" w:hAnsi="Calibri" w:cs="Calibri"/>
                <w:szCs w:val="16"/>
              </w:rPr>
              <w:t>х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4 437 284,0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1 052 371,1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1 115 491,1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1 123 260,2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1 146 161,6</w:t>
            </w:r>
          </w:p>
        </w:tc>
      </w:tr>
      <w:tr w:rsidR="00913FCF" w:rsidRPr="0027504F" w:rsidTr="007F4B80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5 391 536,9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1 065 873,3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1 463 162,2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1 419 389,0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1 443 112,4</w:t>
            </w:r>
          </w:p>
        </w:tc>
      </w:tr>
      <w:tr w:rsidR="00913FCF" w:rsidRPr="006A422E" w:rsidTr="007F4B80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14 422 127,7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3 509 185,3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3 446 946,2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3 333 635,3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4 132 360,9</w:t>
            </w:r>
          </w:p>
        </w:tc>
      </w:tr>
    </w:tbl>
    <w:p w:rsidR="007D39BA" w:rsidRPr="006A422E" w:rsidRDefault="007D39BA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40" w:name="_Toc465247941"/>
      <w:r w:rsidRPr="006A422E">
        <w:rPr>
          <w:rFonts w:ascii="Calibri" w:hAnsi="Calibri"/>
          <w:sz w:val="20"/>
          <w:lang w:val="en-US"/>
        </w:rPr>
        <w:t>2.7 Volu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m</w:t>
        </w:r>
      </w:smartTag>
      <w:r w:rsidRPr="006A422E">
        <w:rPr>
          <w:rFonts w:ascii="Calibri" w:hAnsi="Calibri"/>
          <w:sz w:val="20"/>
          <w:lang w:val="en-US"/>
        </w:rPr>
        <w:t>e indices of GDP by expenditu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es</w:t>
      </w:r>
      <w:bookmarkEnd w:id="40"/>
    </w:p>
    <w:p w:rsidR="007D39BA" w:rsidRPr="006A422E" w:rsidRDefault="007D39BA" w:rsidP="007340B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 w:rsidRPr="006A422E">
        <w:rPr>
          <w:rFonts w:ascii="Calibri" w:hAnsi="Calibri" w:cs="Calibri"/>
          <w:szCs w:val="16"/>
          <w:lang w:val="en-US"/>
        </w:rPr>
        <w:t>pe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cent, qua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to p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evious qua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</w:p>
    <w:tbl>
      <w:tblPr>
        <w:tblW w:w="9356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3261"/>
        <w:gridCol w:w="1523"/>
        <w:gridCol w:w="1524"/>
        <w:gridCol w:w="1524"/>
        <w:gridCol w:w="1524"/>
      </w:tblGrid>
      <w:tr w:rsidR="007D39BA" w:rsidRPr="006A422E" w:rsidTr="00204559">
        <w:trPr>
          <w:cantSplit/>
          <w:trHeight w:val="175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IV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</w:tr>
      <w:tr w:rsidR="00E3337F" w:rsidRPr="006A422E" w:rsidTr="00F717D8">
        <w:trPr>
          <w:cantSplit/>
        </w:trPr>
        <w:tc>
          <w:tcPr>
            <w:tcW w:w="9356" w:type="dxa"/>
            <w:gridSpan w:val="5"/>
            <w:shd w:val="clear" w:color="auto" w:fill="auto"/>
            <w:vAlign w:val="bottom"/>
          </w:tcPr>
          <w:p w:rsidR="00E3337F" w:rsidRPr="006A422E" w:rsidRDefault="00E3337F" w:rsidP="005D133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 w:rsidR="005D1330">
              <w:rPr>
                <w:rFonts w:ascii="Calibri" w:hAnsi="Calibri" w:cs="Calibri"/>
                <w:b/>
                <w:sz w:val="16"/>
                <w:szCs w:val="16"/>
              </w:rPr>
              <w:t>6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l, of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81,8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109,7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97,5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114,4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76,9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116,8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97,9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113,2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108,1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84,9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92,9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119,5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107,6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89,4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87,1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119,0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108,6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80,9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98,5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119,9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64,8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123,5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121,9</w:t>
            </w:r>
          </w:p>
        </w:tc>
      </w:tr>
      <w:tr w:rsidR="003B47A3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3B47A3" w:rsidRPr="006A422E" w:rsidRDefault="003B47A3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3B47A3" w:rsidRPr="003B47A3" w:rsidRDefault="003B47A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B47A3">
              <w:rPr>
                <w:rFonts w:ascii="Calibri" w:hAnsi="Calibri"/>
                <w:sz w:val="16"/>
                <w:szCs w:val="16"/>
              </w:rPr>
              <w:t>86,3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B47A3" w:rsidRPr="003B47A3" w:rsidRDefault="003B47A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B47A3">
              <w:rPr>
                <w:rFonts w:ascii="Calibri" w:hAnsi="Calibri"/>
                <w:sz w:val="16"/>
                <w:szCs w:val="16"/>
              </w:rPr>
              <w:t>119,3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B47A3" w:rsidRPr="003B47A3" w:rsidRDefault="003B47A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B47A3">
              <w:rPr>
                <w:rFonts w:ascii="Calibri" w:hAnsi="Calibri"/>
                <w:sz w:val="16"/>
                <w:szCs w:val="16"/>
              </w:rPr>
              <w:t>97,2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B47A3" w:rsidRPr="003B47A3" w:rsidRDefault="003B47A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B47A3">
              <w:rPr>
                <w:rFonts w:ascii="Calibri" w:hAnsi="Calibri"/>
                <w:sz w:val="16"/>
                <w:szCs w:val="16"/>
              </w:rPr>
              <w:t>124,5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87,4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114,9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106,1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96,9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98,1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86,1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100,2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99,0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88,7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98,6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lastRenderedPageBreak/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85,9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96,2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118,8</w:t>
            </w:r>
          </w:p>
        </w:tc>
      </w:tr>
      <w:tr w:rsidR="005D1330" w:rsidRPr="006A422E" w:rsidTr="00F717D8">
        <w:trPr>
          <w:cantSplit/>
        </w:trPr>
        <w:tc>
          <w:tcPr>
            <w:tcW w:w="9356" w:type="dxa"/>
            <w:gridSpan w:val="5"/>
            <w:shd w:val="clear" w:color="auto" w:fill="auto"/>
            <w:vAlign w:val="bottom"/>
          </w:tcPr>
          <w:p w:rsidR="005D1330" w:rsidRPr="006A422E" w:rsidRDefault="005D1330" w:rsidP="002204E7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7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l, of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79,1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118,8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92,0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121,8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78,2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120,4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90,2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122,4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84,9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113,4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98,3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118,6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97,8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110,4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83,7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123,1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74,0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116,8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113,7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115,1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67,8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120,1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127,3</w:t>
            </w:r>
          </w:p>
        </w:tc>
      </w:tr>
      <w:tr w:rsidR="003B47A3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3B47A3" w:rsidRPr="006A422E" w:rsidRDefault="003B47A3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3B47A3" w:rsidRPr="003B47A3" w:rsidRDefault="003B47A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B47A3">
              <w:rPr>
                <w:rFonts w:ascii="Calibri" w:hAnsi="Calibri"/>
                <w:sz w:val="16"/>
                <w:szCs w:val="16"/>
              </w:rPr>
              <w:t>94,1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B47A3" w:rsidRPr="003B47A3" w:rsidRDefault="003B47A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B47A3">
              <w:rPr>
                <w:rFonts w:ascii="Calibri" w:hAnsi="Calibri"/>
                <w:sz w:val="16"/>
                <w:szCs w:val="16"/>
              </w:rPr>
              <w:t>81,2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B47A3" w:rsidRPr="003B47A3" w:rsidRDefault="003B47A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B47A3">
              <w:rPr>
                <w:rFonts w:ascii="Calibri" w:hAnsi="Calibri"/>
                <w:sz w:val="16"/>
                <w:szCs w:val="16"/>
              </w:rPr>
              <w:t>106,4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B47A3" w:rsidRPr="003B47A3" w:rsidRDefault="003B47A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B47A3">
              <w:rPr>
                <w:rFonts w:ascii="Calibri" w:hAnsi="Calibri"/>
                <w:sz w:val="16"/>
                <w:szCs w:val="16"/>
              </w:rPr>
              <w:t>108,6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88,3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115,5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99,9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97,8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122,0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98,8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99,8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87,9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118,3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99,3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99,9</w:t>
            </w:r>
          </w:p>
        </w:tc>
      </w:tr>
      <w:tr w:rsidR="005D1330" w:rsidRPr="006A422E" w:rsidTr="00204559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86,1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106,6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95,5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118,4</w:t>
            </w:r>
          </w:p>
        </w:tc>
      </w:tr>
      <w:tr w:rsidR="005D1330" w:rsidRPr="006A422E" w:rsidTr="00F717D8">
        <w:trPr>
          <w:cantSplit/>
        </w:trPr>
        <w:tc>
          <w:tcPr>
            <w:tcW w:w="9356" w:type="dxa"/>
            <w:gridSpan w:val="5"/>
            <w:shd w:val="clear" w:color="auto" w:fill="auto"/>
            <w:vAlign w:val="bottom"/>
          </w:tcPr>
          <w:p w:rsidR="005D1330" w:rsidRPr="006A422E" w:rsidRDefault="005D1330" w:rsidP="002204E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20</w:t>
            </w: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8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l, of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78,3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115,9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98,5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108,7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81,2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116,7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97,6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108,8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66,9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112,2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102,2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104,0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69,8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100,1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76,1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127,9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64,4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123,1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121,4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93,0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62,9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109,6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113,5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145,0</w:t>
            </w:r>
          </w:p>
        </w:tc>
      </w:tr>
      <w:tr w:rsidR="003B47A3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3B47A3" w:rsidRPr="006A422E" w:rsidRDefault="003B47A3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3B47A3" w:rsidRPr="003B47A3" w:rsidRDefault="003B47A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B47A3">
              <w:rPr>
                <w:rFonts w:ascii="Calibri" w:hAnsi="Calibri"/>
                <w:sz w:val="16"/>
                <w:szCs w:val="16"/>
              </w:rPr>
              <w:t>99,9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B47A3" w:rsidRPr="003B47A3" w:rsidRDefault="003B47A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B47A3">
              <w:rPr>
                <w:rFonts w:ascii="Calibri" w:hAnsi="Calibri"/>
                <w:sz w:val="16"/>
                <w:szCs w:val="16"/>
              </w:rPr>
              <w:t>96,9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B47A3" w:rsidRPr="003B47A3" w:rsidRDefault="003B47A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B47A3">
              <w:rPr>
                <w:rFonts w:ascii="Calibri" w:hAnsi="Calibri"/>
                <w:sz w:val="16"/>
                <w:szCs w:val="16"/>
              </w:rPr>
              <w:t>85,3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B47A3" w:rsidRPr="003B47A3" w:rsidRDefault="003B47A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3B47A3">
              <w:rPr>
                <w:rFonts w:ascii="Calibri" w:hAnsi="Calibri"/>
                <w:sz w:val="16"/>
                <w:szCs w:val="16"/>
              </w:rPr>
              <w:t>149,9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87,5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116,2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101,3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100,9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97,4</w:t>
            </w:r>
          </w:p>
        </w:tc>
      </w:tr>
      <w:tr w:rsidR="005D1330" w:rsidRPr="006A422E" w:rsidTr="008F7441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93,2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114,4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99,2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5D1330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86,6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106,4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95,3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118,6</w:t>
            </w:r>
          </w:p>
        </w:tc>
      </w:tr>
      <w:tr w:rsidR="005D1330" w:rsidRPr="006A422E" w:rsidTr="008E7734">
        <w:trPr>
          <w:cantSplit/>
        </w:trPr>
        <w:tc>
          <w:tcPr>
            <w:tcW w:w="9356" w:type="dxa"/>
            <w:gridSpan w:val="5"/>
            <w:shd w:val="clear" w:color="auto" w:fill="auto"/>
            <w:vAlign w:val="bottom"/>
          </w:tcPr>
          <w:p w:rsidR="005D1330" w:rsidRPr="008E7734" w:rsidRDefault="005D1330" w:rsidP="002204E7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</w:pPr>
            <w:r w:rsidRPr="008E7734"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201</w:t>
            </w: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9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l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983D1C">
              <w:rPr>
                <w:rFonts w:ascii="Calibri" w:hAnsi="Calibri" w:cs="Calibri"/>
                <w:szCs w:val="16"/>
              </w:rPr>
              <w:t>х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l, of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84,8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120,6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95,4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111,7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85,3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117,1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98,6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106,8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85,4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141,6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79,0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137,0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94,6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118,6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81,8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127,5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79,5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159,1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77,5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142,6</w:t>
            </w:r>
          </w:p>
        </w:tc>
      </w:tr>
      <w:tr w:rsidR="005D1330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61,1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107,3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108,4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143,1</w:t>
            </w:r>
          </w:p>
        </w:tc>
      </w:tr>
      <w:tr w:rsidR="00EA0AD9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AA2A06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A2A06">
              <w:rPr>
                <w:rFonts w:ascii="Calibri" w:hAnsi="Calibri"/>
                <w:sz w:val="16"/>
                <w:szCs w:val="16"/>
              </w:rPr>
              <w:t>82,6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AA2A06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A2A06">
              <w:rPr>
                <w:rFonts w:ascii="Calibri" w:hAnsi="Calibri"/>
                <w:sz w:val="16"/>
                <w:szCs w:val="16"/>
              </w:rPr>
              <w:t>108,4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AA2A06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A2A06">
              <w:rPr>
                <w:rFonts w:ascii="Calibri" w:hAnsi="Calibri"/>
                <w:sz w:val="16"/>
                <w:szCs w:val="16"/>
              </w:rPr>
              <w:t>94,7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AA2A06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A2A06">
              <w:rPr>
                <w:rFonts w:ascii="Calibri" w:hAnsi="Calibri"/>
                <w:sz w:val="16"/>
                <w:szCs w:val="16"/>
              </w:rPr>
              <w:t>130,3</w:t>
            </w:r>
          </w:p>
        </w:tc>
      </w:tr>
      <w:tr w:rsidR="00EA0AD9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90,1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124,7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100,2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101,1</w:t>
            </w:r>
          </w:p>
        </w:tc>
      </w:tr>
      <w:tr w:rsidR="00EA0AD9" w:rsidRPr="008E7734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983D1C">
              <w:rPr>
                <w:rFonts w:ascii="Calibri" w:hAnsi="Calibri" w:cs="Calibri"/>
                <w:szCs w:val="16"/>
              </w:rPr>
              <w:t>х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97,9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99,7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101,6</w:t>
            </w:r>
          </w:p>
        </w:tc>
      </w:tr>
      <w:tr w:rsidR="00EA0AD9" w:rsidRPr="006A422E" w:rsidTr="008E773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90,3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133,2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97,5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101,4</w:t>
            </w:r>
          </w:p>
        </w:tc>
      </w:tr>
      <w:tr w:rsidR="00EA0AD9" w:rsidRPr="006A422E" w:rsidTr="006D60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86,3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107,1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95,8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F644A2" w:rsidRDefault="00EA0AD9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118,5</w:t>
            </w:r>
          </w:p>
        </w:tc>
      </w:tr>
      <w:tr w:rsidR="00EA0AD9" w:rsidRPr="006A422E" w:rsidTr="006D60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8E7734" w:rsidRDefault="00EA0AD9" w:rsidP="000F39F3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8A6FAD" w:rsidRDefault="00EA0AD9" w:rsidP="005D1330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2020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8A6FAD" w:rsidRDefault="00EA0AD9" w:rsidP="005D1330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8A6FAD" w:rsidRDefault="00EA0AD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8A6FAD" w:rsidRDefault="00EA0AD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EA0AD9" w:rsidRPr="00BE757F" w:rsidTr="006D60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l</w:t>
            </w:r>
            <w:r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ion</w:t>
            </w:r>
            <w:r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983D1C">
              <w:rPr>
                <w:rFonts w:ascii="Calibri" w:hAnsi="Calibri" w:cs="Calibri"/>
                <w:szCs w:val="16"/>
              </w:rPr>
              <w:t>х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l, of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76,4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121,6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95,0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112,1</w:t>
            </w:r>
          </w:p>
        </w:tc>
      </w:tr>
      <w:tr w:rsidR="00EA0AD9" w:rsidRPr="006A422E" w:rsidTr="006D60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77,5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118,0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98,5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107,2</w:t>
            </w:r>
          </w:p>
        </w:tc>
      </w:tr>
      <w:tr w:rsidR="00EA0AD9" w:rsidRPr="006A422E" w:rsidTr="006D60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73,3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140,6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79,6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135,5</w:t>
            </w:r>
          </w:p>
        </w:tc>
      </w:tr>
      <w:tr w:rsidR="00EA0AD9" w:rsidRPr="006A422E" w:rsidTr="006D60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0F39F3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92,7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125,0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78,2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131,5</w:t>
            </w:r>
          </w:p>
        </w:tc>
      </w:tr>
      <w:tr w:rsidR="00EA0AD9" w:rsidRPr="006A422E" w:rsidTr="006D60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0F39F3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62,9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152,9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80,5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137,9</w:t>
            </w:r>
          </w:p>
        </w:tc>
      </w:tr>
      <w:tr w:rsidR="00EA0AD9" w:rsidRPr="0027504F" w:rsidTr="006D60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60,1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107,3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108,4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128,8</w:t>
            </w:r>
          </w:p>
        </w:tc>
      </w:tr>
      <w:tr w:rsidR="00EA0AD9" w:rsidRPr="006A422E" w:rsidTr="006D60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84,4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81,5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97,5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149,1</w:t>
            </w:r>
          </w:p>
        </w:tc>
      </w:tr>
      <w:tr w:rsidR="00EA0AD9" w:rsidRPr="006A422E" w:rsidTr="006D60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54,9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139,4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138,1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130,8</w:t>
            </w:r>
          </w:p>
        </w:tc>
      </w:tr>
      <w:tr w:rsidR="00EA0AD9" w:rsidRPr="0027504F" w:rsidTr="006D60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983D1C">
              <w:rPr>
                <w:rFonts w:ascii="Calibri" w:hAnsi="Calibri" w:cs="Calibri"/>
                <w:szCs w:val="16"/>
              </w:rPr>
              <w:t>х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81,9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106,0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100,7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102,0</w:t>
            </w:r>
          </w:p>
        </w:tc>
      </w:tr>
      <w:tr w:rsidR="00EA0AD9" w:rsidRPr="0027504F" w:rsidTr="006D60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EA0AD9" w:rsidRPr="00983D1C" w:rsidRDefault="00EA0AD9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67,6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137,3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97,0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101,7</w:t>
            </w:r>
          </w:p>
        </w:tc>
      </w:tr>
      <w:tr w:rsidR="00EA0AD9" w:rsidRPr="006A422E" w:rsidTr="006D60F7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AD9" w:rsidRPr="00983D1C" w:rsidRDefault="00EA0AD9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84,1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98,2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96,7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AD9" w:rsidRPr="00417198" w:rsidRDefault="00EA0AD9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124,0</w:t>
            </w:r>
          </w:p>
        </w:tc>
      </w:tr>
    </w:tbl>
    <w:p w:rsidR="007D39BA" w:rsidRPr="008A6FAD" w:rsidRDefault="007D39BA" w:rsidP="00310164">
      <w:pPr>
        <w:pStyle w:val="3"/>
        <w:tabs>
          <w:tab w:val="center" w:pos="4677"/>
          <w:tab w:val="left" w:pos="8318"/>
        </w:tabs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bookmarkStart w:id="41" w:name="_Toc465247942"/>
      <w:r w:rsidRPr="006A422E">
        <w:rPr>
          <w:rFonts w:ascii="Calibri" w:hAnsi="Calibri"/>
          <w:sz w:val="20"/>
          <w:lang w:val="en-US"/>
        </w:rPr>
        <w:t>2.8 Vo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l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m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r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r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c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f</w:t>
        </w:r>
      </w:smartTag>
      <w:r w:rsidRPr="006A422E">
        <w:rPr>
          <w:rFonts w:ascii="Calibri" w:hAnsi="Calibri"/>
          <w:sz w:val="20"/>
          <w:lang w:val="en-US"/>
        </w:rPr>
        <w:t xml:space="preserve"> GDP 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b</w:t>
        </w:r>
      </w:smartTag>
      <w:r w:rsidRPr="006A422E">
        <w:rPr>
          <w:rFonts w:ascii="Calibri" w:hAnsi="Calibri"/>
          <w:sz w:val="20"/>
          <w:lang w:val="en-US"/>
        </w:rPr>
        <w:t xml:space="preserve">y 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x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p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r w:rsidRPr="006A422E">
        <w:rPr>
          <w:rFonts w:ascii="Calibri" w:hAnsi="Calibri"/>
          <w:sz w:val="20"/>
          <w:lang w:val="en-US"/>
        </w:rPr>
        <w:t>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r w:rsidRPr="006A422E">
        <w:rPr>
          <w:rFonts w:ascii="Calibri" w:hAnsi="Calibri"/>
          <w:sz w:val="20"/>
          <w:lang w:val="en-US"/>
        </w:rPr>
        <w:t>s</w:t>
      </w:r>
      <w:bookmarkEnd w:id="41"/>
      <w:r w:rsidR="00A005EA" w:rsidRPr="00A005EA">
        <w:rPr>
          <w:rFonts w:ascii="Calibri" w:hAnsi="Calibri"/>
          <w:sz w:val="20"/>
          <w:lang w:val="en-US"/>
        </w:rPr>
        <w:t xml:space="preserve"> </w:t>
      </w:r>
      <w:r w:rsidR="008A6FAD">
        <w:rPr>
          <w:rFonts w:ascii="Calibri" w:hAnsi="Calibri"/>
          <w:sz w:val="20"/>
          <w:lang w:val="en-US"/>
        </w:rPr>
        <w:t>at average annual prices of 2005</w:t>
      </w:r>
    </w:p>
    <w:p w:rsidR="007D39BA" w:rsidRPr="006A422E" w:rsidRDefault="007D39BA" w:rsidP="007340B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 w:rsidRPr="006A422E">
        <w:rPr>
          <w:rFonts w:ascii="Calibri" w:hAnsi="Calibri" w:cs="Calibri"/>
          <w:szCs w:val="16"/>
          <w:lang w:val="en-US"/>
        </w:rPr>
        <w:t>pe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cent, qua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te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 xml:space="preserve"> to co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espondent qua</w:t>
      </w:r>
      <w:smartTag w:uri="urn:schemas-microsoft-com:office:smarttags" w:element="PersonName">
        <w:r w:rsidRPr="006A422E">
          <w:rPr>
            <w:rFonts w:ascii="Calibri" w:hAnsi="Calibri" w:cs="Calibri"/>
            <w:szCs w:val="16"/>
            <w:lang w:val="en-US"/>
          </w:rPr>
          <w:t>r</w:t>
        </w:r>
      </w:smartTag>
      <w:r w:rsidRPr="006A422E">
        <w:rPr>
          <w:rFonts w:ascii="Calibri" w:hAnsi="Calibri" w:cs="Calibri"/>
          <w:szCs w:val="16"/>
          <w:lang w:val="en-US"/>
        </w:rPr>
        <w:t>ter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977"/>
        <w:gridCol w:w="1594"/>
        <w:gridCol w:w="1595"/>
        <w:gridCol w:w="1595"/>
        <w:gridCol w:w="1595"/>
      </w:tblGrid>
      <w:tr w:rsidR="007D39BA" w:rsidRPr="006A422E" w:rsidTr="008F7441">
        <w:trPr>
          <w:cantSplit/>
          <w:trHeight w:val="17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III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9BA" w:rsidRPr="006A422E" w:rsidRDefault="007D39BA" w:rsidP="007D39BA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IV qua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</w:p>
        </w:tc>
      </w:tr>
      <w:tr w:rsidR="00E3337F" w:rsidRPr="006A422E" w:rsidTr="008F7441">
        <w:trPr>
          <w:cantSplit/>
        </w:trPr>
        <w:tc>
          <w:tcPr>
            <w:tcW w:w="9356" w:type="dxa"/>
            <w:gridSpan w:val="5"/>
            <w:shd w:val="clear" w:color="auto" w:fill="auto"/>
            <w:vAlign w:val="bottom"/>
          </w:tcPr>
          <w:p w:rsidR="00E3337F" w:rsidRPr="006A422E" w:rsidRDefault="00E3337F" w:rsidP="005D133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201</w:t>
            </w:r>
            <w:r w:rsidR="005D1330">
              <w:rPr>
                <w:rFonts w:ascii="Calibri" w:hAnsi="Calibri" w:cs="Calibri"/>
                <w:b/>
                <w:sz w:val="16"/>
                <w:szCs w:val="16"/>
              </w:rPr>
              <w:t>6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l, of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108,3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96,5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102,3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97,5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99,6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121,7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91,4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95,8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101,8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114,4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96,7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99,7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128,9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86,8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89,4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103,7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101,8</w:t>
            </w:r>
          </w:p>
        </w:tc>
      </w:tr>
      <w:tr w:rsidR="00EA0AD9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EA0AD9" w:rsidRPr="006A422E" w:rsidRDefault="00EA0AD9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EA0AD9" w:rsidRPr="00942EFF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42EFF">
              <w:rPr>
                <w:rFonts w:ascii="Calibri" w:hAnsi="Calibri"/>
                <w:sz w:val="16"/>
                <w:szCs w:val="16"/>
              </w:rPr>
              <w:t>71,9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EA0AD9" w:rsidRPr="00942EFF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42EFF">
              <w:rPr>
                <w:rFonts w:ascii="Calibri" w:hAnsi="Calibri"/>
                <w:sz w:val="16"/>
                <w:szCs w:val="16"/>
              </w:rPr>
              <w:t>118,2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EA0AD9" w:rsidRPr="00942EFF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42EFF">
              <w:rPr>
                <w:rFonts w:ascii="Calibri" w:hAnsi="Calibri"/>
                <w:sz w:val="16"/>
                <w:szCs w:val="16"/>
              </w:rPr>
              <w:t>104,5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EA0AD9" w:rsidRPr="00942EFF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42EFF">
              <w:rPr>
                <w:rFonts w:ascii="Calibri" w:hAnsi="Calibri"/>
                <w:sz w:val="16"/>
                <w:szCs w:val="16"/>
              </w:rPr>
              <w:t>124,6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102,7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103,2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124,3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88,3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91,3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83,7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106,8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94,0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98,7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94,0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100,3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100,5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103,4</w:t>
            </w:r>
          </w:p>
        </w:tc>
      </w:tr>
      <w:tr w:rsidR="005D1330" w:rsidRPr="006A422E" w:rsidTr="008F7441">
        <w:trPr>
          <w:cantSplit/>
        </w:trPr>
        <w:tc>
          <w:tcPr>
            <w:tcW w:w="9356" w:type="dxa"/>
            <w:gridSpan w:val="5"/>
            <w:shd w:val="clear" w:color="auto" w:fill="auto"/>
            <w:vAlign w:val="bottom"/>
          </w:tcPr>
          <w:p w:rsidR="005D1330" w:rsidRPr="006A422E" w:rsidRDefault="005D1330" w:rsidP="005D1330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b/>
                <w:sz w:val="16"/>
                <w:szCs w:val="16"/>
              </w:rPr>
              <w:t>201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7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l, of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96,7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98,9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105,3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96,1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103,9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79,9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106,8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113,0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112,2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90,6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111,8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107,6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111,2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70,6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117,7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113,0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lastRenderedPageBreak/>
              <w:t>non-p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106,6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100,5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105,0</w:t>
            </w:r>
          </w:p>
        </w:tc>
      </w:tr>
      <w:tr w:rsidR="00EA0AD9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EA0AD9" w:rsidRPr="006A422E" w:rsidRDefault="00EA0AD9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EA0AD9" w:rsidRPr="00942EFF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42EFF">
              <w:rPr>
                <w:rFonts w:ascii="Calibri" w:hAnsi="Calibri"/>
                <w:sz w:val="16"/>
                <w:szCs w:val="16"/>
              </w:rPr>
              <w:t>135,9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EA0AD9" w:rsidRPr="00942EFF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42EFF">
              <w:rPr>
                <w:rFonts w:ascii="Calibri" w:hAnsi="Calibri"/>
                <w:sz w:val="16"/>
                <w:szCs w:val="16"/>
              </w:rPr>
              <w:t>92,5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EA0AD9" w:rsidRPr="00942EFF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42EFF">
              <w:rPr>
                <w:rFonts w:ascii="Calibri" w:hAnsi="Calibri"/>
                <w:sz w:val="16"/>
                <w:szCs w:val="16"/>
              </w:rPr>
              <w:t>101,2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EA0AD9" w:rsidRPr="00942EFF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42EFF">
              <w:rPr>
                <w:rFonts w:ascii="Calibri" w:hAnsi="Calibri"/>
                <w:sz w:val="16"/>
                <w:szCs w:val="16"/>
              </w:rPr>
              <w:t>88,3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102,8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106,0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83,5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118,3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116,6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117,5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93,1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103,1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103,8</w:t>
            </w:r>
          </w:p>
        </w:tc>
      </w:tr>
      <w:tr w:rsidR="005D1330" w:rsidRPr="006A422E" w:rsidTr="008F7441">
        <w:trPr>
          <w:cantSplit/>
        </w:trPr>
        <w:tc>
          <w:tcPr>
            <w:tcW w:w="9356" w:type="dxa"/>
            <w:gridSpan w:val="5"/>
            <w:shd w:val="clear" w:color="auto" w:fill="auto"/>
            <w:vAlign w:val="bottom"/>
          </w:tcPr>
          <w:p w:rsidR="005D1330" w:rsidRPr="006A422E" w:rsidRDefault="005D1330" w:rsidP="005D133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2018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l, of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101,6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108,8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97,1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107,9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113,1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100,6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88,3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87,4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90,9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79,7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79,4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72,1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65,5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68,0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98,4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110,7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89,4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97,4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99,6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113,5</w:t>
            </w:r>
          </w:p>
        </w:tc>
      </w:tr>
      <w:tr w:rsidR="00EA0AD9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EA0AD9" w:rsidRPr="006A422E" w:rsidRDefault="00EA0AD9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EA0AD9" w:rsidRPr="00942EFF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42EFF">
              <w:rPr>
                <w:rFonts w:ascii="Calibri" w:hAnsi="Calibri"/>
                <w:sz w:val="16"/>
                <w:szCs w:val="16"/>
              </w:rPr>
              <w:t>93,7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EA0AD9" w:rsidRPr="00942EFF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42EFF">
              <w:rPr>
                <w:rFonts w:ascii="Calibri" w:hAnsi="Calibri"/>
                <w:sz w:val="16"/>
                <w:szCs w:val="16"/>
              </w:rPr>
              <w:t>111,8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EA0AD9" w:rsidRPr="00942EFF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42EFF">
              <w:rPr>
                <w:rFonts w:ascii="Calibri" w:hAnsi="Calibri"/>
                <w:sz w:val="16"/>
                <w:szCs w:val="16"/>
              </w:rPr>
              <w:t>89,7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EA0AD9" w:rsidRPr="00942EFF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942EFF">
              <w:rPr>
                <w:rFonts w:ascii="Calibri" w:hAnsi="Calibri"/>
                <w:sz w:val="16"/>
                <w:szCs w:val="16"/>
              </w:rPr>
              <w:t>123,7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106,2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6A422E">
              <w:rPr>
                <w:rFonts w:ascii="Calibri" w:hAnsi="Calibri" w:cs="Calibri"/>
                <w:szCs w:val="16"/>
              </w:rPr>
              <w:t>х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122,5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107,7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105,1</w:t>
            </w:r>
          </w:p>
        </w:tc>
      </w:tr>
      <w:tr w:rsidR="005D1330" w:rsidRPr="006A422E" w:rsidTr="008F7441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109,4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105,8</w:t>
            </w:r>
          </w:p>
        </w:tc>
      </w:tr>
      <w:tr w:rsidR="005D1330" w:rsidRPr="006A422E" w:rsidTr="008E7734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6A422E" w:rsidRDefault="005D1330" w:rsidP="00F717D8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m</w:t>
              </w:r>
            </w:smartTag>
            <w:r w:rsidRPr="006A422E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103,8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F644A2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F644A2">
              <w:rPr>
                <w:rFonts w:ascii="Calibri" w:hAnsi="Calibri"/>
                <w:sz w:val="16"/>
                <w:szCs w:val="16"/>
              </w:rPr>
              <w:t>104,1</w:t>
            </w:r>
          </w:p>
        </w:tc>
      </w:tr>
      <w:tr w:rsidR="005D1330" w:rsidRPr="006A422E" w:rsidTr="008E7734">
        <w:trPr>
          <w:cantSplit/>
        </w:trPr>
        <w:tc>
          <w:tcPr>
            <w:tcW w:w="9356" w:type="dxa"/>
            <w:gridSpan w:val="5"/>
            <w:shd w:val="clear" w:color="auto" w:fill="auto"/>
            <w:vAlign w:val="bottom"/>
          </w:tcPr>
          <w:p w:rsidR="005D1330" w:rsidRPr="008E7734" w:rsidRDefault="005D1330" w:rsidP="005D1330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2019</w:t>
            </w:r>
          </w:p>
        </w:tc>
      </w:tr>
      <w:tr w:rsidR="005D1330" w:rsidRPr="00770BC8" w:rsidTr="008E7734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l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983D1C">
              <w:rPr>
                <w:rFonts w:ascii="Calibri" w:hAnsi="Calibri" w:cs="Calibri"/>
                <w:szCs w:val="16"/>
              </w:rPr>
              <w:t>х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l, of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105,2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109,4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106,0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108,9</w:t>
            </w:r>
          </w:p>
        </w:tc>
      </w:tr>
      <w:tr w:rsidR="005D1330" w:rsidRPr="008E7734" w:rsidTr="008E7734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105,7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106,1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107,2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105,3</w:t>
            </w:r>
          </w:p>
        </w:tc>
      </w:tr>
      <w:tr w:rsidR="005D1330" w:rsidRPr="008E7734" w:rsidTr="008E7734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101,8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128,5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99,4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130,9</w:t>
            </w:r>
          </w:p>
        </w:tc>
      </w:tr>
      <w:tr w:rsidR="005D1330" w:rsidRPr="008E7734" w:rsidTr="008E7734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92,2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109,2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117,3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117,0</w:t>
            </w:r>
          </w:p>
        </w:tc>
      </w:tr>
      <w:tr w:rsidR="005D1330" w:rsidRPr="008E7734" w:rsidTr="008E7734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110,5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142,9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91,1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139,7</w:t>
            </w:r>
          </w:p>
        </w:tc>
      </w:tr>
      <w:tr w:rsidR="005D1330" w:rsidRPr="00770BC8" w:rsidTr="008E7734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110,3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108,0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103,2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101,8</w:t>
            </w:r>
          </w:p>
        </w:tc>
      </w:tr>
      <w:tr w:rsidR="00EA0AD9" w:rsidRPr="008E7734" w:rsidTr="008E7734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EA0AD9" w:rsidRPr="00983D1C" w:rsidRDefault="00EA0AD9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EA0AD9" w:rsidRPr="00AA2A06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A2A06">
              <w:rPr>
                <w:rFonts w:ascii="Calibri" w:hAnsi="Calibri"/>
                <w:sz w:val="16"/>
                <w:szCs w:val="16"/>
              </w:rPr>
              <w:t>102,4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EA0AD9" w:rsidRPr="00AA2A06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A2A06">
              <w:rPr>
                <w:rFonts w:ascii="Calibri" w:hAnsi="Calibri"/>
                <w:sz w:val="16"/>
                <w:szCs w:val="16"/>
              </w:rPr>
              <w:t>114,6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EA0AD9" w:rsidRPr="00AA2A06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A2A06">
              <w:rPr>
                <w:rFonts w:ascii="Calibri" w:hAnsi="Calibri"/>
                <w:sz w:val="16"/>
                <w:szCs w:val="16"/>
              </w:rPr>
              <w:t>127,2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EA0AD9" w:rsidRPr="00AA2A06" w:rsidRDefault="00EA0AD9" w:rsidP="007C34F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A2A06">
              <w:rPr>
                <w:rFonts w:ascii="Calibri" w:hAnsi="Calibri"/>
                <w:sz w:val="16"/>
                <w:szCs w:val="16"/>
              </w:rPr>
              <w:t>110,6</w:t>
            </w:r>
          </w:p>
        </w:tc>
      </w:tr>
      <w:tr w:rsidR="005D1330" w:rsidRPr="008E7734" w:rsidTr="008E7734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109,4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117,4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114,1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113,9</w:t>
            </w:r>
          </w:p>
        </w:tc>
      </w:tr>
      <w:tr w:rsidR="005D1330" w:rsidRPr="00770BC8" w:rsidTr="008E7734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983D1C">
              <w:rPr>
                <w:rFonts w:ascii="Calibri" w:hAnsi="Calibri" w:cs="Calibri"/>
                <w:szCs w:val="16"/>
              </w:rPr>
              <w:t>х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101,0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101,6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100,4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104,8</w:t>
            </w:r>
          </w:p>
        </w:tc>
      </w:tr>
      <w:tr w:rsidR="005D1330" w:rsidRPr="00770BC8" w:rsidTr="004F50E8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102,5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119,3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117,2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118,9</w:t>
            </w:r>
          </w:p>
        </w:tc>
      </w:tr>
      <w:tr w:rsidR="005D1330" w:rsidRPr="008E7734" w:rsidTr="00FA0E42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983D1C" w:rsidRDefault="005D1330" w:rsidP="008E7734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103,7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104,4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105,0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E4326">
              <w:rPr>
                <w:rFonts w:ascii="Calibri" w:hAnsi="Calibri"/>
                <w:sz w:val="16"/>
                <w:szCs w:val="16"/>
              </w:rPr>
              <w:t>104,9</w:t>
            </w:r>
          </w:p>
        </w:tc>
      </w:tr>
      <w:tr w:rsidR="005D1330" w:rsidRPr="008E7734" w:rsidTr="00FA0E42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5D1330" w:rsidRPr="008E7734" w:rsidRDefault="005D1330" w:rsidP="000F39F3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:rsidR="005D1330" w:rsidRPr="008A6FAD" w:rsidRDefault="005D133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8A6FAD" w:rsidRDefault="005D1330" w:rsidP="005D133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color w:val="000000"/>
                <w:sz w:val="16"/>
                <w:szCs w:val="16"/>
                <w:lang w:val="kk-KZ"/>
              </w:rPr>
              <w:t>2020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8A6FAD" w:rsidRDefault="005D133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:rsidR="005D1330" w:rsidRPr="008A6FAD" w:rsidRDefault="005D133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13FCF" w:rsidRPr="00BE757F" w:rsidTr="00FA0E42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Fi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l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co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ion</w:t>
            </w:r>
            <w:r w:rsidR="00EA0AD9" w:rsidRPr="00EA0AD9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983D1C">
              <w:rPr>
                <w:rFonts w:ascii="Calibri" w:hAnsi="Calibri" w:cs="Calibri"/>
                <w:szCs w:val="16"/>
              </w:rPr>
              <w:t>х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p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n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d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u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e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s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 xml:space="preserve">, 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a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l, of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98,1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99,0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98,6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98,9</w:t>
            </w:r>
          </w:p>
        </w:tc>
      </w:tr>
      <w:tr w:rsidR="00913FCF" w:rsidRPr="008E7734" w:rsidTr="00FA0E42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households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95,6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96,3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96,2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96,5</w:t>
            </w:r>
          </w:p>
        </w:tc>
      </w:tr>
      <w:tr w:rsidR="00913FCF" w:rsidRPr="008E7734" w:rsidTr="00FA0E42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gove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n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ent ad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inist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112,3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111,5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112,4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111,1</w:t>
            </w:r>
          </w:p>
        </w:tc>
      </w:tr>
      <w:tr w:rsidR="00913FCF" w:rsidRPr="008E7734" w:rsidTr="00FA0E42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individual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114,7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120,8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115,6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119,2</w:t>
            </w:r>
          </w:p>
        </w:tc>
      </w:tr>
      <w:tr w:rsidR="00913FCF" w:rsidRPr="008E7734" w:rsidTr="00FA0E42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ind w:left="113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collective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110,6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106,3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110,4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106,8</w:t>
            </w:r>
          </w:p>
        </w:tc>
      </w:tr>
      <w:tr w:rsidR="00913FCF" w:rsidRPr="0027504F" w:rsidTr="00FA0E42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non-p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ofit institutions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ving households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90,0</w:t>
            </w:r>
          </w:p>
        </w:tc>
      </w:tr>
      <w:tr w:rsidR="00913FCF" w:rsidRPr="008E7734" w:rsidTr="00FA0E42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112,9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84,8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87,3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100,0</w:t>
            </w:r>
          </w:p>
        </w:tc>
      </w:tr>
      <w:tr w:rsidR="00913FCF" w:rsidRPr="008E7734" w:rsidTr="00FA0E42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fiхed capital fo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ation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69,4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77,6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107,0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138,4</w:t>
            </w:r>
          </w:p>
        </w:tc>
      </w:tr>
      <w:tr w:rsidR="00913FCF" w:rsidRPr="0027504F" w:rsidTr="00FA0E42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E</w:t>
            </w:r>
            <w:r w:rsidRPr="00983D1C">
              <w:rPr>
                <w:rFonts w:ascii="Calibri" w:hAnsi="Calibri" w:cs="Calibri"/>
                <w:szCs w:val="16"/>
              </w:rPr>
              <w:t>х</w:t>
            </w:r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87,7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88,0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88,9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89,2</w:t>
            </w:r>
          </w:p>
        </w:tc>
      </w:tr>
      <w:tr w:rsidR="00913FCF" w:rsidRPr="0027504F" w:rsidTr="00FA0E42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983D1C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po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ts of goods and se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  <w:lang w:val="en-US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  <w:lang w:val="en-US"/>
              </w:rPr>
              <w:t>vices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89,0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91,8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91,3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91,6</w:t>
            </w:r>
          </w:p>
        </w:tc>
      </w:tr>
      <w:tr w:rsidR="00913FCF" w:rsidRPr="008E7734" w:rsidTr="00FA0E42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983D1C" w:rsidRDefault="00913FCF" w:rsidP="000F39F3">
            <w:pPr>
              <w:pStyle w:val="a9"/>
              <w:rPr>
                <w:rFonts w:ascii="Calibri" w:hAnsi="Calibri" w:cs="Calibri"/>
                <w:szCs w:val="16"/>
              </w:rPr>
            </w:pPr>
            <w:r w:rsidRPr="00983D1C">
              <w:rPr>
                <w:rFonts w:ascii="Calibri" w:hAnsi="Calibri" w:cs="Calibri"/>
                <w:szCs w:val="16"/>
              </w:rPr>
              <w:t>G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oss do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m</w:t>
              </w:r>
            </w:smartTag>
            <w:r w:rsidRPr="00983D1C">
              <w:rPr>
                <w:rFonts w:ascii="Calibri" w:hAnsi="Calibri" w:cs="Calibri"/>
                <w:szCs w:val="16"/>
              </w:rPr>
              <w:t>estic p</w:t>
            </w:r>
            <w:smartTag w:uri="urn:schemas-microsoft-com:office:smarttags" w:element="PersonName">
              <w:r w:rsidRPr="00983D1C">
                <w:rPr>
                  <w:rFonts w:ascii="Calibri" w:hAnsi="Calibri" w:cs="Calibri"/>
                  <w:szCs w:val="16"/>
                </w:rPr>
                <w:t>r</w:t>
              </w:r>
            </w:smartTag>
            <w:r w:rsidRPr="00983D1C">
              <w:rPr>
                <w:rFonts w:ascii="Calibri" w:hAnsi="Calibri" w:cs="Calibri"/>
                <w:szCs w:val="16"/>
              </w:rPr>
              <w:t>oduct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102,3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93,8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94,7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17198">
              <w:rPr>
                <w:rFonts w:ascii="Calibri" w:hAnsi="Calibri"/>
                <w:sz w:val="16"/>
                <w:szCs w:val="16"/>
              </w:rPr>
              <w:t>99,1</w:t>
            </w:r>
          </w:p>
        </w:tc>
      </w:tr>
    </w:tbl>
    <w:p w:rsidR="00A012C8" w:rsidRPr="006A422E" w:rsidRDefault="00A012C8" w:rsidP="008E4887">
      <w:pPr>
        <w:pStyle w:val="a0"/>
        <w:ind w:firstLine="0"/>
        <w:rPr>
          <w:rFonts w:ascii="Calibri" w:hAnsi="Calibri" w:cs="Calibri"/>
          <w:sz w:val="16"/>
          <w:szCs w:val="16"/>
        </w:rPr>
      </w:pPr>
    </w:p>
    <w:p w:rsidR="00073317" w:rsidRPr="006A422E" w:rsidRDefault="00073317" w:rsidP="0042297E">
      <w:pPr>
        <w:pStyle w:val="10"/>
        <w:pBdr>
          <w:bottom w:val="none" w:sz="0" w:space="0" w:color="auto"/>
        </w:pBdr>
        <w:spacing w:before="0" w:after="0"/>
        <w:rPr>
          <w:rFonts w:ascii="Calibri" w:hAnsi="Calibri"/>
          <w:kern w:val="0"/>
          <w:sz w:val="28"/>
          <w:szCs w:val="28"/>
          <w:lang w:val="en-US"/>
        </w:rPr>
      </w:pPr>
      <w:bookmarkStart w:id="42" w:name="_Toc465247943"/>
      <w:r w:rsidRPr="006A422E">
        <w:rPr>
          <w:rFonts w:ascii="Calibri" w:hAnsi="Calibri"/>
          <w:kern w:val="0"/>
          <w:sz w:val="28"/>
          <w:szCs w:val="28"/>
          <w:lang w:val="en-US"/>
        </w:rPr>
        <w:lastRenderedPageBreak/>
        <w:t>3. G</w:t>
      </w:r>
      <w:r w:rsidR="00B80431" w:rsidRPr="006A422E">
        <w:rPr>
          <w:rFonts w:ascii="Calibri" w:hAnsi="Calibri"/>
          <w:kern w:val="0"/>
          <w:sz w:val="28"/>
          <w:szCs w:val="28"/>
          <w:lang w:val="en-US"/>
        </w:rPr>
        <w:t>ross regional product</w:t>
      </w:r>
      <w:bookmarkEnd w:id="42"/>
    </w:p>
    <w:p w:rsidR="00A5325B" w:rsidRPr="006A422E" w:rsidRDefault="00A5325B" w:rsidP="0042297E">
      <w:pPr>
        <w:spacing w:before="240"/>
        <w:ind w:firstLine="284"/>
        <w:jc w:val="both"/>
        <w:rPr>
          <w:rFonts w:ascii="Calibri" w:hAnsi="Calibri" w:cs="Calibri"/>
          <w:sz w:val="28"/>
          <w:szCs w:val="28"/>
          <w:lang w:val="en-US"/>
        </w:rPr>
        <w:sectPr w:rsidR="00A5325B" w:rsidRPr="006A422E" w:rsidSect="00A5325B">
          <w:type w:val="continuous"/>
          <w:pgSz w:w="11907" w:h="16840"/>
          <w:pgMar w:top="1134" w:right="1134" w:bottom="1418" w:left="1418" w:header="720" w:footer="1134" w:gutter="0"/>
          <w:cols w:space="720"/>
          <w:docGrid w:linePitch="272"/>
        </w:sectPr>
      </w:pPr>
    </w:p>
    <w:p w:rsidR="00351A35" w:rsidRPr="006A422E" w:rsidRDefault="00351A35" w:rsidP="00351A35">
      <w:pPr>
        <w:spacing w:before="240"/>
        <w:jc w:val="both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lastRenderedPageBreak/>
        <w:t>Gross regional product (GRP) was calculated by the method of production and meant to be an indicator similar to Gross domestic product of a country. It presents the value of final products and services produced by economic units which are the residents of this region.</w:t>
      </w:r>
    </w:p>
    <w:p w:rsidR="004A6CC5" w:rsidRDefault="00351A35" w:rsidP="004A6CC5">
      <w:pPr>
        <w:ind w:firstLine="284"/>
        <w:jc w:val="both"/>
        <w:rPr>
          <w:rFonts w:ascii="Calibri" w:hAnsi="Calibri" w:cs="Calibri"/>
          <w:lang w:val="en-US"/>
        </w:rPr>
      </w:pPr>
      <w:r w:rsidRPr="006A422E">
        <w:rPr>
          <w:rFonts w:ascii="Calibri" w:hAnsi="Calibri" w:cs="Calibri"/>
          <w:lang w:val="en-US"/>
        </w:rPr>
        <w:t>GRP in market prices presents the sum of gross added value by economic activity types and net taxes on products.</w:t>
      </w:r>
    </w:p>
    <w:p w:rsidR="00073317" w:rsidRPr="006A422E" w:rsidRDefault="00351A35" w:rsidP="004A6CC5">
      <w:pPr>
        <w:ind w:firstLine="284"/>
        <w:jc w:val="both"/>
        <w:rPr>
          <w:rFonts w:ascii="Calibri" w:hAnsi="Calibri" w:cs="Calibri"/>
          <w:lang w:val="en-US"/>
        </w:rPr>
      </w:pPr>
      <w:bookmarkStart w:id="43" w:name="_GoBack"/>
      <w:bookmarkEnd w:id="43"/>
      <w:r w:rsidRPr="006A422E">
        <w:rPr>
          <w:rFonts w:ascii="Calibri" w:hAnsi="Calibri" w:cs="Calibri"/>
          <w:lang w:val="en-US"/>
        </w:rPr>
        <w:t>Distribution of the elements of gross domestic product by regions is implemented by the method of up-down: financial and insurance activity, public administration and defense; mandatory social security in accordance with the salary structure; taxes on products proportional to gross added value.</w:t>
      </w:r>
    </w:p>
    <w:p w:rsidR="00A5325B" w:rsidRPr="006A422E" w:rsidRDefault="00A5325B" w:rsidP="00B27E96">
      <w:pPr>
        <w:pStyle w:val="3"/>
        <w:spacing w:before="120" w:after="120"/>
        <w:ind w:left="284" w:hanging="284"/>
        <w:jc w:val="center"/>
        <w:rPr>
          <w:rFonts w:ascii="Calibri" w:hAnsi="Calibri"/>
          <w:sz w:val="20"/>
          <w:lang w:val="en-US"/>
        </w:rPr>
        <w:sectPr w:rsidR="00A5325B" w:rsidRPr="006A422E" w:rsidSect="004A6CC5">
          <w:type w:val="continuous"/>
          <w:pgSz w:w="11907" w:h="16840"/>
          <w:pgMar w:top="1134" w:right="1134" w:bottom="1418" w:left="1418" w:header="720" w:footer="1134" w:gutter="0"/>
          <w:cols w:space="720"/>
          <w:docGrid w:linePitch="272"/>
        </w:sectPr>
      </w:pPr>
      <w:bookmarkStart w:id="44" w:name="_Toc465247944"/>
    </w:p>
    <w:p w:rsidR="00073317" w:rsidRPr="006A422E" w:rsidRDefault="00073317" w:rsidP="00310164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r w:rsidRPr="006A422E">
        <w:rPr>
          <w:rFonts w:ascii="Calibri" w:hAnsi="Calibri"/>
          <w:sz w:val="20"/>
          <w:lang w:val="en-US"/>
        </w:rPr>
        <w:lastRenderedPageBreak/>
        <w:t>3.1 G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l</w:t>
        </w:r>
      </w:smartTag>
      <w:r w:rsidRPr="006A422E">
        <w:rPr>
          <w:rFonts w:ascii="Calibri" w:hAnsi="Calibri"/>
          <w:sz w:val="20"/>
          <w:lang w:val="en-US"/>
        </w:rPr>
        <w:t>ue</w:t>
      </w:r>
      <w:r w:rsidR="00A005EA" w:rsidRPr="002B4B10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r w:rsidRPr="006A422E">
        <w:rPr>
          <w:rFonts w:ascii="Calibri" w:hAnsi="Calibri"/>
          <w:sz w:val="20"/>
          <w:lang w:val="en-US"/>
        </w:rPr>
        <w:t>d</w:t>
      </w:r>
      <w:r w:rsidR="00A005EA" w:rsidRPr="002B4B10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 xml:space="preserve">by </w:t>
      </w:r>
      <w:bookmarkEnd w:id="44"/>
      <w:r w:rsidR="00351A35" w:rsidRPr="006A422E">
        <w:rPr>
          <w:rFonts w:ascii="Calibri" w:hAnsi="Calibri"/>
          <w:sz w:val="20"/>
          <w:lang w:val="en-US"/>
        </w:rPr>
        <w:t>K</w:t>
      </w:r>
      <w:smartTag w:uri="urn:schemas-microsoft-com:office:smarttags" w:element="PersonName">
        <w:r w:rsidR="00351A35"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="00351A35" w:rsidRPr="006A422E">
          <w:rPr>
            <w:rFonts w:ascii="Calibri" w:hAnsi="Calibri"/>
            <w:sz w:val="20"/>
            <w:lang w:val="en-US"/>
          </w:rPr>
          <w:t>z</w:t>
        </w:r>
      </w:smartTag>
      <w:smartTag w:uri="urn:schemas-microsoft-com:office:smarttags" w:element="PersonName">
        <w:r w:rsidR="00351A35" w:rsidRPr="006A422E">
          <w:rPr>
            <w:rFonts w:ascii="Calibri" w:hAnsi="Calibri"/>
            <w:sz w:val="20"/>
            <w:lang w:val="en-US"/>
          </w:rPr>
          <w:t>a</w:t>
        </w:r>
      </w:smartTag>
      <w:r w:rsidR="00351A35" w:rsidRPr="006A422E">
        <w:rPr>
          <w:rFonts w:ascii="Calibri" w:hAnsi="Calibri"/>
          <w:sz w:val="20"/>
          <w:lang w:val="en-US"/>
        </w:rPr>
        <w:t>k</w:t>
      </w:r>
      <w:smartTag w:uri="urn:schemas-microsoft-com:office:smarttags" w:element="PersonName">
        <w:r w:rsidR="00351A35" w:rsidRPr="006A422E">
          <w:rPr>
            <w:rFonts w:ascii="Calibri" w:hAnsi="Calibri"/>
            <w:sz w:val="20"/>
            <w:lang w:val="en-US"/>
          </w:rPr>
          <w:t>h</w:t>
        </w:r>
      </w:smartTag>
      <w:smartTag w:uri="urn:schemas-microsoft-com:office:smarttags" w:element="PersonName">
        <w:r w:rsidR="00351A35"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="00351A35" w:rsidRPr="006A422E">
          <w:rPr>
            <w:rFonts w:ascii="Calibri" w:hAnsi="Calibri"/>
            <w:sz w:val="20"/>
            <w:lang w:val="en-US"/>
          </w:rPr>
          <w:t>t</w:t>
        </w:r>
      </w:smartTag>
      <w:smartTag w:uri="urn:schemas-microsoft-com:office:smarttags" w:element="PersonName">
        <w:r w:rsidR="00351A35" w:rsidRPr="006A422E">
          <w:rPr>
            <w:rFonts w:ascii="Calibri" w:hAnsi="Calibri"/>
            <w:sz w:val="20"/>
            <w:lang w:val="en-US"/>
          </w:rPr>
          <w:t>a</w:t>
        </w:r>
      </w:smartTag>
      <w:r w:rsidR="00351A35" w:rsidRPr="006A422E">
        <w:rPr>
          <w:rFonts w:ascii="Calibri" w:hAnsi="Calibri"/>
          <w:sz w:val="20"/>
          <w:lang w:val="en-US"/>
        </w:rPr>
        <w:t>n r</w:t>
      </w:r>
      <w:smartTag w:uri="urn:schemas-microsoft-com:office:smarttags" w:element="PersonName">
        <w:r w:rsidR="00351A35" w:rsidRPr="006A422E">
          <w:rPr>
            <w:rFonts w:ascii="Calibri" w:hAnsi="Calibri"/>
            <w:sz w:val="20"/>
            <w:lang w:val="en-US"/>
          </w:rPr>
          <w:t>e</w:t>
        </w:r>
      </w:smartTag>
      <w:r w:rsidR="00351A35" w:rsidRPr="006A422E">
        <w:rPr>
          <w:rFonts w:ascii="Calibri" w:hAnsi="Calibri"/>
          <w:sz w:val="20"/>
          <w:lang w:val="en-US"/>
        </w:rPr>
        <w:t>gio</w:t>
      </w:r>
      <w:smartTag w:uri="urn:schemas-microsoft-com:office:smarttags" w:element="PersonName">
        <w:r w:rsidR="00351A35"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="00351A35" w:rsidRPr="006A422E">
          <w:rPr>
            <w:rFonts w:ascii="Calibri" w:hAnsi="Calibri"/>
            <w:sz w:val="20"/>
            <w:lang w:val="en-US"/>
          </w:rPr>
          <w:t>s</w:t>
        </w:r>
      </w:smartTag>
    </w:p>
    <w:p w:rsidR="00073317" w:rsidRPr="006A422E" w:rsidRDefault="00692328" w:rsidP="002C41E9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>million</w:t>
      </w:r>
      <w:r w:rsidR="00073317" w:rsidRPr="006A422E">
        <w:rPr>
          <w:rFonts w:ascii="Calibri" w:hAnsi="Calibri" w:cs="Calibri"/>
          <w:szCs w:val="16"/>
          <w:lang w:val="en-US"/>
        </w:rPr>
        <w:t xml:space="preserve"> tenge</w:t>
      </w:r>
    </w:p>
    <w:tbl>
      <w:tblPr>
        <w:tblW w:w="5000" w:type="pct"/>
        <w:tblCellMar>
          <w:left w:w="42" w:type="dxa"/>
          <w:right w:w="42" w:type="dxa"/>
        </w:tblCellMar>
        <w:tblLook w:val="0000"/>
      </w:tblPr>
      <w:tblGrid>
        <w:gridCol w:w="2169"/>
        <w:gridCol w:w="1297"/>
        <w:gridCol w:w="1495"/>
        <w:gridCol w:w="1495"/>
        <w:gridCol w:w="1495"/>
        <w:gridCol w:w="1488"/>
      </w:tblGrid>
      <w:tr w:rsidR="00073317" w:rsidRPr="009B6ECF" w:rsidTr="00D467AB">
        <w:trPr>
          <w:cantSplit/>
          <w:trHeight w:val="340"/>
        </w:trPr>
        <w:tc>
          <w:tcPr>
            <w:tcW w:w="11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17" w:rsidRPr="006A422E" w:rsidRDefault="00073317" w:rsidP="005131C0">
            <w:pPr>
              <w:pStyle w:val="a6"/>
              <w:spacing w:before="0" w:after="0"/>
              <w:rPr>
                <w:rFonts w:ascii="Calibri" w:hAnsi="Calibri" w:cs="Calibri"/>
                <w:szCs w:val="16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17" w:rsidRPr="006A422E" w:rsidRDefault="00073317" w:rsidP="00073317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17" w:rsidRPr="006A422E" w:rsidRDefault="00073317" w:rsidP="00FF6FEE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kk-KZ"/>
              </w:rPr>
              <w:t>Agriculture, forestry an</w:t>
            </w:r>
            <w:r w:rsidR="00FF6FEE">
              <w:rPr>
                <w:rFonts w:ascii="Calibri" w:hAnsi="Calibri" w:cs="Calibri"/>
                <w:sz w:val="16"/>
                <w:szCs w:val="16"/>
                <w:lang w:val="en-US"/>
              </w:rPr>
              <w:t>d</w:t>
            </w:r>
            <w:r w:rsidRPr="006A422E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fishing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17" w:rsidRPr="00270E3E" w:rsidRDefault="00073317" w:rsidP="00073317">
            <w:pPr>
              <w:pStyle w:val="a6"/>
              <w:jc w:val="center"/>
              <w:rPr>
                <w:rFonts w:ascii="Calibri" w:hAnsi="Calibri" w:cs="Calibri"/>
                <w:szCs w:val="16"/>
              </w:rPr>
            </w:pPr>
            <w:r w:rsidRPr="00270E3E">
              <w:rPr>
                <w:rFonts w:ascii="Calibri" w:hAnsi="Calibri" w:cs="Calibri"/>
                <w:szCs w:val="16"/>
              </w:rPr>
              <w:t>Indust</w:t>
            </w:r>
            <w:r w:rsidRPr="006A422E">
              <w:rPr>
                <w:rFonts w:ascii="Calibri" w:hAnsi="Calibri" w:cs="Calibri"/>
                <w:szCs w:val="16"/>
                <w:lang w:val="en-US"/>
              </w:rPr>
              <w:t>r</w:t>
            </w:r>
            <w:r w:rsidRPr="00270E3E">
              <w:rPr>
                <w:rFonts w:ascii="Calibri" w:hAnsi="Calibri" w:cs="Calibri"/>
                <w:szCs w:val="16"/>
              </w:rPr>
              <w:t>y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17" w:rsidRPr="006A422E" w:rsidRDefault="00073317" w:rsidP="0007331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A422E">
              <w:rPr>
                <w:rFonts w:ascii="Calibri" w:hAnsi="Calibri" w:cs="Calibri"/>
                <w:sz w:val="16"/>
                <w:szCs w:val="16"/>
              </w:rPr>
              <w:t>Construction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73317" w:rsidRPr="006A422E" w:rsidRDefault="00073317" w:rsidP="00073317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6A422E">
              <w:rPr>
                <w:rFonts w:ascii="Calibri" w:hAnsi="Calibri" w:cs="Calibri"/>
                <w:sz w:val="16"/>
                <w:szCs w:val="16"/>
                <w:lang w:val="kk-KZ"/>
              </w:rPr>
              <w:t>Wholesale and retail trade; repair of motor vehicles and motorcycles</w:t>
            </w:r>
          </w:p>
        </w:tc>
      </w:tr>
      <w:tr w:rsidR="00073317" w:rsidRPr="006A422E" w:rsidTr="00073317">
        <w:tc>
          <w:tcPr>
            <w:tcW w:w="1149" w:type="pct"/>
            <w:shd w:val="clear" w:color="auto" w:fill="auto"/>
            <w:vAlign w:val="bottom"/>
          </w:tcPr>
          <w:p w:rsidR="00073317" w:rsidRPr="00511195" w:rsidRDefault="00073317" w:rsidP="00351A35">
            <w:pPr>
              <w:pStyle w:val="a9"/>
              <w:rPr>
                <w:rFonts w:ascii="Calibri" w:hAnsi="Calibri" w:cs="Calibri"/>
                <w:b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b/>
                <w:szCs w:val="16"/>
                <w:lang w:val="en-US"/>
              </w:rPr>
              <w:t>Republic of Kazakhstan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73317" w:rsidRPr="006A422E" w:rsidRDefault="00073317" w:rsidP="0007331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:rsidR="00073317" w:rsidRPr="006A422E" w:rsidRDefault="00073317" w:rsidP="0007331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:rsidR="00073317" w:rsidRPr="006A422E" w:rsidRDefault="00073317" w:rsidP="0007331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:rsidR="00073317" w:rsidRPr="006A422E" w:rsidRDefault="00073317" w:rsidP="0007331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:rsidR="00073317" w:rsidRPr="006A422E" w:rsidRDefault="00073317" w:rsidP="0007331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D1330" w:rsidRPr="006A422E" w:rsidTr="008E7734">
        <w:tc>
          <w:tcPr>
            <w:tcW w:w="1149" w:type="pct"/>
            <w:shd w:val="clear" w:color="auto" w:fill="auto"/>
            <w:vAlign w:val="bottom"/>
          </w:tcPr>
          <w:p w:rsidR="005D1330" w:rsidRPr="002350E5" w:rsidRDefault="005D1330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5D1330" w:rsidRPr="00574E25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46 971 150,0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5D1330" w:rsidRPr="00574E25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2 140 007,6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5D1330" w:rsidRPr="00574E25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12 262 514,9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5D1330" w:rsidRPr="00574E25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2 758 760,4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5D1330" w:rsidRPr="00574E25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7 898 849,7</w:t>
            </w:r>
          </w:p>
        </w:tc>
      </w:tr>
      <w:tr w:rsidR="005D1330" w:rsidRPr="006A422E" w:rsidTr="008E7734">
        <w:tc>
          <w:tcPr>
            <w:tcW w:w="1149" w:type="pct"/>
            <w:shd w:val="clear" w:color="auto" w:fill="auto"/>
            <w:vAlign w:val="bottom"/>
          </w:tcPr>
          <w:p w:rsidR="005D1330" w:rsidRPr="006C265A" w:rsidRDefault="005D1330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54 378 857,8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2 456 284,6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14 600 972,1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2 977 116,2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9 141 161,9</w:t>
            </w:r>
          </w:p>
        </w:tc>
      </w:tr>
      <w:tr w:rsidR="005D1330" w:rsidRPr="006A422E" w:rsidTr="008E7734">
        <w:tc>
          <w:tcPr>
            <w:tcW w:w="1149" w:type="pct"/>
            <w:shd w:val="clear" w:color="auto" w:fill="auto"/>
            <w:vAlign w:val="bottom"/>
          </w:tcPr>
          <w:p w:rsidR="005D1330" w:rsidRDefault="005D1330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61 819 536,4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2 717 499,1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17 421 280,9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3 285 914,9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5D1330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10 366 506,1</w:t>
            </w:r>
          </w:p>
        </w:tc>
      </w:tr>
      <w:tr w:rsidR="005D1330" w:rsidRPr="006A422E" w:rsidTr="00073317">
        <w:tc>
          <w:tcPr>
            <w:tcW w:w="1149" w:type="pct"/>
            <w:shd w:val="clear" w:color="auto" w:fill="auto"/>
            <w:vAlign w:val="bottom"/>
          </w:tcPr>
          <w:p w:rsidR="005D1330" w:rsidRDefault="005D1330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69 532 626,5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3 105 560,7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19 154 492,5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3 811 296,8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11 788 364,0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B022B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70 649 033,2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3 808 889,1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19 098 171,4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4 285 102,3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12 166 037,6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3350C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2350E5">
              <w:rPr>
                <w:rFonts w:ascii="Calibri" w:hAnsi="Calibri"/>
                <w:szCs w:val="16"/>
                <w:lang w:val="en-US"/>
              </w:rPr>
              <w:t>Akmola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1 344 334,6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202 310,1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329 571,6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79 310,7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185 192,5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6C265A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1 552 703,8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229 074,9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364 344,3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105 743,0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200 909,4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1 699 883,9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246 803,0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433 099,3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93 070,9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219 634,0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1 933 580,2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284 170,7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508 948,0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116 726,7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228 521,2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B44D32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2 283 939,8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382 975,9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659 451,7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143 110,7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913FCF">
            <w:pPr>
              <w:jc w:val="right"/>
              <w:rPr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243 062,7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3350C3" w:rsidRDefault="00913FCF" w:rsidP="003350C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2350E5">
              <w:rPr>
                <w:rFonts w:ascii="Calibri" w:hAnsi="Calibri"/>
                <w:szCs w:val="16"/>
                <w:lang w:val="en-US"/>
              </w:rPr>
              <w:t>Akt</w:t>
            </w:r>
            <w:r>
              <w:rPr>
                <w:rFonts w:ascii="Calibri" w:hAnsi="Calibri"/>
                <w:szCs w:val="16"/>
                <w:lang w:val="en-US"/>
              </w:rPr>
              <w:t>obe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2 071 115,8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101 898,7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747 606,8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111 023,4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364 321,4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D87D44" w:rsidRDefault="00913FCF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2 341 889,2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118 216,9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842 512,4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122 675,1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418 811,5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B80906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2 708 455,4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139 751,0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988 421,9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146 113,7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F1F4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F1F45">
              <w:rPr>
                <w:rFonts w:ascii="Calibri" w:hAnsi="Calibri"/>
                <w:color w:val="000000"/>
                <w:sz w:val="16"/>
                <w:szCs w:val="16"/>
              </w:rPr>
              <w:t>448 728,2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B80906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2 974 420,9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152 072,7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1 047 495,6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160 024,5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516 192,5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B80906" w:rsidRDefault="00913FCF" w:rsidP="001A1C78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2 956 872,2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189 251,5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958 912,7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169 917,1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518 569,9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3350C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2350E5">
              <w:rPr>
                <w:rFonts w:ascii="Calibri" w:hAnsi="Calibri"/>
                <w:szCs w:val="16"/>
                <w:lang w:val="en-US"/>
              </w:rPr>
              <w:t>Almaty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2 190 005,1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343 788,1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452 361,9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207 750,0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221 500,8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6C265A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2 472 041,8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374 140,9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577 364,7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224 811,8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254 542,6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2 795 117,0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436 281,3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687 218,5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242 073,1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279 966,0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3 246 080,4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514 593,7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740 283,3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254 871,1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348 540,2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9E20A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3 731 039,5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568 921,1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1 008 769,8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277 650,0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444 944,8</w:t>
            </w:r>
          </w:p>
        </w:tc>
      </w:tr>
      <w:tr w:rsidR="00913FCF" w:rsidRPr="006A422E" w:rsidTr="00073317">
        <w:trPr>
          <w:trHeight w:val="159"/>
        </w:trPr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3350C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2350E5">
              <w:rPr>
                <w:rFonts w:ascii="Calibri" w:hAnsi="Calibri"/>
                <w:szCs w:val="16"/>
                <w:lang w:val="en-US"/>
              </w:rPr>
              <w:t>Atyrau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74E2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74E2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74E2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74E2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574E2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5 200 673,2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57 802,3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2 556 628,9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485 128,6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175 978,5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6C265A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5 947 653,8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56 176,6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2 788 135,9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464 498,3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421 516,3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7 818 812,1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61 405,2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3 611 740,2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537 225,3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833 834,9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9 327 263,3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68 353,9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4 449 415,8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723 031,5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971 012,7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9E20A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7 738 259,2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77 712,1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3 537 260,7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747 057,9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859 202,7</w:t>
            </w:r>
          </w:p>
        </w:tc>
      </w:tr>
      <w:tr w:rsidR="00913FCF" w:rsidRPr="006A422E" w:rsidTr="00073317">
        <w:trPr>
          <w:trHeight w:val="147"/>
        </w:trPr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3350C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/>
                <w:szCs w:val="16"/>
                <w:lang w:val="en-US"/>
              </w:rPr>
              <w:t xml:space="preserve">Batys </w:t>
            </w:r>
            <w:r w:rsidRPr="002350E5">
              <w:rPr>
                <w:rFonts w:ascii="Calibri" w:hAnsi="Calibri"/>
                <w:szCs w:val="16"/>
                <w:lang w:val="en-US"/>
              </w:rPr>
              <w:t>Kazakhstan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2 032 669,9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74 418,1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1 016 587,0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81 941,0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182 396,2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D87D44" w:rsidRDefault="00913FCF" w:rsidP="007250AF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2 337 505,7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82 267,7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1 135 585,8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94 054,6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217 021,3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611780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2 790 661,6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81 595,0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1 439 735,4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116 594,5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227 750,8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611780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2 946 389,1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96 622,0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1 400 340,7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151 163,8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271 122,8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611780" w:rsidRDefault="00913FCF" w:rsidP="009E20AD">
            <w:pPr>
              <w:pStyle w:val="a9"/>
              <w:rPr>
                <w:rFonts w:ascii="Calibri" w:hAnsi="Calibri" w:cs="Calibri"/>
                <w:szCs w:val="16"/>
              </w:rPr>
            </w:pPr>
            <w:r>
              <w:rPr>
                <w:rFonts w:ascii="Calibri" w:hAnsi="Calibri" w:cs="Calibri"/>
                <w:szCs w:val="16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2 735 953,1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119 646,5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1 233 608,2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155 456,6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261 334,7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3350C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2350E5">
              <w:rPr>
                <w:rFonts w:ascii="Calibri" w:hAnsi="Calibri"/>
                <w:szCs w:val="16"/>
                <w:lang w:val="en-US"/>
              </w:rPr>
              <w:t>Zhambyl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1 182 798,9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126 372,3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213 831,6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93 781,5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139 589,1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Pr="006C265A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1 350 661,6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142 339,4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233 915,5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101 608,7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158 734,0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1 532 118,6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154 045,6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280 115,2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116 450,2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175 473,9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1 712 883,6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177 130,0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328 116,5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130 549,8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180 479,3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9E20A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1 901 385,0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218 522,6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387 195,6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163 182,8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199 816,1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3350C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2350E5">
              <w:rPr>
                <w:rFonts w:ascii="Calibri" w:hAnsi="Calibri"/>
                <w:szCs w:val="16"/>
                <w:lang w:val="en-US"/>
              </w:rPr>
              <w:t>Karagandy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3 712 055,9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138 727,8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1 678 881,0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125 027,1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521 126,7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6C265A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4 284 362,6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153 805,0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1 958 558,5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140 523,8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592 058,5</w:t>
            </w:r>
          </w:p>
        </w:tc>
      </w:tr>
      <w:tr w:rsidR="00913FCF" w:rsidRPr="006A422E" w:rsidTr="00A260BB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4 734 402,0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170 949,6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2 147 845,5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178 606,2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659 566,7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5 388 260,6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196 063,7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2 447 519,4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356 229,0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720 338,0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9E20A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6 099 856,2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231 792,9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2 982 863,0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392 250,9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417198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17198">
              <w:rPr>
                <w:rFonts w:ascii="Calibri" w:hAnsi="Calibri"/>
                <w:color w:val="000000"/>
                <w:sz w:val="16"/>
                <w:szCs w:val="16"/>
              </w:rPr>
              <w:t>759 424,8</w:t>
            </w:r>
          </w:p>
        </w:tc>
      </w:tr>
      <w:tr w:rsidR="00913FCF" w:rsidRPr="006A422E" w:rsidTr="00A260BB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3350C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2350E5">
              <w:rPr>
                <w:rFonts w:ascii="Calibri" w:hAnsi="Calibri"/>
                <w:szCs w:val="16"/>
                <w:lang w:val="en-US"/>
              </w:rPr>
              <w:t>Kostanai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1 522 282,1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191 640,6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342 811,1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63 865,1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257 162,6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Pr="006C265A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1 850 281,0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229 992,0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442 118,1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89 704,1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288 199,1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2 069 286,2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240 170,4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515 712,1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118 053,1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323 344,7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lastRenderedPageBreak/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2 451 736,4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240 552,7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723 617,2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129 273,4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353 646,3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9E20A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2 872 209,6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335 849,0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951 229,2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165 327,8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358 538,1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3350C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2350E5">
              <w:rPr>
                <w:rFonts w:ascii="Calibri" w:hAnsi="Calibri"/>
                <w:szCs w:val="16"/>
                <w:lang w:val="en-US"/>
              </w:rPr>
              <w:t>Kyzylorda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1 308 295,3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48 523,7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483 176,4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61 653,6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99 620,1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Pr="006C265A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1 430 980,1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56 211,5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521 083,8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70 741,0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120 173,6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1 647 016,4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64 978,9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663 242,9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90 760,8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137 154,5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1 828 864,7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87 046,2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624 768,5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141 595,4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153 240,2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9E20A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1 645 067,2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103 866,8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491 141,5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101 439,9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154 896,3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3350C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/>
                <w:szCs w:val="16"/>
                <w:lang w:val="en-US"/>
              </w:rPr>
              <w:t>Mangystau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2 463 408,1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12 030,3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1 196 912,0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146 258,9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109 437,6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Pr="006C265A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3 296 136,8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14 921,8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1 940 908,9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169 685,0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122 168,0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3 803 063,3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19 281,4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2 283 040,8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181 410,9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139 890,1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3 685 383,5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22 849,0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1 983 019,2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161 765,0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171 704,6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9E20A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3 074 392,9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21 754,6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1 498 700,3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184 447,6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167 824,6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3350C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2350E5">
              <w:rPr>
                <w:rFonts w:ascii="Calibri" w:hAnsi="Calibri"/>
                <w:szCs w:val="16"/>
                <w:lang w:val="en-US"/>
              </w:rPr>
              <w:t>Pavlodar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1 975 487,3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98 230,3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749 559,4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132 460,0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204 288,9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Pr="006C265A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2 369 297,8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117 700,1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965 078,1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146 541,9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230 686,0</w:t>
            </w:r>
          </w:p>
        </w:tc>
      </w:tr>
      <w:tr w:rsidR="00913FCF" w:rsidRPr="006A422E" w:rsidTr="008E7734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2 746 652,1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135 784,3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1 134 743,1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159 321,8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356 122,3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3 029 608,9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142 923,4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1 213 546,4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173 625,7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389 631,2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9E20A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3 120 136,9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181 055,2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1 286 638,4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185 445,8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471 482,8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3350C3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2350E5">
              <w:rPr>
                <w:rFonts w:ascii="Calibri" w:hAnsi="Calibri"/>
                <w:szCs w:val="16"/>
                <w:lang w:val="en-US"/>
              </w:rPr>
              <w:t>S</w:t>
            </w:r>
            <w:r>
              <w:rPr>
                <w:rFonts w:ascii="Calibri" w:hAnsi="Calibri"/>
                <w:szCs w:val="16"/>
                <w:lang w:val="en-US"/>
              </w:rPr>
              <w:t xml:space="preserve">oltustik </w:t>
            </w:r>
            <w:r w:rsidRPr="002350E5">
              <w:rPr>
                <w:rFonts w:ascii="Calibri" w:hAnsi="Calibri"/>
                <w:szCs w:val="16"/>
                <w:lang w:val="en-US"/>
              </w:rPr>
              <w:t>Kazakhstan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D451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2350E5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918 236,9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219 764,1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123 691,7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39 601,0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574E25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145 806,1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6C265A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1 113 959,4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281 461,5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157 355,2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46 840,4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166 523,9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1 212 007,8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289 624,7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160 189,3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57 412,1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200 759,9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1 382 322,2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351 801,4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176 079,9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66 510,1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208 472,8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Default="00913FCF" w:rsidP="009E20AD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1 571 903,6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446 349,9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221 807,9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74 588,6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216 470,6</w:t>
            </w:r>
          </w:p>
        </w:tc>
      </w:tr>
      <w:tr w:rsidR="00913FCF" w:rsidRPr="006A422E" w:rsidTr="00073317">
        <w:tc>
          <w:tcPr>
            <w:tcW w:w="1149" w:type="pct"/>
            <w:shd w:val="clear" w:color="auto" w:fill="auto"/>
            <w:vAlign w:val="bottom"/>
          </w:tcPr>
          <w:p w:rsidR="00913FCF" w:rsidRPr="008259DE" w:rsidRDefault="00913FCF" w:rsidP="009E20AD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Turkistan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913FCF" w:rsidRDefault="00913FCF" w:rsidP="009E20A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9E20A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9E20A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:rsidR="00913FCF" w:rsidRDefault="00913FCF" w:rsidP="009E20A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:rsidR="00913FCF" w:rsidRDefault="00913FCF" w:rsidP="009E20A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Pr="002350E5" w:rsidRDefault="00B251FF" w:rsidP="00665FD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1 440 752,0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261 973,5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310 438,6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91 950,1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61 129,9</w:t>
            </w: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Pr="006C265A" w:rsidRDefault="00B251FF" w:rsidP="00665FD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1 475 670,3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283 389,3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300 787,6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99 210,3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15 110,8</w:t>
            </w: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Pr="00792116" w:rsidRDefault="00B251FF" w:rsidP="008259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792116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1 659 958,8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92116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323 231,5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92116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324 423,8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92116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108 206,0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792116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kk-KZ"/>
              </w:rPr>
            </w:pPr>
            <w:r w:rsidRPr="00792116">
              <w:rPr>
                <w:rFonts w:ascii="Calibri" w:hAnsi="Calibri"/>
                <w:color w:val="000000"/>
                <w:sz w:val="16"/>
                <w:szCs w:val="16"/>
              </w:rPr>
              <w:t>85 823,6</w:t>
            </w: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Pr="00792116" w:rsidRDefault="00B251FF" w:rsidP="00283BFC">
            <w:pPr>
              <w:pStyle w:val="a9"/>
              <w:rPr>
                <w:rFonts w:ascii="Calibri" w:hAnsi="Calibri"/>
                <w:color w:val="000000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2 016 120,7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375 552,6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357 964,0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142 077,2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105 912,4</w:t>
            </w: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Default="00B251FF" w:rsidP="00283BFC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2 384 159,3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453 018,5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391 627,7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239 411,3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119 194,5</w:t>
            </w: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Pr="002350E5" w:rsidRDefault="00B251FF" w:rsidP="008259D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/>
                <w:szCs w:val="16"/>
                <w:lang w:val="en-US"/>
              </w:rPr>
              <w:t xml:space="preserve">Shygys </w:t>
            </w:r>
            <w:r w:rsidRPr="002350E5">
              <w:rPr>
                <w:rFonts w:ascii="Calibri" w:hAnsi="Calibri"/>
                <w:szCs w:val="16"/>
                <w:lang w:val="en-US"/>
              </w:rPr>
              <w:t>Kazakhstan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Pr="002350E5" w:rsidRDefault="00B251F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2 793 895,7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241 004,1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950 254,3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169 080,7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342 210,4</w:t>
            </w: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Pr="006C265A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3 174 812,8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285 775,6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1 023 687,4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176 406,7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384 576,0</w:t>
            </w: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3 589 332,8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327 204,8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1 265 479,5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191 772,9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443 555,4</w:t>
            </w: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4 024 968,4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363 505,0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1 445 987,1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210 029,3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524 705,2</w:t>
            </w: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Default="00B251FF" w:rsidP="008259D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4 605 532,1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441 321,8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1 645 952,1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289 537,0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650 120,2</w:t>
            </w: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Pr="002350E5" w:rsidRDefault="00B251FF" w:rsidP="008259D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Nur-Sultan</w:t>
            </w:r>
            <w:r>
              <w:rPr>
                <w:rFonts w:ascii="Calibri" w:hAnsi="Calibri" w:cs="Calibri"/>
                <w:szCs w:val="16"/>
              </w:rPr>
              <w:t xml:space="preserve"> </w:t>
            </w:r>
            <w:smartTag w:uri="urn:schemas-microsoft-com:office:smarttags" w:element="PersonName">
              <w:r w:rsidRPr="002350E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2350E5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2350E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2350E5">
              <w:rPr>
                <w:rFonts w:ascii="Calibri" w:hAnsi="Calibri" w:cs="Calibri"/>
                <w:szCs w:val="16"/>
                <w:lang w:val="en-US"/>
              </w:rPr>
              <w:t>y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B251FF" w:rsidRPr="006A422E" w:rsidTr="008E7734">
        <w:tc>
          <w:tcPr>
            <w:tcW w:w="1149" w:type="pct"/>
            <w:shd w:val="clear" w:color="auto" w:fill="auto"/>
            <w:vAlign w:val="bottom"/>
          </w:tcPr>
          <w:p w:rsidR="00B251FF" w:rsidRPr="002350E5" w:rsidRDefault="00B251F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2350E5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4 865 315,4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4 827,9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225 148,7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534 935,3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861 263,1</w:t>
            </w:r>
          </w:p>
        </w:tc>
      </w:tr>
      <w:tr w:rsidR="00B251FF" w:rsidRPr="006A422E" w:rsidTr="008E7734">
        <w:tc>
          <w:tcPr>
            <w:tcW w:w="1149" w:type="pct"/>
            <w:shd w:val="clear" w:color="auto" w:fill="auto"/>
            <w:vAlign w:val="bottom"/>
          </w:tcPr>
          <w:p w:rsidR="00B251FF" w:rsidRPr="006C265A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5 775 621,1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6 142,0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299 262,2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568 240,5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961 381,9</w:t>
            </w:r>
          </w:p>
        </w:tc>
      </w:tr>
      <w:tr w:rsidR="00B251FF" w:rsidRPr="006A422E" w:rsidTr="008E7734">
        <w:tc>
          <w:tcPr>
            <w:tcW w:w="1149" w:type="pct"/>
            <w:shd w:val="clear" w:color="auto" w:fill="auto"/>
            <w:vAlign w:val="bottom"/>
          </w:tcPr>
          <w:p w:rsidR="00B251FF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6 705 993,3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4 918,5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351 981,6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476 747,3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1 109 867,6</w:t>
            </w: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7 834 828,5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6 758,3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485 564,4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503 673,0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1 450 404,7</w:t>
            </w: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Default="00B251FF" w:rsidP="008259D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7 975 283,1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4 874,1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588 205,4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548 921,9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1 603 074,9</w:t>
            </w:r>
          </w:p>
        </w:tc>
      </w:tr>
      <w:tr w:rsidR="00B251FF" w:rsidRPr="006A422E" w:rsidTr="00073317">
        <w:tc>
          <w:tcPr>
            <w:tcW w:w="1149" w:type="pct"/>
            <w:shd w:val="clear" w:color="auto" w:fill="auto"/>
            <w:vAlign w:val="bottom"/>
          </w:tcPr>
          <w:p w:rsidR="00B251FF" w:rsidRPr="002350E5" w:rsidRDefault="00B251FF" w:rsidP="008259D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2350E5">
              <w:rPr>
                <w:rFonts w:ascii="Calibri" w:hAnsi="Calibri" w:cs="Calibri"/>
                <w:szCs w:val="16"/>
                <w:lang w:val="en-US"/>
              </w:rPr>
              <w:t xml:space="preserve">Almaty </w:t>
            </w:r>
            <w:smartTag w:uri="urn:schemas-microsoft-com:office:smarttags" w:element="PersonName">
              <w:r w:rsidRPr="002350E5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2350E5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2350E5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2350E5">
              <w:rPr>
                <w:rFonts w:ascii="Calibri" w:hAnsi="Calibri" w:cs="Calibri"/>
                <w:szCs w:val="16"/>
                <w:lang w:val="en-US"/>
              </w:rPr>
              <w:t>y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574E25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B251FF" w:rsidRPr="006A422E" w:rsidTr="008E7734">
        <w:tc>
          <w:tcPr>
            <w:tcW w:w="1149" w:type="pct"/>
            <w:shd w:val="clear" w:color="auto" w:fill="auto"/>
            <w:vAlign w:val="bottom"/>
          </w:tcPr>
          <w:p w:rsidR="00B251FF" w:rsidRPr="006A422E" w:rsidRDefault="00B251F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10 601 347,8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3 948,8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498 553,8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260 937,5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574E25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74E25">
              <w:rPr>
                <w:rFonts w:ascii="Calibri" w:hAnsi="Calibri"/>
                <w:color w:val="000000"/>
                <w:sz w:val="16"/>
                <w:szCs w:val="16"/>
              </w:rPr>
              <w:t>3 779 066,4</w:t>
            </w:r>
          </w:p>
        </w:tc>
      </w:tr>
      <w:tr w:rsidR="00B251FF" w:rsidRPr="006A422E" w:rsidTr="006C6869">
        <w:tc>
          <w:tcPr>
            <w:tcW w:w="1149" w:type="pct"/>
            <w:shd w:val="clear" w:color="auto" w:fill="auto"/>
            <w:vAlign w:val="bottom"/>
          </w:tcPr>
          <w:p w:rsidR="00B251FF" w:rsidRPr="006C265A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11 893 225,9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5 675,6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573 793,7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274 493,0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4 255 037,3</w:t>
            </w:r>
          </w:p>
        </w:tc>
      </w:tr>
      <w:tr w:rsidR="00B251FF" w:rsidRPr="006A422E" w:rsidTr="006C6869">
        <w:tc>
          <w:tcPr>
            <w:tcW w:w="1149" w:type="pct"/>
            <w:shd w:val="clear" w:color="auto" w:fill="auto"/>
            <w:vAlign w:val="bottom"/>
          </w:tcPr>
          <w:p w:rsidR="00B251FF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12 132 649,7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6 290,4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601 042,1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301 689,4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4 234 556,6</w:t>
            </w:r>
          </w:p>
        </w:tc>
      </w:tr>
      <w:tr w:rsidR="00B251FF" w:rsidRPr="006A422E" w:rsidTr="005C0FF2">
        <w:tc>
          <w:tcPr>
            <w:tcW w:w="1149" w:type="pct"/>
            <w:shd w:val="clear" w:color="auto" w:fill="auto"/>
            <w:vAlign w:val="bottom"/>
          </w:tcPr>
          <w:p w:rsidR="00B251FF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13 546 958,4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6 949,3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720 601,9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326 802,9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4 654 773,4</w:t>
            </w:r>
          </w:p>
        </w:tc>
      </w:tr>
      <w:tr w:rsidR="00B251FF" w:rsidRPr="006A422E" w:rsidTr="008259DE">
        <w:tc>
          <w:tcPr>
            <w:tcW w:w="1149" w:type="pct"/>
            <w:shd w:val="clear" w:color="auto" w:fill="auto"/>
            <w:vAlign w:val="bottom"/>
          </w:tcPr>
          <w:p w:rsidR="00B251FF" w:rsidRDefault="00B251FF" w:rsidP="008259D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13 459 802,6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8 275,0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739 054,1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352 241,0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4 466 864,5</w:t>
            </w:r>
          </w:p>
        </w:tc>
      </w:tr>
      <w:tr w:rsidR="00B251FF" w:rsidRPr="006A422E" w:rsidTr="008259DE">
        <w:tc>
          <w:tcPr>
            <w:tcW w:w="1149" w:type="pct"/>
            <w:shd w:val="clear" w:color="auto" w:fill="auto"/>
            <w:vAlign w:val="bottom"/>
          </w:tcPr>
          <w:p w:rsidR="00B251FF" w:rsidRPr="008259DE" w:rsidRDefault="00B251FF" w:rsidP="008259D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 w:cs="Calibri"/>
                <w:szCs w:val="16"/>
                <w:lang w:val="en-US"/>
              </w:rPr>
              <w:t>Shymkent city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:rsidR="00B251FF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B251FF" w:rsidRPr="006A422E" w:rsidTr="008259DE">
        <w:tc>
          <w:tcPr>
            <w:tcW w:w="1149" w:type="pct"/>
            <w:shd w:val="clear" w:color="auto" w:fill="auto"/>
            <w:vAlign w:val="bottom"/>
          </w:tcPr>
          <w:p w:rsidR="00B251FF" w:rsidRPr="006A422E" w:rsidRDefault="00B251FF" w:rsidP="00665FDF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1 348 476,0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12 746,9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386 500,1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74 055,9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248 759,4</w:t>
            </w:r>
          </w:p>
        </w:tc>
      </w:tr>
      <w:tr w:rsidR="00B251FF" w:rsidRPr="006A422E" w:rsidTr="008259DE">
        <w:tc>
          <w:tcPr>
            <w:tcW w:w="1149" w:type="pct"/>
            <w:shd w:val="clear" w:color="auto" w:fill="auto"/>
            <w:vAlign w:val="bottom"/>
          </w:tcPr>
          <w:p w:rsidR="00B251FF" w:rsidRPr="006C265A" w:rsidRDefault="00B251FF" w:rsidP="00665FD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1 712 054,1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18 993,8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476 480,0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81 338,0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333 711,7</w:t>
            </w:r>
          </w:p>
        </w:tc>
      </w:tr>
      <w:tr w:rsidR="00B251FF" w:rsidRPr="006A422E" w:rsidTr="00283BFC">
        <w:tc>
          <w:tcPr>
            <w:tcW w:w="1149" w:type="pct"/>
            <w:shd w:val="clear" w:color="auto" w:fill="auto"/>
            <w:vAlign w:val="bottom"/>
          </w:tcPr>
          <w:p w:rsidR="00B251FF" w:rsidRDefault="00B251FF" w:rsidP="008259D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2 174 125,4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15 183,5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533 249,7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170 406,7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Default="00B251FF" w:rsidP="008259D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490 476,9</w:t>
            </w:r>
          </w:p>
        </w:tc>
      </w:tr>
      <w:tr w:rsidR="00B251FF" w:rsidRPr="006A422E" w:rsidTr="005D1330">
        <w:tc>
          <w:tcPr>
            <w:tcW w:w="1149" w:type="pct"/>
            <w:shd w:val="clear" w:color="auto" w:fill="auto"/>
            <w:vAlign w:val="bottom"/>
          </w:tcPr>
          <w:p w:rsidR="00B251FF" w:rsidRDefault="00B251FF" w:rsidP="008259D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2 202 956,7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18 616,1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501 224,6</w:t>
            </w:r>
          </w:p>
        </w:tc>
        <w:tc>
          <w:tcPr>
            <w:tcW w:w="792" w:type="pct"/>
            <w:shd w:val="clear" w:color="auto" w:fill="auto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63 348,4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539 666,5</w:t>
            </w:r>
          </w:p>
        </w:tc>
      </w:tr>
      <w:tr w:rsidR="00B251FF" w:rsidRPr="006A422E" w:rsidTr="006C6869">
        <w:tc>
          <w:tcPr>
            <w:tcW w:w="11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51FF" w:rsidRDefault="00B251FF" w:rsidP="008259D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2 493 240,9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23 701,6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515 753,1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95 115,4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51FF" w:rsidRPr="00936023" w:rsidRDefault="00B251F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671 215,4</w:t>
            </w:r>
          </w:p>
        </w:tc>
      </w:tr>
    </w:tbl>
    <w:p w:rsidR="00073317" w:rsidRPr="006A422E" w:rsidRDefault="00073317" w:rsidP="007340B4">
      <w:pPr>
        <w:pStyle w:val="ac"/>
        <w:spacing w:before="60" w:after="60"/>
        <w:jc w:val="right"/>
        <w:rPr>
          <w:rFonts w:ascii="Calibri" w:hAnsi="Calibri" w:cs="Calibri"/>
          <w:b w:val="0"/>
          <w:sz w:val="16"/>
          <w:szCs w:val="16"/>
          <w:lang w:val="en-US"/>
        </w:rPr>
      </w:pPr>
      <w:r w:rsidRPr="006A422E">
        <w:rPr>
          <w:rFonts w:ascii="Calibri" w:hAnsi="Calibri" w:cs="Calibri"/>
          <w:b w:val="0"/>
          <w:sz w:val="16"/>
          <w:szCs w:val="16"/>
          <w:lang w:val="en-US"/>
        </w:rPr>
        <w:t>Continuation</w:t>
      </w:r>
    </w:p>
    <w:tbl>
      <w:tblPr>
        <w:tblW w:w="5000" w:type="pct"/>
        <w:tblLook w:val="0000"/>
      </w:tblPr>
      <w:tblGrid>
        <w:gridCol w:w="2200"/>
        <w:gridCol w:w="1841"/>
        <w:gridCol w:w="1843"/>
        <w:gridCol w:w="1841"/>
        <w:gridCol w:w="73"/>
        <w:gridCol w:w="1773"/>
      </w:tblGrid>
      <w:tr w:rsidR="00466624" w:rsidRPr="00466624" w:rsidTr="00466624">
        <w:trPr>
          <w:trHeight w:val="340"/>
        </w:trPr>
        <w:tc>
          <w:tcPr>
            <w:tcW w:w="114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17" w:rsidRPr="00466624" w:rsidRDefault="00073317" w:rsidP="00466624">
            <w:pPr>
              <w:pStyle w:val="a7"/>
              <w:tabs>
                <w:tab w:val="left" w:pos="230"/>
              </w:tabs>
              <w:jc w:val="left"/>
              <w:rPr>
                <w:rFonts w:ascii="Calibri" w:hAnsi="Calibri" w:cs="Calibri"/>
                <w:szCs w:val="16"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17" w:rsidRPr="00466624" w:rsidRDefault="00073317" w:rsidP="00466624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 w:val="16"/>
                <w:szCs w:val="16"/>
                <w:lang w:val="kk-KZ"/>
              </w:rPr>
              <w:t>Transportation and storage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17" w:rsidRPr="00466624" w:rsidRDefault="00073317" w:rsidP="00466624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 w:val="16"/>
                <w:szCs w:val="16"/>
                <w:lang w:val="kk-KZ"/>
              </w:rPr>
              <w:t>Information and commu-nication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17" w:rsidRPr="00466624" w:rsidRDefault="00073317" w:rsidP="0046662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66624">
              <w:rPr>
                <w:rFonts w:ascii="Calibri" w:hAnsi="Calibri" w:cs="Calibri"/>
                <w:sz w:val="16"/>
                <w:szCs w:val="16"/>
              </w:rPr>
              <w:t>Real estate activities</w:t>
            </w:r>
          </w:p>
        </w:tc>
        <w:tc>
          <w:tcPr>
            <w:tcW w:w="9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C05" w:rsidRPr="00466624" w:rsidRDefault="00073317" w:rsidP="0046662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66624">
              <w:rPr>
                <w:rFonts w:ascii="Calibri" w:hAnsi="Calibri" w:cs="Calibri"/>
                <w:sz w:val="16"/>
                <w:szCs w:val="16"/>
              </w:rPr>
              <w:t>Other services</w:t>
            </w:r>
          </w:p>
          <w:p w:rsidR="00073317" w:rsidRPr="00466624" w:rsidRDefault="00073317" w:rsidP="0046662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466624" w:rsidRPr="00466624" w:rsidTr="00466624">
        <w:tc>
          <w:tcPr>
            <w:tcW w:w="1149" w:type="pct"/>
            <w:tcBorders>
              <w:top w:val="single" w:sz="4" w:space="0" w:color="000000"/>
            </w:tcBorders>
          </w:tcPr>
          <w:p w:rsidR="00073317" w:rsidRPr="00511195" w:rsidRDefault="00073317" w:rsidP="00351A35">
            <w:pPr>
              <w:pStyle w:val="a9"/>
              <w:rPr>
                <w:rFonts w:ascii="Calibri" w:hAnsi="Calibri" w:cs="Calibri"/>
                <w:b/>
                <w:szCs w:val="16"/>
                <w:lang w:val="en-US"/>
              </w:rPr>
            </w:pPr>
            <w:r w:rsidRPr="00511195">
              <w:rPr>
                <w:rFonts w:ascii="Calibri" w:hAnsi="Calibri" w:cs="Calibri"/>
                <w:b/>
                <w:szCs w:val="16"/>
                <w:lang w:val="en-US"/>
              </w:rPr>
              <w:t>Republic of Kazakhstan</w:t>
            </w:r>
          </w:p>
        </w:tc>
        <w:tc>
          <w:tcPr>
            <w:tcW w:w="962" w:type="pct"/>
            <w:tcBorders>
              <w:top w:val="single" w:sz="4" w:space="0" w:color="000000"/>
            </w:tcBorders>
          </w:tcPr>
          <w:p w:rsidR="00073317" w:rsidRPr="00466624" w:rsidRDefault="00073317" w:rsidP="00466624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3" w:type="pct"/>
            <w:tcBorders>
              <w:top w:val="single" w:sz="4" w:space="0" w:color="000000"/>
            </w:tcBorders>
          </w:tcPr>
          <w:p w:rsidR="00073317" w:rsidRPr="00466624" w:rsidRDefault="00073317" w:rsidP="00466624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2" w:type="pct"/>
            <w:tcBorders>
              <w:top w:val="single" w:sz="4" w:space="0" w:color="000000"/>
            </w:tcBorders>
          </w:tcPr>
          <w:p w:rsidR="00073317" w:rsidRPr="00466624" w:rsidRDefault="00073317" w:rsidP="00466624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000000"/>
            </w:tcBorders>
          </w:tcPr>
          <w:p w:rsidR="00073317" w:rsidRPr="00466624" w:rsidRDefault="00073317" w:rsidP="00466624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D1330" w:rsidRPr="00466624" w:rsidTr="00466624">
        <w:tc>
          <w:tcPr>
            <w:tcW w:w="1149" w:type="pct"/>
          </w:tcPr>
          <w:p w:rsidR="005D1330" w:rsidRPr="00466624" w:rsidRDefault="005D1330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5D1330" w:rsidRPr="00466624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3 876 007,8</w:t>
            </w:r>
          </w:p>
        </w:tc>
        <w:tc>
          <w:tcPr>
            <w:tcW w:w="963" w:type="pct"/>
          </w:tcPr>
          <w:p w:rsidR="005D1330" w:rsidRPr="00466624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978 417,4</w:t>
            </w:r>
          </w:p>
        </w:tc>
        <w:tc>
          <w:tcPr>
            <w:tcW w:w="962" w:type="pct"/>
          </w:tcPr>
          <w:p w:rsidR="005D1330" w:rsidRPr="00466624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4 101 176,8</w:t>
            </w:r>
          </w:p>
        </w:tc>
        <w:tc>
          <w:tcPr>
            <w:tcW w:w="964" w:type="pct"/>
            <w:gridSpan w:val="2"/>
          </w:tcPr>
          <w:p w:rsidR="005D1330" w:rsidRPr="00466624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12 955 415,4</w:t>
            </w:r>
          </w:p>
        </w:tc>
      </w:tr>
      <w:tr w:rsidR="005D1330" w:rsidRPr="00466624" w:rsidTr="00466624">
        <w:tc>
          <w:tcPr>
            <w:tcW w:w="1149" w:type="pct"/>
          </w:tcPr>
          <w:p w:rsidR="005D1330" w:rsidRPr="00466624" w:rsidRDefault="005D1330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5D1330" w:rsidRPr="00466624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4 453 674,7</w:t>
            </w:r>
          </w:p>
        </w:tc>
        <w:tc>
          <w:tcPr>
            <w:tcW w:w="963" w:type="pct"/>
          </w:tcPr>
          <w:p w:rsidR="005D1330" w:rsidRPr="00466624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1 089 261,8</w:t>
            </w:r>
          </w:p>
        </w:tc>
        <w:tc>
          <w:tcPr>
            <w:tcW w:w="962" w:type="pct"/>
          </w:tcPr>
          <w:p w:rsidR="005D1330" w:rsidRPr="00466624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4 515 363,5</w:t>
            </w:r>
          </w:p>
        </w:tc>
        <w:tc>
          <w:tcPr>
            <w:tcW w:w="964" w:type="pct"/>
            <w:gridSpan w:val="2"/>
          </w:tcPr>
          <w:p w:rsidR="005D1330" w:rsidRPr="00466624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15 145 023,0</w:t>
            </w:r>
          </w:p>
        </w:tc>
      </w:tr>
      <w:tr w:rsidR="005D1330" w:rsidRPr="00466624" w:rsidTr="00466624">
        <w:tc>
          <w:tcPr>
            <w:tcW w:w="1149" w:type="pct"/>
          </w:tcPr>
          <w:p w:rsidR="005D1330" w:rsidRPr="00466624" w:rsidRDefault="005D1330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5D1330" w:rsidRPr="00466624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5 065 480,5</w:t>
            </w:r>
          </w:p>
        </w:tc>
        <w:tc>
          <w:tcPr>
            <w:tcW w:w="963" w:type="pct"/>
          </w:tcPr>
          <w:p w:rsidR="005D1330" w:rsidRPr="00466624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1 182 681,6</w:t>
            </w:r>
          </w:p>
        </w:tc>
        <w:tc>
          <w:tcPr>
            <w:tcW w:w="962" w:type="pct"/>
          </w:tcPr>
          <w:p w:rsidR="005D1330" w:rsidRPr="00466624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4 793 647,7</w:t>
            </w:r>
          </w:p>
        </w:tc>
        <w:tc>
          <w:tcPr>
            <w:tcW w:w="964" w:type="pct"/>
            <w:gridSpan w:val="2"/>
          </w:tcPr>
          <w:p w:rsidR="005D1330" w:rsidRPr="00466624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16 986 525,6</w:t>
            </w:r>
          </w:p>
        </w:tc>
      </w:tr>
      <w:tr w:rsidR="005D1330" w:rsidRPr="00466624" w:rsidTr="007250AF">
        <w:tc>
          <w:tcPr>
            <w:tcW w:w="1149" w:type="pct"/>
          </w:tcPr>
          <w:p w:rsidR="005D1330" w:rsidRPr="00466624" w:rsidRDefault="005D1330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5 589 850,6</w:t>
            </w:r>
          </w:p>
        </w:tc>
        <w:tc>
          <w:tcPr>
            <w:tcW w:w="963" w:type="pct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1 349 561,9</w:t>
            </w:r>
          </w:p>
        </w:tc>
        <w:tc>
          <w:tcPr>
            <w:tcW w:w="962" w:type="pct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5 222 690,9</w:t>
            </w:r>
          </w:p>
        </w:tc>
        <w:tc>
          <w:tcPr>
            <w:tcW w:w="964" w:type="pct"/>
            <w:gridSpan w:val="2"/>
            <w:vAlign w:val="bottom"/>
          </w:tcPr>
          <w:p w:rsidR="005D1330" w:rsidRPr="007E4326" w:rsidRDefault="005D1330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19 510 809,1</w:t>
            </w:r>
          </w:p>
        </w:tc>
      </w:tr>
      <w:tr w:rsidR="00913FCF" w:rsidRPr="00466624" w:rsidTr="00B552CE">
        <w:tc>
          <w:tcPr>
            <w:tcW w:w="1149" w:type="pct"/>
          </w:tcPr>
          <w:p w:rsidR="00913FCF" w:rsidRPr="00466624" w:rsidRDefault="00913FCF" w:rsidP="008259D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4 824 663,8</w:t>
            </w:r>
          </w:p>
        </w:tc>
        <w:tc>
          <w:tcPr>
            <w:tcW w:w="963" w:type="pct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1 670 561,0</w:t>
            </w:r>
          </w:p>
        </w:tc>
        <w:tc>
          <w:tcPr>
            <w:tcW w:w="962" w:type="pct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5 147 649,0</w:t>
            </w:r>
          </w:p>
        </w:tc>
        <w:tc>
          <w:tcPr>
            <w:tcW w:w="964" w:type="pct"/>
            <w:gridSpan w:val="2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19 647 959,0</w:t>
            </w:r>
          </w:p>
        </w:tc>
      </w:tr>
      <w:tr w:rsidR="00913FCF" w:rsidRPr="00466624" w:rsidTr="00466624">
        <w:tc>
          <w:tcPr>
            <w:tcW w:w="1149" w:type="pct"/>
          </w:tcPr>
          <w:p w:rsidR="00913FCF" w:rsidRPr="00466624" w:rsidRDefault="00913FCF" w:rsidP="00EF227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/>
                <w:szCs w:val="16"/>
                <w:lang w:val="en-US"/>
              </w:rPr>
              <w:t>Akmola</w:t>
            </w:r>
          </w:p>
        </w:tc>
        <w:tc>
          <w:tcPr>
            <w:tcW w:w="962" w:type="pct"/>
          </w:tcPr>
          <w:p w:rsidR="00913FCF" w:rsidRPr="00466624" w:rsidRDefault="00913FC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" w:type="pct"/>
          </w:tcPr>
          <w:p w:rsidR="00913FCF" w:rsidRPr="00466624" w:rsidRDefault="00913FC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2" w:type="pct"/>
          </w:tcPr>
          <w:p w:rsidR="00913FCF" w:rsidRPr="00466624" w:rsidRDefault="00913FC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4" w:type="pct"/>
            <w:gridSpan w:val="2"/>
          </w:tcPr>
          <w:p w:rsidR="00913FCF" w:rsidRPr="00466624" w:rsidRDefault="00913FC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913FCF" w:rsidRPr="00466624" w:rsidTr="00466624">
        <w:tc>
          <w:tcPr>
            <w:tcW w:w="1149" w:type="pct"/>
          </w:tcPr>
          <w:p w:rsidR="00913FCF" w:rsidRPr="00466624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113 413,8</w:t>
            </w:r>
          </w:p>
        </w:tc>
        <w:tc>
          <w:tcPr>
            <w:tcW w:w="963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12 176,1</w:t>
            </w:r>
          </w:p>
        </w:tc>
        <w:tc>
          <w:tcPr>
            <w:tcW w:w="962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133 388,6</w:t>
            </w:r>
          </w:p>
        </w:tc>
        <w:tc>
          <w:tcPr>
            <w:tcW w:w="964" w:type="pct"/>
            <w:gridSpan w:val="2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288 971,2</w:t>
            </w:r>
          </w:p>
        </w:tc>
      </w:tr>
      <w:tr w:rsidR="00913FCF" w:rsidRPr="00466624" w:rsidTr="00466624">
        <w:tc>
          <w:tcPr>
            <w:tcW w:w="1149" w:type="pct"/>
          </w:tcPr>
          <w:p w:rsidR="00913FCF" w:rsidRPr="00466624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128 330,4</w:t>
            </w:r>
          </w:p>
        </w:tc>
        <w:tc>
          <w:tcPr>
            <w:tcW w:w="963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13 745,9</w:t>
            </w:r>
          </w:p>
        </w:tc>
        <w:tc>
          <w:tcPr>
            <w:tcW w:w="962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165 662,4</w:t>
            </w:r>
          </w:p>
        </w:tc>
        <w:tc>
          <w:tcPr>
            <w:tcW w:w="964" w:type="pct"/>
            <w:gridSpan w:val="2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344 893,5</w:t>
            </w:r>
          </w:p>
        </w:tc>
      </w:tr>
      <w:tr w:rsidR="00913FCF" w:rsidRPr="00466624" w:rsidTr="00466624">
        <w:tc>
          <w:tcPr>
            <w:tcW w:w="1149" w:type="pct"/>
          </w:tcPr>
          <w:p w:rsidR="00913FCF" w:rsidRPr="00466624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148 962,6</w:t>
            </w:r>
          </w:p>
        </w:tc>
        <w:tc>
          <w:tcPr>
            <w:tcW w:w="963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12 526,6</w:t>
            </w:r>
          </w:p>
        </w:tc>
        <w:tc>
          <w:tcPr>
            <w:tcW w:w="962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175 007,3</w:t>
            </w:r>
          </w:p>
        </w:tc>
        <w:tc>
          <w:tcPr>
            <w:tcW w:w="964" w:type="pct"/>
            <w:gridSpan w:val="2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370 780,2</w:t>
            </w:r>
          </w:p>
        </w:tc>
      </w:tr>
      <w:tr w:rsidR="00913FCF" w:rsidRPr="00466624" w:rsidTr="007250AF">
        <w:tc>
          <w:tcPr>
            <w:tcW w:w="1149" w:type="pct"/>
          </w:tcPr>
          <w:p w:rsidR="00913FCF" w:rsidRPr="00466624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162 140,8</w:t>
            </w:r>
          </w:p>
        </w:tc>
        <w:tc>
          <w:tcPr>
            <w:tcW w:w="963" w:type="pct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13 806,1</w:t>
            </w:r>
          </w:p>
        </w:tc>
        <w:tc>
          <w:tcPr>
            <w:tcW w:w="962" w:type="pct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183 886,5</w:t>
            </w:r>
          </w:p>
        </w:tc>
        <w:tc>
          <w:tcPr>
            <w:tcW w:w="964" w:type="pct"/>
            <w:gridSpan w:val="2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435 380,2</w:t>
            </w:r>
          </w:p>
        </w:tc>
      </w:tr>
      <w:tr w:rsidR="00913FCF" w:rsidRPr="00466624" w:rsidTr="00B552CE">
        <w:tc>
          <w:tcPr>
            <w:tcW w:w="1149" w:type="pct"/>
          </w:tcPr>
          <w:p w:rsidR="00913FCF" w:rsidRPr="00466624" w:rsidRDefault="00913FCF" w:rsidP="008259D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160 449,0</w:t>
            </w:r>
          </w:p>
        </w:tc>
        <w:tc>
          <w:tcPr>
            <w:tcW w:w="963" w:type="pct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15 254,8</w:t>
            </w:r>
          </w:p>
        </w:tc>
        <w:tc>
          <w:tcPr>
            <w:tcW w:w="962" w:type="pct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206 904,3</w:t>
            </w:r>
          </w:p>
        </w:tc>
        <w:tc>
          <w:tcPr>
            <w:tcW w:w="964" w:type="pct"/>
            <w:gridSpan w:val="2"/>
            <w:vAlign w:val="bottom"/>
          </w:tcPr>
          <w:p w:rsidR="00913FCF" w:rsidRPr="00936023" w:rsidRDefault="00913FCF" w:rsidP="00913FC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472 730,7</w:t>
            </w:r>
          </w:p>
        </w:tc>
      </w:tr>
      <w:tr w:rsidR="00913FCF" w:rsidRPr="00466624" w:rsidTr="00466624">
        <w:tc>
          <w:tcPr>
            <w:tcW w:w="1149" w:type="pct"/>
          </w:tcPr>
          <w:p w:rsidR="00913FCF" w:rsidRPr="00466624" w:rsidRDefault="00913FCF" w:rsidP="00EF227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/>
                <w:szCs w:val="16"/>
                <w:lang w:val="en-US"/>
              </w:rPr>
              <w:t>Aktobe</w:t>
            </w:r>
          </w:p>
        </w:tc>
        <w:tc>
          <w:tcPr>
            <w:tcW w:w="962" w:type="pct"/>
          </w:tcPr>
          <w:p w:rsidR="00913FCF" w:rsidRPr="00466624" w:rsidRDefault="00913FC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" w:type="pct"/>
          </w:tcPr>
          <w:p w:rsidR="00913FCF" w:rsidRPr="00466624" w:rsidRDefault="00913FC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2" w:type="pct"/>
          </w:tcPr>
          <w:p w:rsidR="00913FCF" w:rsidRPr="00466624" w:rsidRDefault="00913FC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4" w:type="pct"/>
            <w:gridSpan w:val="2"/>
          </w:tcPr>
          <w:p w:rsidR="00913FCF" w:rsidRPr="00466624" w:rsidRDefault="00913FC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913FCF" w:rsidRPr="00466624" w:rsidTr="00466624">
        <w:tc>
          <w:tcPr>
            <w:tcW w:w="1149" w:type="pct"/>
          </w:tcPr>
          <w:p w:rsidR="00913FCF" w:rsidRPr="00466624" w:rsidRDefault="00913FC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lastRenderedPageBreak/>
              <w:t>2016</w:t>
            </w:r>
          </w:p>
        </w:tc>
        <w:tc>
          <w:tcPr>
            <w:tcW w:w="962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178 480,6</w:t>
            </w:r>
          </w:p>
        </w:tc>
        <w:tc>
          <w:tcPr>
            <w:tcW w:w="963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14 966,9</w:t>
            </w:r>
          </w:p>
        </w:tc>
        <w:tc>
          <w:tcPr>
            <w:tcW w:w="962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165 431,7</w:t>
            </w:r>
          </w:p>
        </w:tc>
        <w:tc>
          <w:tcPr>
            <w:tcW w:w="964" w:type="pct"/>
            <w:gridSpan w:val="2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387 386,3</w:t>
            </w:r>
          </w:p>
        </w:tc>
      </w:tr>
      <w:tr w:rsidR="00913FCF" w:rsidRPr="00466624" w:rsidTr="00466624">
        <w:tc>
          <w:tcPr>
            <w:tcW w:w="1149" w:type="pct"/>
          </w:tcPr>
          <w:p w:rsidR="00913FCF" w:rsidRPr="00466624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222 939,7</w:t>
            </w:r>
          </w:p>
        </w:tc>
        <w:tc>
          <w:tcPr>
            <w:tcW w:w="963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16 321,4</w:t>
            </w:r>
          </w:p>
        </w:tc>
        <w:tc>
          <w:tcPr>
            <w:tcW w:w="962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151 709,9</w:t>
            </w:r>
          </w:p>
        </w:tc>
        <w:tc>
          <w:tcPr>
            <w:tcW w:w="964" w:type="pct"/>
            <w:gridSpan w:val="2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448 702,3</w:t>
            </w:r>
          </w:p>
        </w:tc>
      </w:tr>
      <w:tr w:rsidR="00913FCF" w:rsidRPr="00466624" w:rsidTr="00466624">
        <w:tc>
          <w:tcPr>
            <w:tcW w:w="1149" w:type="pct"/>
          </w:tcPr>
          <w:p w:rsidR="00913FCF" w:rsidRPr="00466624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245 214,2</w:t>
            </w:r>
          </w:p>
        </w:tc>
        <w:tc>
          <w:tcPr>
            <w:tcW w:w="963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16 838,9</w:t>
            </w:r>
          </w:p>
        </w:tc>
        <w:tc>
          <w:tcPr>
            <w:tcW w:w="962" w:type="pct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219 754,9</w:t>
            </w:r>
          </w:p>
        </w:tc>
        <w:tc>
          <w:tcPr>
            <w:tcW w:w="964" w:type="pct"/>
            <w:gridSpan w:val="2"/>
          </w:tcPr>
          <w:p w:rsidR="00913FCF" w:rsidRPr="00466624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503 632,6</w:t>
            </w:r>
          </w:p>
        </w:tc>
      </w:tr>
      <w:tr w:rsidR="00913FCF" w:rsidRPr="00466624" w:rsidTr="007250AF">
        <w:tc>
          <w:tcPr>
            <w:tcW w:w="1149" w:type="pct"/>
          </w:tcPr>
          <w:p w:rsidR="00913FCF" w:rsidRPr="00466624" w:rsidRDefault="00913FC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302 736,6</w:t>
            </w:r>
          </w:p>
        </w:tc>
        <w:tc>
          <w:tcPr>
            <w:tcW w:w="963" w:type="pct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17 599,4</w:t>
            </w:r>
          </w:p>
        </w:tc>
        <w:tc>
          <w:tcPr>
            <w:tcW w:w="962" w:type="pct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194 210,8</w:t>
            </w:r>
          </w:p>
        </w:tc>
        <w:tc>
          <w:tcPr>
            <w:tcW w:w="964" w:type="pct"/>
            <w:gridSpan w:val="2"/>
            <w:vAlign w:val="bottom"/>
          </w:tcPr>
          <w:p w:rsidR="00913FCF" w:rsidRPr="007E4326" w:rsidRDefault="00913FC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584 088,8</w:t>
            </w:r>
          </w:p>
        </w:tc>
      </w:tr>
      <w:tr w:rsidR="00532CF7" w:rsidRPr="00466624" w:rsidTr="00B552CE">
        <w:tc>
          <w:tcPr>
            <w:tcW w:w="1149" w:type="pct"/>
          </w:tcPr>
          <w:p w:rsidR="00532CF7" w:rsidRPr="00466624" w:rsidRDefault="00532CF7" w:rsidP="008259DE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302 434,4</w:t>
            </w:r>
          </w:p>
        </w:tc>
        <w:tc>
          <w:tcPr>
            <w:tcW w:w="963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20 490,6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169 370,2</w:t>
            </w:r>
          </w:p>
        </w:tc>
        <w:tc>
          <w:tcPr>
            <w:tcW w:w="964" w:type="pct"/>
            <w:gridSpan w:val="2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627 925,8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EF227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/>
                <w:szCs w:val="16"/>
                <w:lang w:val="en-US"/>
              </w:rPr>
              <w:t>Almaty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281 629,4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16 948,1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194 423,5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471 603,3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312 819,3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19 161,3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168 053,9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541 147,3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360 608,2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21 189,6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160 280,6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607 499,7</w:t>
            </w:r>
          </w:p>
        </w:tc>
      </w:tr>
      <w:tr w:rsidR="00532CF7" w:rsidRPr="00466624" w:rsidTr="007250AF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395 598,1</w:t>
            </w:r>
          </w:p>
        </w:tc>
        <w:tc>
          <w:tcPr>
            <w:tcW w:w="963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19 697,0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256 487,7</w:t>
            </w:r>
          </w:p>
        </w:tc>
        <w:tc>
          <w:tcPr>
            <w:tcW w:w="964" w:type="pct"/>
            <w:gridSpan w:val="2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716 009,3</w:t>
            </w:r>
          </w:p>
        </w:tc>
      </w:tr>
      <w:tr w:rsidR="00532CF7" w:rsidRPr="00466624" w:rsidTr="00B552CE">
        <w:tc>
          <w:tcPr>
            <w:tcW w:w="1149" w:type="pct"/>
          </w:tcPr>
          <w:p w:rsidR="00532CF7" w:rsidRPr="00466624" w:rsidRDefault="00532CF7" w:rsidP="0072720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354 575,8</w:t>
            </w:r>
          </w:p>
        </w:tc>
        <w:tc>
          <w:tcPr>
            <w:tcW w:w="963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20 847,1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224 877,2</w:t>
            </w:r>
          </w:p>
        </w:tc>
        <w:tc>
          <w:tcPr>
            <w:tcW w:w="964" w:type="pct"/>
            <w:gridSpan w:val="2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830 453,7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EF227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/>
                <w:szCs w:val="16"/>
                <w:lang w:val="en-US"/>
              </w:rPr>
              <w:t>Atyrau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336 882,9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23 366,8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167 665,0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1 397 220,2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374 444,7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19 675,5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199 598,8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1 623 607,7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459 534,1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19 585,0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209 622,0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2 085 865,4</w:t>
            </w:r>
          </w:p>
        </w:tc>
      </w:tr>
      <w:tr w:rsidR="00532CF7" w:rsidRPr="00466624" w:rsidTr="007250AF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553 415,1</w:t>
            </w:r>
          </w:p>
        </w:tc>
        <w:tc>
          <w:tcPr>
            <w:tcW w:w="963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25 594,9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218 333,6</w:t>
            </w:r>
          </w:p>
        </w:tc>
        <w:tc>
          <w:tcPr>
            <w:tcW w:w="964" w:type="pct"/>
            <w:gridSpan w:val="2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2 318 105,8</w:t>
            </w:r>
          </w:p>
        </w:tc>
      </w:tr>
      <w:tr w:rsidR="00532CF7" w:rsidRPr="00466624" w:rsidTr="00B552CE">
        <w:tc>
          <w:tcPr>
            <w:tcW w:w="1149" w:type="pct"/>
          </w:tcPr>
          <w:p w:rsidR="00532CF7" w:rsidRPr="00466624" w:rsidRDefault="00532CF7" w:rsidP="0072720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551 051,4</w:t>
            </w:r>
          </w:p>
        </w:tc>
        <w:tc>
          <w:tcPr>
            <w:tcW w:w="963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16 189,4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243 399,4</w:t>
            </w:r>
          </w:p>
        </w:tc>
        <w:tc>
          <w:tcPr>
            <w:tcW w:w="964" w:type="pct"/>
            <w:gridSpan w:val="2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1 706 385,6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EF227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/>
                <w:szCs w:val="16"/>
                <w:lang w:val="en-US"/>
              </w:rPr>
              <w:t>Batys Kazakhstan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137 514,2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9 071,9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113 624,8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417 116,7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131 933,9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9 919,0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182 865,1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483 858,3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139 659,6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10 341,7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127 381,5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647 603,1</w:t>
            </w:r>
          </w:p>
        </w:tc>
      </w:tr>
      <w:tr w:rsidR="00532CF7" w:rsidRPr="00466624" w:rsidTr="007250AF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206 784,1</w:t>
            </w:r>
          </w:p>
        </w:tc>
        <w:tc>
          <w:tcPr>
            <w:tcW w:w="963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12 245,6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125 710,7</w:t>
            </w:r>
          </w:p>
        </w:tc>
        <w:tc>
          <w:tcPr>
            <w:tcW w:w="964" w:type="pct"/>
            <w:gridSpan w:val="2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682 399,4</w:t>
            </w:r>
          </w:p>
        </w:tc>
      </w:tr>
      <w:tr w:rsidR="00532CF7" w:rsidRPr="00466624" w:rsidTr="00B552CE">
        <w:tc>
          <w:tcPr>
            <w:tcW w:w="1149" w:type="pct"/>
          </w:tcPr>
          <w:p w:rsidR="00532CF7" w:rsidRPr="00466624" w:rsidRDefault="00532CF7" w:rsidP="0072720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198 032,6</w:t>
            </w:r>
          </w:p>
        </w:tc>
        <w:tc>
          <w:tcPr>
            <w:tcW w:w="963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13 277,1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140 096,4</w:t>
            </w:r>
          </w:p>
        </w:tc>
        <w:tc>
          <w:tcPr>
            <w:tcW w:w="964" w:type="pct"/>
            <w:gridSpan w:val="2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614 501,0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EF227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/>
                <w:szCs w:val="16"/>
                <w:lang w:val="en-US"/>
              </w:rPr>
              <w:t>Zhambyl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3" w:type="pct"/>
          </w:tcPr>
          <w:p w:rsidR="00532CF7" w:rsidRPr="00466624" w:rsidRDefault="00532CF7" w:rsidP="00466624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4" w:type="pct"/>
            <w:gridSpan w:val="2"/>
          </w:tcPr>
          <w:p w:rsidR="00532CF7" w:rsidRPr="00466624" w:rsidRDefault="00532CF7" w:rsidP="00466624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190 676,0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7 740,3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100 378,9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310 429,2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238 305,0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8 535,6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108 318,1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358 905,3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301 459,1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8 607,9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93 556,1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402 410,6</w:t>
            </w:r>
          </w:p>
        </w:tc>
      </w:tr>
      <w:tr w:rsidR="00532CF7" w:rsidRPr="00466624" w:rsidTr="007250AF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324 134,7</w:t>
            </w:r>
          </w:p>
        </w:tc>
        <w:tc>
          <w:tcPr>
            <w:tcW w:w="963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10 481,4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104 281,3</w:t>
            </w:r>
          </w:p>
        </w:tc>
        <w:tc>
          <w:tcPr>
            <w:tcW w:w="964" w:type="pct"/>
            <w:gridSpan w:val="2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457 710,6</w:t>
            </w:r>
          </w:p>
        </w:tc>
      </w:tr>
      <w:tr w:rsidR="00532CF7" w:rsidRPr="00466624" w:rsidTr="00B552CE">
        <w:tc>
          <w:tcPr>
            <w:tcW w:w="1149" w:type="pct"/>
          </w:tcPr>
          <w:p w:rsidR="00532CF7" w:rsidRPr="00466624" w:rsidRDefault="00532CF7" w:rsidP="0072720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295 432,8</w:t>
            </w:r>
          </w:p>
        </w:tc>
        <w:tc>
          <w:tcPr>
            <w:tcW w:w="963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10 256,1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83 691,5</w:t>
            </w:r>
          </w:p>
        </w:tc>
        <w:tc>
          <w:tcPr>
            <w:tcW w:w="964" w:type="pct"/>
            <w:gridSpan w:val="2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543 287,5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EF227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/>
                <w:szCs w:val="16"/>
                <w:lang w:val="en-US"/>
              </w:rPr>
              <w:t>Karagandy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316 299,9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26 257,4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242 450,0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663 286,0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341 361,4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29 216,0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292 274,2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776 565,2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389 971,7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32 194,0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316 935,9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838 332,4</w:t>
            </w:r>
          </w:p>
        </w:tc>
      </w:tr>
      <w:tr w:rsidR="00532CF7" w:rsidRPr="00466624" w:rsidTr="007250AF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340 474,0</w:t>
            </w:r>
          </w:p>
        </w:tc>
        <w:tc>
          <w:tcPr>
            <w:tcW w:w="963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34 568,4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297 578,4</w:t>
            </w:r>
          </w:p>
        </w:tc>
        <w:tc>
          <w:tcPr>
            <w:tcW w:w="964" w:type="pct"/>
            <w:gridSpan w:val="2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995 489,7</w:t>
            </w:r>
          </w:p>
        </w:tc>
      </w:tr>
      <w:tr w:rsidR="00532CF7" w:rsidRPr="00466624" w:rsidTr="00B552CE">
        <w:tc>
          <w:tcPr>
            <w:tcW w:w="1149" w:type="pct"/>
          </w:tcPr>
          <w:p w:rsidR="00532CF7" w:rsidRPr="00466624" w:rsidRDefault="00532CF7" w:rsidP="0072720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278 893,5</w:t>
            </w:r>
          </w:p>
        </w:tc>
        <w:tc>
          <w:tcPr>
            <w:tcW w:w="963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38 963,8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350 696,5</w:t>
            </w:r>
          </w:p>
        </w:tc>
        <w:tc>
          <w:tcPr>
            <w:tcW w:w="964" w:type="pct"/>
            <w:gridSpan w:val="2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1 064 970,8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EF227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/>
                <w:szCs w:val="16"/>
                <w:lang w:val="en-US"/>
              </w:rPr>
              <w:t>Kostanai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199 805,9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17 179,2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132 661,0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317 156,6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213 307,0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19 169,1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187 294,8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380 496,8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241 435,7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19 668,6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201 645,9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409 255,7</w:t>
            </w:r>
          </w:p>
        </w:tc>
      </w:tr>
      <w:tr w:rsidR="00532CF7" w:rsidRPr="00466624" w:rsidTr="007250AF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283 181,6</w:t>
            </w:r>
          </w:p>
        </w:tc>
        <w:tc>
          <w:tcPr>
            <w:tcW w:w="963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20 742,7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200 163,0</w:t>
            </w:r>
          </w:p>
        </w:tc>
        <w:tc>
          <w:tcPr>
            <w:tcW w:w="964" w:type="pct"/>
            <w:gridSpan w:val="2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500 559,5</w:t>
            </w:r>
          </w:p>
        </w:tc>
      </w:tr>
      <w:tr w:rsidR="00532CF7" w:rsidRPr="00466624" w:rsidTr="00B552CE">
        <w:tc>
          <w:tcPr>
            <w:tcW w:w="1149" w:type="pct"/>
          </w:tcPr>
          <w:p w:rsidR="00532CF7" w:rsidRPr="00466624" w:rsidRDefault="00532CF7" w:rsidP="0072720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262 861,9</w:t>
            </w:r>
          </w:p>
        </w:tc>
        <w:tc>
          <w:tcPr>
            <w:tcW w:w="963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22 314,1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237 380,4</w:t>
            </w:r>
          </w:p>
        </w:tc>
        <w:tc>
          <w:tcPr>
            <w:tcW w:w="964" w:type="pct"/>
            <w:gridSpan w:val="2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538 709,1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EF227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/>
                <w:szCs w:val="16"/>
                <w:lang w:val="en-US"/>
              </w:rPr>
              <w:t>Kyzylorda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212 199,9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6 902,6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68 012,8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328 206,2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210 348,2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7 620,8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82 399,6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362 401,6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176 574,3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8 072,3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81 115,9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425 116,8</w:t>
            </w:r>
          </w:p>
        </w:tc>
      </w:tr>
      <w:tr w:rsidR="00532CF7" w:rsidRPr="00466624" w:rsidTr="007250AF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248 398,7</w:t>
            </w:r>
          </w:p>
        </w:tc>
        <w:tc>
          <w:tcPr>
            <w:tcW w:w="963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8 194,1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92 459,6</w:t>
            </w:r>
          </w:p>
        </w:tc>
        <w:tc>
          <w:tcPr>
            <w:tcW w:w="964" w:type="pct"/>
            <w:gridSpan w:val="2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473 162,0</w:t>
            </w:r>
          </w:p>
        </w:tc>
      </w:tr>
      <w:tr w:rsidR="00532CF7" w:rsidRPr="00466624" w:rsidTr="00B552CE">
        <w:tc>
          <w:tcPr>
            <w:tcW w:w="1149" w:type="pct"/>
          </w:tcPr>
          <w:p w:rsidR="00532CF7" w:rsidRPr="00466624" w:rsidRDefault="00532CF7" w:rsidP="0072720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207 300,1</w:t>
            </w:r>
          </w:p>
        </w:tc>
        <w:tc>
          <w:tcPr>
            <w:tcW w:w="963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9 432,3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109 220,3</w:t>
            </w:r>
          </w:p>
        </w:tc>
        <w:tc>
          <w:tcPr>
            <w:tcW w:w="964" w:type="pct"/>
            <w:gridSpan w:val="2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467 770,0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1470D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/>
                <w:szCs w:val="16"/>
                <w:lang w:val="en-US"/>
              </w:rPr>
              <w:t>Mang</w:t>
            </w:r>
            <w:r>
              <w:rPr>
                <w:rFonts w:ascii="Calibri" w:hAnsi="Calibri"/>
                <w:szCs w:val="16"/>
                <w:lang w:val="en-US"/>
              </w:rPr>
              <w:t>y</w:t>
            </w:r>
            <w:r w:rsidRPr="00466624">
              <w:rPr>
                <w:rFonts w:ascii="Calibri" w:hAnsi="Calibri"/>
                <w:szCs w:val="16"/>
                <w:lang w:val="en-US"/>
              </w:rPr>
              <w:t>stau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151 520,9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18 771,2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156 092,3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672 384,9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185 524,8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14 976,7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235 404,5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612 547,1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251 574,4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15 575,0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227 095,2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685 195,5</w:t>
            </w:r>
          </w:p>
        </w:tc>
      </w:tr>
      <w:tr w:rsidR="00532CF7" w:rsidRPr="00466624" w:rsidTr="007250AF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263 470,8</w:t>
            </w:r>
          </w:p>
        </w:tc>
        <w:tc>
          <w:tcPr>
            <w:tcW w:w="963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13 373,9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296 282,9</w:t>
            </w:r>
          </w:p>
        </w:tc>
        <w:tc>
          <w:tcPr>
            <w:tcW w:w="964" w:type="pct"/>
            <w:gridSpan w:val="2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772 918,1</w:t>
            </w:r>
          </w:p>
        </w:tc>
      </w:tr>
      <w:tr w:rsidR="00532CF7" w:rsidRPr="00466624" w:rsidTr="00B552CE">
        <w:tc>
          <w:tcPr>
            <w:tcW w:w="1149" w:type="pct"/>
          </w:tcPr>
          <w:p w:rsidR="00532CF7" w:rsidRPr="00466624" w:rsidRDefault="00532CF7" w:rsidP="0072720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261 569,1</w:t>
            </w:r>
          </w:p>
        </w:tc>
        <w:tc>
          <w:tcPr>
            <w:tcW w:w="963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14 883,5</w:t>
            </w:r>
          </w:p>
        </w:tc>
        <w:tc>
          <w:tcPr>
            <w:tcW w:w="962" w:type="pct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257 308,4</w:t>
            </w:r>
          </w:p>
        </w:tc>
        <w:tc>
          <w:tcPr>
            <w:tcW w:w="964" w:type="pct"/>
            <w:gridSpan w:val="2"/>
            <w:vAlign w:val="bottom"/>
          </w:tcPr>
          <w:p w:rsidR="00532CF7" w:rsidRPr="00936023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36023">
              <w:rPr>
                <w:rFonts w:ascii="Calibri" w:hAnsi="Calibri"/>
                <w:color w:val="000000"/>
                <w:sz w:val="16"/>
                <w:szCs w:val="16"/>
              </w:rPr>
              <w:t>667 904,8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EF227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/>
                <w:szCs w:val="16"/>
                <w:lang w:val="en-US"/>
              </w:rPr>
              <w:t>Pavlodar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291 203,3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18 267,7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109 154,5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372 323,2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326 555,8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20 540,9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143 688,4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418 506,6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342 417,7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20 691,8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131 434,9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466 136,2</w:t>
            </w:r>
          </w:p>
        </w:tc>
      </w:tr>
      <w:tr w:rsidR="00532CF7" w:rsidRPr="00466624" w:rsidTr="007250AF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333 175,6</w:t>
            </w:r>
          </w:p>
        </w:tc>
        <w:tc>
          <w:tcPr>
            <w:tcW w:w="963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22 727,1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143 844,1</w:t>
            </w:r>
          </w:p>
        </w:tc>
        <w:tc>
          <w:tcPr>
            <w:tcW w:w="964" w:type="pct"/>
            <w:gridSpan w:val="2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610 135,4</w:t>
            </w:r>
          </w:p>
        </w:tc>
      </w:tr>
      <w:tr w:rsidR="00532CF7" w:rsidRPr="00466624" w:rsidTr="00B552CE">
        <w:tc>
          <w:tcPr>
            <w:tcW w:w="1149" w:type="pct"/>
          </w:tcPr>
          <w:p w:rsidR="00532CF7" w:rsidRPr="00466624" w:rsidRDefault="00532CF7" w:rsidP="0072720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282 902,9</w:t>
            </w:r>
          </w:p>
        </w:tc>
        <w:tc>
          <w:tcPr>
            <w:tcW w:w="963" w:type="pct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22 004,0</w:t>
            </w:r>
          </w:p>
        </w:tc>
        <w:tc>
          <w:tcPr>
            <w:tcW w:w="962" w:type="pct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120 059,3</w:t>
            </w:r>
          </w:p>
        </w:tc>
        <w:tc>
          <w:tcPr>
            <w:tcW w:w="964" w:type="pct"/>
            <w:gridSpan w:val="2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570 548,5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EF227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/>
                <w:szCs w:val="16"/>
                <w:lang w:val="en-US"/>
              </w:rPr>
              <w:t>Soltustik Kazakhstan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76 850,5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10 164,7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95 282,2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207 076,6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87 272,2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11 390,2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122 078,8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241 037,2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96 037,1</w:t>
            </w:r>
          </w:p>
        </w:tc>
        <w:tc>
          <w:tcPr>
            <w:tcW w:w="963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12 030,3</w:t>
            </w:r>
          </w:p>
        </w:tc>
        <w:tc>
          <w:tcPr>
            <w:tcW w:w="962" w:type="pct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138 570,7</w:t>
            </w:r>
          </w:p>
        </w:tc>
        <w:tc>
          <w:tcPr>
            <w:tcW w:w="964" w:type="pct"/>
            <w:gridSpan w:val="2"/>
          </w:tcPr>
          <w:p w:rsidR="00532CF7" w:rsidRPr="00466624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257 383,7</w:t>
            </w:r>
          </w:p>
        </w:tc>
      </w:tr>
      <w:tr w:rsidR="00532CF7" w:rsidRPr="00466624" w:rsidTr="007250AF">
        <w:tc>
          <w:tcPr>
            <w:tcW w:w="1149" w:type="pct"/>
          </w:tcPr>
          <w:p w:rsidR="00532CF7" w:rsidRPr="00466624" w:rsidRDefault="00532CF7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129 289,7</w:t>
            </w:r>
          </w:p>
        </w:tc>
        <w:tc>
          <w:tcPr>
            <w:tcW w:w="963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12 378,8</w:t>
            </w:r>
          </w:p>
        </w:tc>
        <w:tc>
          <w:tcPr>
            <w:tcW w:w="962" w:type="pct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132 447,9</w:t>
            </w:r>
          </w:p>
        </w:tc>
        <w:tc>
          <w:tcPr>
            <w:tcW w:w="964" w:type="pct"/>
            <w:gridSpan w:val="2"/>
            <w:vAlign w:val="bottom"/>
          </w:tcPr>
          <w:p w:rsidR="00532CF7" w:rsidRPr="007E4326" w:rsidRDefault="00532CF7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305 341,6</w:t>
            </w:r>
          </w:p>
        </w:tc>
      </w:tr>
      <w:tr w:rsidR="00532CF7" w:rsidRPr="00466624" w:rsidTr="00B552CE">
        <w:tc>
          <w:tcPr>
            <w:tcW w:w="1149" w:type="pct"/>
          </w:tcPr>
          <w:p w:rsidR="00532CF7" w:rsidRPr="00466624" w:rsidRDefault="00532CF7" w:rsidP="0072720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127 795,8</w:t>
            </w:r>
          </w:p>
        </w:tc>
        <w:tc>
          <w:tcPr>
            <w:tcW w:w="963" w:type="pct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14 208,3</w:t>
            </w:r>
          </w:p>
        </w:tc>
        <w:tc>
          <w:tcPr>
            <w:tcW w:w="962" w:type="pct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134 276,1</w:t>
            </w:r>
          </w:p>
        </w:tc>
        <w:tc>
          <w:tcPr>
            <w:tcW w:w="964" w:type="pct"/>
            <w:gridSpan w:val="2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336 406,4</w:t>
            </w:r>
          </w:p>
        </w:tc>
      </w:tr>
      <w:tr w:rsidR="00532CF7" w:rsidRPr="00466624" w:rsidTr="00466624">
        <w:tc>
          <w:tcPr>
            <w:tcW w:w="1149" w:type="pct"/>
          </w:tcPr>
          <w:p w:rsidR="00532CF7" w:rsidRPr="00466624" w:rsidRDefault="00532CF7" w:rsidP="001470D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 w:cs="Calibri"/>
                <w:szCs w:val="16"/>
                <w:lang w:val="en-US"/>
              </w:rPr>
              <w:t>Turk</w:t>
            </w:r>
            <w:r>
              <w:rPr>
                <w:rFonts w:ascii="Calibri" w:hAnsi="Calibri" w:cs="Calibri"/>
                <w:szCs w:val="16"/>
                <w:lang w:val="en-US"/>
              </w:rPr>
              <w:t>i</w:t>
            </w:r>
            <w:r w:rsidRPr="00466624">
              <w:rPr>
                <w:rFonts w:ascii="Calibri" w:hAnsi="Calibri" w:cs="Calibri"/>
                <w:szCs w:val="16"/>
                <w:lang w:val="en-US"/>
              </w:rPr>
              <w:t xml:space="preserve">stan </w:t>
            </w: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63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62" w:type="pct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64" w:type="pct"/>
            <w:gridSpan w:val="2"/>
          </w:tcPr>
          <w:p w:rsidR="00532CF7" w:rsidRPr="00466624" w:rsidRDefault="00532CF7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B251FF" w:rsidRPr="00466624" w:rsidTr="00665FDF">
        <w:tc>
          <w:tcPr>
            <w:tcW w:w="1149" w:type="pct"/>
          </w:tcPr>
          <w:p w:rsidR="00B251FF" w:rsidRPr="00466624" w:rsidRDefault="00B251FF" w:rsidP="00665FD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149 179,5</w:t>
            </w:r>
          </w:p>
        </w:tc>
        <w:tc>
          <w:tcPr>
            <w:tcW w:w="963" w:type="pct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5 838,4</w:t>
            </w:r>
          </w:p>
        </w:tc>
        <w:tc>
          <w:tcPr>
            <w:tcW w:w="962" w:type="pct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220 292,1</w:t>
            </w:r>
          </w:p>
        </w:tc>
        <w:tc>
          <w:tcPr>
            <w:tcW w:w="964" w:type="pct"/>
            <w:gridSpan w:val="2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339 949,9</w:t>
            </w:r>
          </w:p>
        </w:tc>
      </w:tr>
      <w:tr w:rsidR="00B251FF" w:rsidRPr="00466624" w:rsidTr="00665FDF">
        <w:tc>
          <w:tcPr>
            <w:tcW w:w="1149" w:type="pct"/>
          </w:tcPr>
          <w:p w:rsidR="00B251FF" w:rsidRPr="00466624" w:rsidRDefault="00B251FF" w:rsidP="00665FD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158 635,6</w:t>
            </w:r>
          </w:p>
        </w:tc>
        <w:tc>
          <w:tcPr>
            <w:tcW w:w="963" w:type="pct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5 127,1</w:t>
            </w:r>
          </w:p>
        </w:tc>
        <w:tc>
          <w:tcPr>
            <w:tcW w:w="962" w:type="pct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231 163,4</w:t>
            </w:r>
          </w:p>
        </w:tc>
        <w:tc>
          <w:tcPr>
            <w:tcW w:w="964" w:type="pct"/>
            <w:gridSpan w:val="2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382 246,2</w:t>
            </w: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3A017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62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196 519,3</w:t>
            </w:r>
          </w:p>
        </w:tc>
        <w:tc>
          <w:tcPr>
            <w:tcW w:w="963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6 274,5</w:t>
            </w:r>
          </w:p>
        </w:tc>
        <w:tc>
          <w:tcPr>
            <w:tcW w:w="962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154 788,0</w:t>
            </w:r>
          </w:p>
        </w:tc>
        <w:tc>
          <w:tcPr>
            <w:tcW w:w="964" w:type="pct"/>
            <w:gridSpan w:val="2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460 692,1</w:t>
            </w:r>
          </w:p>
        </w:tc>
      </w:tr>
      <w:tr w:rsidR="00B251FF" w:rsidRPr="00466624" w:rsidTr="00B552CE">
        <w:tc>
          <w:tcPr>
            <w:tcW w:w="1149" w:type="pct"/>
          </w:tcPr>
          <w:p w:rsidR="00B251FF" w:rsidRPr="00466624" w:rsidRDefault="00B251FF" w:rsidP="00283BFC">
            <w:pPr>
              <w:pStyle w:val="a9"/>
              <w:rPr>
                <w:rFonts w:ascii="Calibri" w:hAnsi="Calibri"/>
                <w:color w:val="000000"/>
                <w:szCs w:val="16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210 507,9</w:t>
            </w:r>
          </w:p>
        </w:tc>
        <w:tc>
          <w:tcPr>
            <w:tcW w:w="963" w:type="pct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6 960,4</w:t>
            </w:r>
          </w:p>
        </w:tc>
        <w:tc>
          <w:tcPr>
            <w:tcW w:w="962" w:type="pct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251 393,2</w:t>
            </w:r>
          </w:p>
        </w:tc>
        <w:tc>
          <w:tcPr>
            <w:tcW w:w="964" w:type="pct"/>
            <w:gridSpan w:val="2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565 753,0</w:t>
            </w:r>
          </w:p>
        </w:tc>
      </w:tr>
      <w:tr w:rsidR="00B251FF" w:rsidRPr="00466624" w:rsidTr="00B552CE">
        <w:tc>
          <w:tcPr>
            <w:tcW w:w="1149" w:type="pct"/>
          </w:tcPr>
          <w:p w:rsidR="00B251FF" w:rsidRDefault="00B251FF" w:rsidP="00283BFC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200 085,6</w:t>
            </w:r>
          </w:p>
        </w:tc>
        <w:tc>
          <w:tcPr>
            <w:tcW w:w="963" w:type="pct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8 385,5</w:t>
            </w:r>
          </w:p>
        </w:tc>
        <w:tc>
          <w:tcPr>
            <w:tcW w:w="962" w:type="pct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247 938,3</w:t>
            </w:r>
          </w:p>
        </w:tc>
        <w:tc>
          <w:tcPr>
            <w:tcW w:w="964" w:type="pct"/>
            <w:gridSpan w:val="2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724 497,9</w:t>
            </w: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EF227E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/>
                <w:szCs w:val="16"/>
                <w:lang w:val="en-US"/>
              </w:rPr>
              <w:t>Shygys Kazakhstan</w:t>
            </w:r>
          </w:p>
        </w:tc>
        <w:tc>
          <w:tcPr>
            <w:tcW w:w="962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2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4" w:type="pct"/>
            <w:gridSpan w:val="2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230 065,8</w:t>
            </w:r>
          </w:p>
        </w:tc>
        <w:tc>
          <w:tcPr>
            <w:tcW w:w="963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20 980,7</w:t>
            </w:r>
          </w:p>
        </w:tc>
        <w:tc>
          <w:tcPr>
            <w:tcW w:w="962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223 905,5</w:t>
            </w:r>
          </w:p>
        </w:tc>
        <w:tc>
          <w:tcPr>
            <w:tcW w:w="964" w:type="pct"/>
            <w:gridSpan w:val="2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616 394,2</w:t>
            </w: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lastRenderedPageBreak/>
              <w:t>2017</w:t>
            </w:r>
          </w:p>
        </w:tc>
        <w:tc>
          <w:tcPr>
            <w:tcW w:w="962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328 662,0</w:t>
            </w:r>
          </w:p>
        </w:tc>
        <w:tc>
          <w:tcPr>
            <w:tcW w:w="963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23 224,1</w:t>
            </w:r>
          </w:p>
        </w:tc>
        <w:tc>
          <w:tcPr>
            <w:tcW w:w="962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243 780,4</w:t>
            </w:r>
          </w:p>
        </w:tc>
        <w:tc>
          <w:tcPr>
            <w:tcW w:w="964" w:type="pct"/>
            <w:gridSpan w:val="2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708 700,6</w:t>
            </w: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353 665,1</w:t>
            </w:r>
          </w:p>
        </w:tc>
        <w:tc>
          <w:tcPr>
            <w:tcW w:w="963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24 447,3</w:t>
            </w:r>
          </w:p>
        </w:tc>
        <w:tc>
          <w:tcPr>
            <w:tcW w:w="962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216 808,4</w:t>
            </w:r>
          </w:p>
        </w:tc>
        <w:tc>
          <w:tcPr>
            <w:tcW w:w="964" w:type="pct"/>
            <w:gridSpan w:val="2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766 399,4</w:t>
            </w:r>
          </w:p>
        </w:tc>
      </w:tr>
      <w:tr w:rsidR="00B251FF" w:rsidRPr="00466624" w:rsidTr="007250AF">
        <w:tc>
          <w:tcPr>
            <w:tcW w:w="1149" w:type="pct"/>
          </w:tcPr>
          <w:p w:rsidR="00B251FF" w:rsidRPr="00466624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352 079,0</w:t>
            </w:r>
          </w:p>
        </w:tc>
        <w:tc>
          <w:tcPr>
            <w:tcW w:w="963" w:type="pct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26 069,5</w:t>
            </w:r>
          </w:p>
        </w:tc>
        <w:tc>
          <w:tcPr>
            <w:tcW w:w="962" w:type="pct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208 545,2</w:t>
            </w:r>
          </w:p>
        </w:tc>
        <w:tc>
          <w:tcPr>
            <w:tcW w:w="964" w:type="pct"/>
            <w:gridSpan w:val="2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894 048,1</w:t>
            </w:r>
          </w:p>
        </w:tc>
      </w:tr>
      <w:tr w:rsidR="00B251FF" w:rsidRPr="00466624" w:rsidTr="00B552CE">
        <w:tc>
          <w:tcPr>
            <w:tcW w:w="1149" w:type="pct"/>
          </w:tcPr>
          <w:p w:rsidR="00B251FF" w:rsidRPr="00466624" w:rsidRDefault="00B251FF" w:rsidP="0072720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294 113,1</w:t>
            </w:r>
          </w:p>
        </w:tc>
        <w:tc>
          <w:tcPr>
            <w:tcW w:w="963" w:type="pct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27 637,4</w:t>
            </w:r>
          </w:p>
        </w:tc>
        <w:tc>
          <w:tcPr>
            <w:tcW w:w="962" w:type="pct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274 559,1</w:t>
            </w:r>
          </w:p>
        </w:tc>
        <w:tc>
          <w:tcPr>
            <w:tcW w:w="964" w:type="pct"/>
            <w:gridSpan w:val="2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982 291,4</w:t>
            </w: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727207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en-US"/>
              </w:rPr>
              <w:t xml:space="preserve">Nur-Sultan </w:t>
            </w:r>
            <w:smartTag w:uri="urn:schemas-microsoft-com:office:smarttags" w:element="PersonName">
              <w:r w:rsidRPr="00466624">
                <w:rPr>
                  <w:rFonts w:ascii="Calibri" w:hAnsi="Calibri" w:cs="Calibri"/>
                  <w:szCs w:val="16"/>
                  <w:lang w:val="en-US"/>
                </w:rPr>
                <w:t>c</w:t>
              </w:r>
            </w:smartTag>
            <w:r w:rsidRPr="00466624">
              <w:rPr>
                <w:rFonts w:ascii="Calibri" w:hAnsi="Calibri" w:cs="Calibri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466624">
                <w:rPr>
                  <w:rFonts w:ascii="Calibri" w:hAnsi="Calibri" w:cs="Calibri"/>
                  <w:szCs w:val="16"/>
                  <w:lang w:val="en-US"/>
                </w:rPr>
                <w:t>t</w:t>
              </w:r>
            </w:smartTag>
            <w:r w:rsidRPr="00466624">
              <w:rPr>
                <w:rFonts w:ascii="Calibri" w:hAnsi="Calibri" w:cs="Calibri"/>
                <w:szCs w:val="16"/>
                <w:lang w:val="en-US"/>
              </w:rPr>
              <w:t>y</w:t>
            </w:r>
          </w:p>
        </w:tc>
        <w:tc>
          <w:tcPr>
            <w:tcW w:w="962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63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62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64" w:type="pct"/>
            <w:gridSpan w:val="2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310 983,1</w:t>
            </w:r>
          </w:p>
        </w:tc>
        <w:tc>
          <w:tcPr>
            <w:tcW w:w="963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265 295,9</w:t>
            </w:r>
          </w:p>
        </w:tc>
        <w:tc>
          <w:tcPr>
            <w:tcW w:w="962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602 321,6</w:t>
            </w:r>
          </w:p>
        </w:tc>
        <w:tc>
          <w:tcPr>
            <w:tcW w:w="964" w:type="pct"/>
            <w:gridSpan w:val="2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2 060 539,8</w:t>
            </w: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7250AF">
            <w:pPr>
              <w:pStyle w:val="af9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 w:val="16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363 487,2</w:t>
            </w:r>
          </w:p>
        </w:tc>
        <w:tc>
          <w:tcPr>
            <w:tcW w:w="963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292 850,9</w:t>
            </w:r>
          </w:p>
        </w:tc>
        <w:tc>
          <w:tcPr>
            <w:tcW w:w="1000" w:type="pct"/>
            <w:gridSpan w:val="2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694 936,7</w:t>
            </w:r>
          </w:p>
        </w:tc>
        <w:tc>
          <w:tcPr>
            <w:tcW w:w="926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2 589 319,7</w:t>
            </w: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7250AF">
            <w:pPr>
              <w:pStyle w:val="af9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 w:val="16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434 504,6</w:t>
            </w:r>
          </w:p>
        </w:tc>
        <w:tc>
          <w:tcPr>
            <w:tcW w:w="963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353 498,0</w:t>
            </w:r>
          </w:p>
        </w:tc>
        <w:tc>
          <w:tcPr>
            <w:tcW w:w="1000" w:type="pct"/>
            <w:gridSpan w:val="2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940 066,6</w:t>
            </w:r>
          </w:p>
        </w:tc>
        <w:tc>
          <w:tcPr>
            <w:tcW w:w="926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3 034 409,1</w:t>
            </w:r>
          </w:p>
        </w:tc>
      </w:tr>
      <w:tr w:rsidR="00B251FF" w:rsidRPr="00466624" w:rsidTr="007250AF">
        <w:tc>
          <w:tcPr>
            <w:tcW w:w="1149" w:type="pct"/>
          </w:tcPr>
          <w:p w:rsidR="00B251FF" w:rsidRPr="00466624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456 238,5</w:t>
            </w:r>
          </w:p>
        </w:tc>
        <w:tc>
          <w:tcPr>
            <w:tcW w:w="963" w:type="pct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425 379,1</w:t>
            </w:r>
          </w:p>
        </w:tc>
        <w:tc>
          <w:tcPr>
            <w:tcW w:w="1000" w:type="pct"/>
            <w:gridSpan w:val="2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1 055 475,7</w:t>
            </w:r>
          </w:p>
        </w:tc>
        <w:tc>
          <w:tcPr>
            <w:tcW w:w="926" w:type="pct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3 451 334,8</w:t>
            </w:r>
          </w:p>
        </w:tc>
      </w:tr>
      <w:tr w:rsidR="00B251FF" w:rsidRPr="00466624" w:rsidTr="00B552CE">
        <w:tc>
          <w:tcPr>
            <w:tcW w:w="1149" w:type="pct"/>
          </w:tcPr>
          <w:p w:rsidR="00B251FF" w:rsidRPr="00466624" w:rsidRDefault="00B251FF" w:rsidP="00283BFC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320 202,7</w:t>
            </w:r>
          </w:p>
        </w:tc>
        <w:tc>
          <w:tcPr>
            <w:tcW w:w="963" w:type="pct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559 926,5</w:t>
            </w:r>
          </w:p>
        </w:tc>
        <w:tc>
          <w:tcPr>
            <w:tcW w:w="1000" w:type="pct"/>
            <w:gridSpan w:val="2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842 094,1</w:t>
            </w:r>
          </w:p>
        </w:tc>
        <w:tc>
          <w:tcPr>
            <w:tcW w:w="926" w:type="pct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3 507 983,5</w:t>
            </w: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0D1A40">
            <w:pPr>
              <w:pStyle w:val="af9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66624">
              <w:rPr>
                <w:rFonts w:ascii="Calibri" w:hAnsi="Calibri" w:cs="Calibri"/>
                <w:sz w:val="16"/>
                <w:szCs w:val="16"/>
                <w:lang w:val="en-US"/>
              </w:rPr>
              <w:t>A</w:t>
            </w:r>
            <w:smartTag w:uri="urn:schemas-microsoft-com:office:smarttags" w:element="PersonName">
              <w:r w:rsidRPr="00466624">
                <w:rPr>
                  <w:rFonts w:ascii="Calibri" w:hAnsi="Calibri" w:cs="Calibri"/>
                  <w:sz w:val="16"/>
                  <w:szCs w:val="16"/>
                  <w:lang w:val="en-US"/>
                </w:rPr>
                <w:t>l</w:t>
              </w:r>
            </w:smartTag>
            <w:smartTag w:uri="urn:schemas-microsoft-com:office:smarttags" w:element="PersonName">
              <w:r w:rsidRPr="00466624">
                <w:rPr>
                  <w:rFonts w:ascii="Calibri" w:hAnsi="Calibri" w:cs="Calibri"/>
                  <w:sz w:val="16"/>
                  <w:szCs w:val="16"/>
                  <w:lang w:val="en-US"/>
                </w:rPr>
                <w:t>m</w:t>
              </w:r>
            </w:smartTag>
            <w:smartTag w:uri="urn:schemas-microsoft-com:office:smarttags" w:element="PersonName">
              <w:r w:rsidRPr="00466624">
                <w:rPr>
                  <w:rFonts w:ascii="Calibri" w:hAnsi="Calibri" w:cs="Calibri"/>
                  <w:sz w:val="16"/>
                  <w:szCs w:val="16"/>
                  <w:lang w:val="en-US"/>
                </w:rPr>
                <w:t>a</w:t>
              </w:r>
            </w:smartTag>
            <w:smartTag w:uri="urn:schemas-microsoft-com:office:smarttags" w:element="PersonName">
              <w:r w:rsidRPr="00466624">
                <w:rPr>
                  <w:rFonts w:ascii="Calibri" w:hAnsi="Calibri" w:cs="Calibri"/>
                  <w:sz w:val="16"/>
                  <w:szCs w:val="16"/>
                  <w:lang w:val="en-US"/>
                </w:rPr>
                <w:t>t</w:t>
              </w:r>
            </w:smartTag>
            <w:r w:rsidRPr="00466624">
              <w:rPr>
                <w:rFonts w:ascii="Calibri" w:hAnsi="Calibri" w:cs="Calibri"/>
                <w:sz w:val="16"/>
                <w:szCs w:val="16"/>
                <w:lang w:val="en-US"/>
              </w:rPr>
              <w:t xml:space="preserve">y </w:t>
            </w:r>
            <w:smartTag w:uri="urn:schemas-microsoft-com:office:smarttags" w:element="PersonName">
              <w:r w:rsidRPr="00466624">
                <w:rPr>
                  <w:rFonts w:ascii="Calibri" w:hAnsi="Calibri" w:cs="Calibri"/>
                  <w:sz w:val="16"/>
                  <w:szCs w:val="16"/>
                  <w:lang w:val="en-US"/>
                </w:rPr>
                <w:t>c</w:t>
              </w:r>
            </w:smartTag>
            <w:r w:rsidRPr="00466624">
              <w:rPr>
                <w:rFonts w:ascii="Calibri" w:hAnsi="Calibri" w:cs="Calibri"/>
                <w:sz w:val="16"/>
                <w:szCs w:val="16"/>
                <w:lang w:val="en-US"/>
              </w:rPr>
              <w:t>i</w:t>
            </w:r>
            <w:smartTag w:uri="urn:schemas-microsoft-com:office:smarttags" w:element="PersonName">
              <w:r w:rsidRPr="00466624">
                <w:rPr>
                  <w:rFonts w:ascii="Calibri" w:hAnsi="Calibri" w:cs="Calibri"/>
                  <w:sz w:val="16"/>
                  <w:szCs w:val="16"/>
                  <w:lang w:val="en-US"/>
                </w:rPr>
                <w:t>t</w:t>
              </w:r>
            </w:smartTag>
            <w:r w:rsidRPr="00466624">
              <w:rPr>
                <w:rFonts w:ascii="Calibri" w:hAnsi="Calibri" w:cs="Calibri"/>
                <w:sz w:val="16"/>
                <w:szCs w:val="16"/>
                <w:lang w:val="en-US"/>
              </w:rPr>
              <w:t>y</w:t>
            </w:r>
          </w:p>
        </w:tc>
        <w:tc>
          <w:tcPr>
            <w:tcW w:w="962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0" w:type="pct"/>
            <w:gridSpan w:val="2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26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7250A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563 523,9</w:t>
            </w:r>
          </w:p>
        </w:tc>
        <w:tc>
          <w:tcPr>
            <w:tcW w:w="963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494 394,1</w:t>
            </w:r>
          </w:p>
        </w:tc>
        <w:tc>
          <w:tcPr>
            <w:tcW w:w="1000" w:type="pct"/>
            <w:gridSpan w:val="2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1 246 056,5</w:t>
            </w:r>
          </w:p>
        </w:tc>
        <w:tc>
          <w:tcPr>
            <w:tcW w:w="926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3 754 866,8</w:t>
            </w: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658 359,7</w:t>
            </w:r>
          </w:p>
        </w:tc>
        <w:tc>
          <w:tcPr>
            <w:tcW w:w="963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564 923,1</w:t>
            </w:r>
          </w:p>
        </w:tc>
        <w:tc>
          <w:tcPr>
            <w:tcW w:w="1000" w:type="pct"/>
            <w:gridSpan w:val="2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1 158 811,8</w:t>
            </w:r>
          </w:p>
        </w:tc>
        <w:tc>
          <w:tcPr>
            <w:tcW w:w="926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4 402 131,7</w:t>
            </w: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709 527,0</w:t>
            </w:r>
          </w:p>
        </w:tc>
        <w:tc>
          <w:tcPr>
            <w:tcW w:w="963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587 810,2</w:t>
            </w:r>
          </w:p>
        </w:tc>
        <w:tc>
          <w:tcPr>
            <w:tcW w:w="1000" w:type="pct"/>
            <w:gridSpan w:val="2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1 197 109,3</w:t>
            </w:r>
          </w:p>
        </w:tc>
        <w:tc>
          <w:tcPr>
            <w:tcW w:w="926" w:type="pct"/>
          </w:tcPr>
          <w:p w:rsidR="00B251FF" w:rsidRPr="00466624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4 494 624,7</w:t>
            </w:r>
          </w:p>
        </w:tc>
      </w:tr>
      <w:tr w:rsidR="00B251FF" w:rsidRPr="00466624" w:rsidTr="007250AF">
        <w:tc>
          <w:tcPr>
            <w:tcW w:w="1149" w:type="pct"/>
          </w:tcPr>
          <w:p w:rsidR="00B251FF" w:rsidRPr="00466624" w:rsidRDefault="00B251FF" w:rsidP="007250A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809 856,8</w:t>
            </w:r>
          </w:p>
        </w:tc>
        <w:tc>
          <w:tcPr>
            <w:tcW w:w="963" w:type="pct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665 722,5</w:t>
            </w:r>
          </w:p>
        </w:tc>
        <w:tc>
          <w:tcPr>
            <w:tcW w:w="1000" w:type="pct"/>
            <w:gridSpan w:val="2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1 242 428,2</w:t>
            </w:r>
          </w:p>
        </w:tc>
        <w:tc>
          <w:tcPr>
            <w:tcW w:w="926" w:type="pct"/>
            <w:vAlign w:val="bottom"/>
          </w:tcPr>
          <w:p w:rsidR="00B251FF" w:rsidRPr="007E4326" w:rsidRDefault="00B251FF" w:rsidP="007250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5 119 823,4</w:t>
            </w:r>
          </w:p>
        </w:tc>
      </w:tr>
      <w:tr w:rsidR="00B251FF" w:rsidRPr="00466624" w:rsidTr="00B552CE">
        <w:tc>
          <w:tcPr>
            <w:tcW w:w="1149" w:type="pct"/>
          </w:tcPr>
          <w:p w:rsidR="00B251FF" w:rsidRPr="00466624" w:rsidRDefault="00B251FF" w:rsidP="000D1A4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577 418,6</w:t>
            </w:r>
          </w:p>
        </w:tc>
        <w:tc>
          <w:tcPr>
            <w:tcW w:w="963" w:type="pct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839 762,2</w:t>
            </w:r>
          </w:p>
        </w:tc>
        <w:tc>
          <w:tcPr>
            <w:tcW w:w="1000" w:type="pct"/>
            <w:gridSpan w:val="2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1 255 439,6</w:t>
            </w:r>
          </w:p>
        </w:tc>
        <w:tc>
          <w:tcPr>
            <w:tcW w:w="926" w:type="pct"/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5 220 747,6</w:t>
            </w:r>
          </w:p>
        </w:tc>
      </w:tr>
      <w:tr w:rsidR="00B251FF" w:rsidRPr="00466624" w:rsidTr="00466624">
        <w:tc>
          <w:tcPr>
            <w:tcW w:w="1149" w:type="pct"/>
          </w:tcPr>
          <w:p w:rsidR="00B251FF" w:rsidRPr="00466624" w:rsidRDefault="00B251FF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466624">
              <w:rPr>
                <w:rFonts w:ascii="Calibri" w:hAnsi="Calibri" w:cs="Calibri"/>
                <w:szCs w:val="16"/>
                <w:lang w:val="en-US"/>
              </w:rPr>
              <w:t>Shymkent city</w:t>
            </w:r>
          </w:p>
        </w:tc>
        <w:tc>
          <w:tcPr>
            <w:tcW w:w="962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63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00" w:type="pct"/>
            <w:gridSpan w:val="2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26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B251FF" w:rsidRPr="00466624" w:rsidTr="00665FDF">
        <w:tc>
          <w:tcPr>
            <w:tcW w:w="1149" w:type="pct"/>
          </w:tcPr>
          <w:p w:rsidR="00B251FF" w:rsidRPr="00466624" w:rsidRDefault="00B251FF" w:rsidP="00665FDF">
            <w:pPr>
              <w:pStyle w:val="a9"/>
              <w:rPr>
                <w:rFonts w:ascii="Calibri" w:hAnsi="Calibri" w:cs="Calibri"/>
                <w:szCs w:val="16"/>
              </w:rPr>
            </w:pPr>
            <w:r w:rsidRPr="0046662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62" w:type="pct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135 778,2</w:t>
            </w:r>
          </w:p>
        </w:tc>
        <w:tc>
          <w:tcPr>
            <w:tcW w:w="963" w:type="pct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10 095,4</w:t>
            </w:r>
          </w:p>
        </w:tc>
        <w:tc>
          <w:tcPr>
            <w:tcW w:w="1000" w:type="pct"/>
            <w:gridSpan w:val="2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130 035,8</w:t>
            </w:r>
          </w:p>
        </w:tc>
        <w:tc>
          <w:tcPr>
            <w:tcW w:w="926" w:type="pct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350 504,3</w:t>
            </w:r>
          </w:p>
        </w:tc>
      </w:tr>
      <w:tr w:rsidR="00B251FF" w:rsidRPr="00466624" w:rsidTr="00665FDF">
        <w:tc>
          <w:tcPr>
            <w:tcW w:w="1149" w:type="pct"/>
          </w:tcPr>
          <w:p w:rsidR="00B251FF" w:rsidRPr="00466624" w:rsidRDefault="00B251FF" w:rsidP="00665FDF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62" w:type="pct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171 387,8</w:t>
            </w:r>
          </w:p>
        </w:tc>
        <w:tc>
          <w:tcPr>
            <w:tcW w:w="963" w:type="pct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12 864,2</w:t>
            </w:r>
          </w:p>
        </w:tc>
        <w:tc>
          <w:tcPr>
            <w:tcW w:w="1000" w:type="pct"/>
            <w:gridSpan w:val="2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147 322,7</w:t>
            </w:r>
          </w:p>
        </w:tc>
        <w:tc>
          <w:tcPr>
            <w:tcW w:w="926" w:type="pct"/>
            <w:vAlign w:val="bottom"/>
          </w:tcPr>
          <w:p w:rsidR="00B251FF" w:rsidRPr="00B251FF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251FF">
              <w:rPr>
                <w:rFonts w:ascii="Calibri" w:hAnsi="Calibri"/>
                <w:color w:val="000000"/>
                <w:sz w:val="16"/>
                <w:szCs w:val="16"/>
              </w:rPr>
              <w:t>469 955,9</w:t>
            </w:r>
          </w:p>
        </w:tc>
      </w:tr>
      <w:tr w:rsidR="00B251FF" w:rsidRPr="00466624" w:rsidTr="00283BFC">
        <w:tc>
          <w:tcPr>
            <w:tcW w:w="1149" w:type="pct"/>
          </w:tcPr>
          <w:p w:rsidR="00B251FF" w:rsidRPr="00466624" w:rsidRDefault="00B251FF" w:rsidP="000D1A4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 w:rsidRPr="00466624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62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217 815,8</w:t>
            </w:r>
          </w:p>
        </w:tc>
        <w:tc>
          <w:tcPr>
            <w:tcW w:w="963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13 329,9</w:t>
            </w:r>
          </w:p>
        </w:tc>
        <w:tc>
          <w:tcPr>
            <w:tcW w:w="1000" w:type="pct"/>
            <w:gridSpan w:val="2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202 474,5</w:t>
            </w:r>
          </w:p>
        </w:tc>
        <w:tc>
          <w:tcPr>
            <w:tcW w:w="926" w:type="pct"/>
          </w:tcPr>
          <w:p w:rsidR="00B251FF" w:rsidRPr="00466624" w:rsidRDefault="00B251FF" w:rsidP="0046662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66624">
              <w:rPr>
                <w:rFonts w:ascii="Calibri" w:hAnsi="Calibri"/>
                <w:color w:val="000000"/>
                <w:sz w:val="16"/>
                <w:szCs w:val="16"/>
              </w:rPr>
              <w:t>531 188,4</w:t>
            </w:r>
          </w:p>
        </w:tc>
      </w:tr>
      <w:tr w:rsidR="00B251FF" w:rsidRPr="00466624" w:rsidTr="005D1330">
        <w:tc>
          <w:tcPr>
            <w:tcW w:w="1149" w:type="pct"/>
          </w:tcPr>
          <w:p w:rsidR="00B251FF" w:rsidRPr="00466624" w:rsidRDefault="00B251FF" w:rsidP="000D1A4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62" w:type="pct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218 368,6</w:t>
            </w:r>
          </w:p>
        </w:tc>
        <w:tc>
          <w:tcPr>
            <w:tcW w:w="963" w:type="pct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14 021,0</w:t>
            </w:r>
          </w:p>
        </w:tc>
        <w:tc>
          <w:tcPr>
            <w:tcW w:w="1000" w:type="pct"/>
            <w:gridSpan w:val="2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219 162,1</w:t>
            </w:r>
          </w:p>
        </w:tc>
        <w:tc>
          <w:tcPr>
            <w:tcW w:w="926" w:type="pct"/>
            <w:vAlign w:val="bottom"/>
          </w:tcPr>
          <w:p w:rsidR="00B251FF" w:rsidRPr="007E4326" w:rsidRDefault="00B251F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7E4326">
              <w:rPr>
                <w:rFonts w:ascii="Calibri" w:hAnsi="Calibri"/>
                <w:color w:val="000000"/>
                <w:sz w:val="16"/>
                <w:szCs w:val="16"/>
              </w:rPr>
              <w:t>628 549,4</w:t>
            </w:r>
          </w:p>
        </w:tc>
      </w:tr>
      <w:tr w:rsidR="00B251FF" w:rsidRPr="00466624" w:rsidTr="00B552CE">
        <w:tc>
          <w:tcPr>
            <w:tcW w:w="1149" w:type="pct"/>
            <w:tcBorders>
              <w:bottom w:val="single" w:sz="4" w:space="0" w:color="000000"/>
            </w:tcBorders>
          </w:tcPr>
          <w:p w:rsidR="00B251FF" w:rsidRDefault="00B251FF" w:rsidP="000D1A40">
            <w:pPr>
              <w:pStyle w:val="a9"/>
              <w:rPr>
                <w:rFonts w:ascii="Calibri" w:hAnsi="Calibri" w:cs="Calibri"/>
                <w:szCs w:val="16"/>
                <w:lang w:val="kk-KZ"/>
              </w:rPr>
            </w:pPr>
            <w:r>
              <w:rPr>
                <w:rFonts w:ascii="Calibri" w:hAnsi="Calibri" w:cs="Calibri"/>
                <w:szCs w:val="16"/>
                <w:lang w:val="kk-KZ"/>
              </w:rPr>
              <w:t>2020</w:t>
            </w:r>
          </w:p>
        </w:tc>
        <w:tc>
          <w:tcPr>
            <w:tcW w:w="962" w:type="pct"/>
            <w:tcBorders>
              <w:bottom w:val="single" w:sz="4" w:space="0" w:color="000000"/>
            </w:tcBorders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149 544,5</w:t>
            </w:r>
          </w:p>
        </w:tc>
        <w:tc>
          <w:tcPr>
            <w:tcW w:w="963" w:type="pct"/>
            <w:tcBorders>
              <w:bottom w:val="single" w:sz="4" w:space="0" w:color="000000"/>
            </w:tcBorders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16 728,3</w:t>
            </w:r>
          </w:p>
        </w:tc>
        <w:tc>
          <w:tcPr>
            <w:tcW w:w="1000" w:type="pct"/>
            <w:gridSpan w:val="2"/>
            <w:tcBorders>
              <w:bottom w:val="single" w:sz="4" w:space="0" w:color="000000"/>
            </w:tcBorders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250 337,9</w:t>
            </w:r>
          </w:p>
        </w:tc>
        <w:tc>
          <w:tcPr>
            <w:tcW w:w="926" w:type="pct"/>
            <w:tcBorders>
              <w:bottom w:val="single" w:sz="4" w:space="0" w:color="000000"/>
            </w:tcBorders>
            <w:vAlign w:val="bottom"/>
          </w:tcPr>
          <w:p w:rsidR="00B251FF" w:rsidRPr="00306A77" w:rsidRDefault="00B251FF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770 844,7</w:t>
            </w:r>
          </w:p>
        </w:tc>
      </w:tr>
    </w:tbl>
    <w:p w:rsidR="004F0CC2" w:rsidRPr="004F0CC2" w:rsidRDefault="004F0CC2" w:rsidP="004F0CC2">
      <w:pPr>
        <w:pStyle w:val="a9"/>
        <w:spacing w:before="120"/>
        <w:jc w:val="both"/>
        <w:rPr>
          <w:rFonts w:ascii="Calibri" w:hAnsi="Calibri" w:cs="Calibri"/>
          <w:i/>
          <w:szCs w:val="16"/>
          <w:lang w:val="en-US"/>
        </w:rPr>
      </w:pPr>
      <w:bookmarkStart w:id="45" w:name="_Toc465247945"/>
      <w:r w:rsidRPr="004F0CC2">
        <w:rPr>
          <w:rFonts w:ascii="Calibri" w:hAnsi="Calibri" w:cs="Calibri"/>
          <w:i/>
          <w:szCs w:val="16"/>
          <w:lang w:val="kk-KZ"/>
        </w:rPr>
        <w:t>*</w:t>
      </w:r>
      <w:r w:rsidRPr="004F0CC2">
        <w:rPr>
          <w:rFonts w:ascii="Calibri" w:hAnsi="Calibri" w:cs="Calibri"/>
          <w:i/>
          <w:szCs w:val="16"/>
          <w:lang w:val="en-US"/>
        </w:rPr>
        <w:t xml:space="preserve">In connection with a change in the administrative-territorial structure of the South Kazakhstan region, a retrospective recalculation of the </w:t>
      </w:r>
    </w:p>
    <w:p w:rsidR="004F0CC2" w:rsidRPr="004F0CC2" w:rsidRDefault="004F0CC2" w:rsidP="004F0CC2">
      <w:pPr>
        <w:pStyle w:val="a9"/>
        <w:spacing w:after="120"/>
        <w:jc w:val="both"/>
        <w:rPr>
          <w:rFonts w:ascii="Calibri" w:hAnsi="Calibri" w:cs="Calibri"/>
          <w:i/>
          <w:szCs w:val="16"/>
          <w:lang w:val="en-US"/>
        </w:rPr>
      </w:pPr>
      <w:r w:rsidRPr="004F0CC2">
        <w:rPr>
          <w:rFonts w:ascii="Calibri" w:hAnsi="Calibri" w:cs="Calibri"/>
          <w:i/>
          <w:szCs w:val="16"/>
          <w:lang w:val="en-US"/>
        </w:rPr>
        <w:t>annual Gross regional product data of the Turkestan region and the city of Shymkent was carried out from 2011 to 2017</w:t>
      </w:r>
    </w:p>
    <w:p w:rsidR="00073317" w:rsidRPr="005D1330" w:rsidRDefault="00073317" w:rsidP="005F760A">
      <w:pPr>
        <w:pStyle w:val="3"/>
        <w:spacing w:before="240" w:after="120"/>
        <w:ind w:left="284" w:hanging="284"/>
        <w:jc w:val="center"/>
        <w:rPr>
          <w:rFonts w:ascii="Calibri" w:hAnsi="Calibri"/>
          <w:sz w:val="20"/>
          <w:lang w:val="en-US"/>
        </w:rPr>
      </w:pPr>
      <w:r w:rsidRPr="006A422E">
        <w:rPr>
          <w:rFonts w:ascii="Calibri" w:hAnsi="Calibri"/>
          <w:sz w:val="20"/>
          <w:lang w:val="en-US"/>
        </w:rPr>
        <w:t>3.2 G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r w:rsidRPr="006A422E">
        <w:rPr>
          <w:rFonts w:ascii="Calibri" w:hAnsi="Calibri"/>
          <w:sz w:val="20"/>
          <w:lang w:val="en-US"/>
        </w:rPr>
        <w:t xml:space="preserve"> v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a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l</w:t>
        </w:r>
      </w:smartTag>
      <w:r w:rsidRPr="006A422E">
        <w:rPr>
          <w:rFonts w:ascii="Calibri" w:hAnsi="Calibri"/>
          <w:sz w:val="20"/>
          <w:lang w:val="en-US"/>
        </w:rPr>
        <w:t>ue</w:t>
      </w:r>
      <w:r w:rsidR="002B4B10" w:rsidRPr="002B4B10">
        <w:rPr>
          <w:rFonts w:ascii="Calibri" w:hAnsi="Calibri"/>
          <w:sz w:val="20"/>
          <w:lang w:val="en-US"/>
        </w:rPr>
        <w:t xml:space="preserve"> </w:t>
      </w:r>
      <w:r w:rsidRPr="006A422E">
        <w:rPr>
          <w:rFonts w:ascii="Calibri" w:hAnsi="Calibri"/>
          <w:sz w:val="20"/>
          <w:lang w:val="en-US"/>
        </w:rPr>
        <w:t>a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e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r w:rsidRPr="006A422E">
        <w:rPr>
          <w:rFonts w:ascii="Calibri" w:hAnsi="Calibri"/>
          <w:sz w:val="20"/>
          <w:lang w:val="en-US"/>
        </w:rPr>
        <w:t xml:space="preserve"> o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f</w:t>
        </w:r>
      </w:smartTag>
      <w:r w:rsidRPr="006A422E">
        <w:rPr>
          <w:rFonts w:ascii="Calibri" w:hAnsi="Calibri"/>
          <w:sz w:val="20"/>
          <w:lang w:val="en-US"/>
        </w:rPr>
        <w:t xml:space="preserve"> i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n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d</w:t>
        </w:r>
      </w:smartTag>
      <w:r w:rsidRPr="006A422E">
        <w:rPr>
          <w:rFonts w:ascii="Calibri" w:hAnsi="Calibri"/>
          <w:sz w:val="20"/>
          <w:lang w:val="en-US"/>
        </w:rPr>
        <w:t>u</w:t>
      </w:r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s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t</w:t>
        </w:r>
      </w:smartTag>
      <w:smartTag w:uri="urn:schemas-microsoft-com:office:smarttags" w:element="PersonName">
        <w:r w:rsidRPr="006A422E">
          <w:rPr>
            <w:rFonts w:ascii="Calibri" w:hAnsi="Calibri"/>
            <w:sz w:val="20"/>
            <w:lang w:val="en-US"/>
          </w:rPr>
          <w:t>r</w:t>
        </w:r>
      </w:smartTag>
      <w:r w:rsidRPr="006A422E">
        <w:rPr>
          <w:rFonts w:ascii="Calibri" w:hAnsi="Calibri"/>
          <w:sz w:val="20"/>
          <w:lang w:val="en-US"/>
        </w:rPr>
        <w:t>y for 20</w:t>
      </w:r>
      <w:bookmarkEnd w:id="45"/>
      <w:r w:rsidR="005D1330" w:rsidRPr="005D1330">
        <w:rPr>
          <w:rFonts w:ascii="Calibri" w:hAnsi="Calibri"/>
          <w:sz w:val="20"/>
          <w:lang w:val="en-US"/>
        </w:rPr>
        <w:t>20</w:t>
      </w:r>
    </w:p>
    <w:p w:rsidR="00073317" w:rsidRPr="006A422E" w:rsidRDefault="00692328" w:rsidP="007340B4">
      <w:pPr>
        <w:pStyle w:val="a6"/>
        <w:spacing w:before="0" w:after="60"/>
        <w:rPr>
          <w:rFonts w:ascii="Calibri" w:hAnsi="Calibri" w:cs="Calibri"/>
          <w:szCs w:val="16"/>
          <w:lang w:val="en-US"/>
        </w:rPr>
      </w:pPr>
      <w:r>
        <w:rPr>
          <w:rFonts w:ascii="Calibri" w:hAnsi="Calibri" w:cs="Calibri"/>
          <w:szCs w:val="16"/>
          <w:lang w:val="en-US"/>
        </w:rPr>
        <w:t>million</w:t>
      </w:r>
      <w:r w:rsidR="00073317" w:rsidRPr="006A422E">
        <w:rPr>
          <w:rFonts w:ascii="Calibri" w:hAnsi="Calibri" w:cs="Calibri"/>
          <w:szCs w:val="16"/>
          <w:lang w:val="en-US"/>
        </w:rPr>
        <w:t xml:space="preserve"> tenge</w:t>
      </w: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977"/>
        <w:gridCol w:w="1086"/>
        <w:gridCol w:w="1087"/>
        <w:gridCol w:w="1087"/>
        <w:gridCol w:w="1087"/>
        <w:gridCol w:w="1040"/>
        <w:gridCol w:w="1134"/>
      </w:tblGrid>
      <w:tr w:rsidR="00351A35" w:rsidRPr="006A422E" w:rsidTr="00CE67CB">
        <w:trPr>
          <w:cantSplit/>
          <w:trHeight w:val="40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A35" w:rsidRPr="00270E3E" w:rsidRDefault="00351A35" w:rsidP="00073317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A35" w:rsidRPr="006A422E" w:rsidRDefault="00351A35" w:rsidP="00073317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Republic of Kazakhstan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A35" w:rsidRPr="002350E5" w:rsidRDefault="003350C3" w:rsidP="001A1C78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/>
                <w:szCs w:val="16"/>
                <w:lang w:val="en-US"/>
              </w:rPr>
              <w:t>Akmola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A35" w:rsidRPr="002350E5" w:rsidRDefault="003350C3" w:rsidP="001A1C78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/>
                <w:szCs w:val="16"/>
                <w:lang w:val="en-US"/>
              </w:rPr>
              <w:t>Aktobe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A35" w:rsidRPr="002350E5" w:rsidRDefault="003350C3" w:rsidP="001A1C78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/>
                <w:szCs w:val="16"/>
                <w:lang w:val="en-US"/>
              </w:rPr>
              <w:t>Almaty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35" w:rsidRPr="002350E5" w:rsidRDefault="003350C3" w:rsidP="001A1C78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/>
                <w:szCs w:val="16"/>
                <w:lang w:val="en-US"/>
              </w:rPr>
              <w:t>Atyrau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7D44" w:rsidRDefault="003350C3" w:rsidP="001A1C78">
            <w:pPr>
              <w:pStyle w:val="a7"/>
              <w:ind w:left="-77" w:right="-30"/>
              <w:rPr>
                <w:rFonts w:ascii="Calibri" w:hAnsi="Calibri"/>
                <w:szCs w:val="16"/>
                <w:lang w:val="en-US"/>
              </w:rPr>
            </w:pPr>
            <w:r>
              <w:rPr>
                <w:rFonts w:ascii="Calibri" w:hAnsi="Calibri"/>
                <w:szCs w:val="16"/>
                <w:lang w:val="en-US"/>
              </w:rPr>
              <w:t xml:space="preserve">Batys </w:t>
            </w:r>
          </w:p>
          <w:p w:rsidR="00351A35" w:rsidRPr="002350E5" w:rsidRDefault="003350C3" w:rsidP="001A1C78">
            <w:pPr>
              <w:pStyle w:val="a7"/>
              <w:ind w:left="-77" w:right="-30"/>
              <w:rPr>
                <w:rFonts w:ascii="Calibri" w:hAnsi="Calibri" w:cs="Calibri"/>
                <w:szCs w:val="16"/>
                <w:lang w:val="en-US"/>
              </w:rPr>
            </w:pPr>
            <w:r>
              <w:rPr>
                <w:rFonts w:ascii="Calibri" w:hAnsi="Calibri"/>
                <w:szCs w:val="16"/>
                <w:lang w:val="en-US"/>
              </w:rPr>
              <w:t>Kazakhstan</w:t>
            </w:r>
          </w:p>
        </w:tc>
      </w:tr>
      <w:tr w:rsidR="00532CF7" w:rsidRPr="006A422E" w:rsidTr="00CE67CB">
        <w:trPr>
          <w:cantSplit/>
          <w:trHeight w:val="75"/>
        </w:trPr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 xml:space="preserve">y,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19 098 171,4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659 451,7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958 912,7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1 008 769,8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3 537 260,7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1 233 608,2</w:t>
            </w:r>
          </w:p>
        </w:tc>
      </w:tr>
      <w:tr w:rsidR="00532CF7" w:rsidRPr="006A422E" w:rsidTr="00CE67CB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8 596 835,5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86 672,0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549 345,5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10 374,1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3 071 656,4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1 059 924,3</w:t>
            </w:r>
          </w:p>
        </w:tc>
      </w:tr>
      <w:tr w:rsidR="00532CF7" w:rsidRPr="0027504F" w:rsidTr="00CE67CB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Mining of coal and lignite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188 038,4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202,5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132,3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32CF7" w:rsidRPr="0027504F" w:rsidTr="00CE67CB">
        <w:trPr>
          <w:cantSplit/>
          <w:trHeight w:val="106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Extraction of crude petroleum and natural gas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5 671 490,4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281 937,6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2 960 594,1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1 026 751,7</w:t>
            </w:r>
          </w:p>
        </w:tc>
      </w:tr>
      <w:tr w:rsidR="00532CF7" w:rsidRPr="00C8148E" w:rsidTr="00CE67CB">
        <w:trPr>
          <w:cantSplit/>
          <w:trHeight w:val="93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of metal ores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2 116 282,6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73 673,6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174 929,2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32CF7" w:rsidRPr="006A422E" w:rsidTr="00CE67CB">
        <w:trPr>
          <w:cantSplit/>
          <w:trHeight w:val="82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mining and quarrying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166 084,1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8 041,4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13 224,6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9 398,5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45 782,0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558,0</w:t>
            </w:r>
          </w:p>
        </w:tc>
      </w:tr>
      <w:tr w:rsidR="00532CF7" w:rsidRPr="006A422E" w:rsidTr="00CE67CB">
        <w:trPr>
          <w:cantSplit/>
          <w:trHeight w:val="197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support service activities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454 940,0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4 754,5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79 254,1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843,3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65 280,3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32 614,6</w:t>
            </w:r>
          </w:p>
        </w:tc>
      </w:tr>
      <w:tr w:rsidR="00532CF7" w:rsidRPr="006A422E" w:rsidTr="00CE67CB">
        <w:trPr>
          <w:cantSplit/>
          <w:trHeight w:val="157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9 235 617,6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523 355,2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324 550,6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932 760,6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403 147,4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132 961,3</w:t>
            </w:r>
          </w:p>
        </w:tc>
      </w:tr>
      <w:tr w:rsidR="00532CF7" w:rsidRPr="006A422E" w:rsidTr="00CE67CB">
        <w:trPr>
          <w:cantSplit/>
          <w:trHeight w:val="151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food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1 333 930,9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81 325,8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50 211,9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194 582,1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10 340,1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49 326,3</w:t>
            </w:r>
          </w:p>
        </w:tc>
      </w:tr>
      <w:tr w:rsidR="00532CF7" w:rsidRPr="006A422E" w:rsidTr="00CE67CB">
        <w:trPr>
          <w:cantSplit/>
          <w:trHeight w:val="126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beverages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592 500,2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45 301,6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45 610,7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188 676,7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327,4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2 167,8</w:t>
            </w:r>
          </w:p>
        </w:tc>
      </w:tr>
      <w:tr w:rsidR="00532CF7" w:rsidRPr="006A422E" w:rsidTr="00CE67CB">
        <w:trPr>
          <w:cantSplit/>
          <w:trHeight w:val="113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tobacco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124 742,8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124 742,8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32CF7" w:rsidRPr="006A422E" w:rsidTr="00CE67CB">
        <w:trPr>
          <w:cantSplit/>
          <w:trHeight w:val="192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textiles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38 432,1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5 338,7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551,9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2 631,8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2 246,0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120,6</w:t>
            </w:r>
          </w:p>
        </w:tc>
      </w:tr>
      <w:tr w:rsidR="00532CF7" w:rsidRPr="006A422E" w:rsidTr="00CE67CB">
        <w:trPr>
          <w:cantSplit/>
          <w:trHeight w:val="137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wearing apparel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28 267,9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415,6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1 390,0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4 322,4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1 520,2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547,6</w:t>
            </w:r>
          </w:p>
        </w:tc>
      </w:tr>
      <w:tr w:rsidR="00532CF7" w:rsidRPr="0027504F" w:rsidTr="00CE67CB">
        <w:trPr>
          <w:cantSplit/>
          <w:trHeight w:val="271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Manufacture of leather and related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10 446,5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758,2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873,1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43,5</w:t>
            </w:r>
          </w:p>
        </w:tc>
      </w:tr>
      <w:tr w:rsidR="00532CF7" w:rsidRPr="0027504F" w:rsidTr="00CE67CB">
        <w:trPr>
          <w:cantSplit/>
          <w:trHeight w:val="271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Manufacture of wood and of products of wood and cork, except furniture;manufacture of articles of straw and plaiting materials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18 413,9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968,4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386,1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517,7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347,0</w:t>
            </w:r>
          </w:p>
        </w:tc>
      </w:tr>
      <w:tr w:rsidR="00532CF7" w:rsidRPr="0027504F" w:rsidTr="00CE67CB">
        <w:trPr>
          <w:cantSplit/>
          <w:trHeight w:val="99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Manufacture of paper and paper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56 755,7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492,9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684,1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21 074,1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245,6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97,4</w:t>
            </w:r>
          </w:p>
        </w:tc>
      </w:tr>
      <w:tr w:rsidR="00532CF7" w:rsidRPr="0027504F" w:rsidTr="00CE67CB">
        <w:trPr>
          <w:cantSplit/>
          <w:trHeight w:val="271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Printing and reproduction of recorded media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33 042,9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276,6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629,6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777,5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372,2</w:t>
            </w:r>
          </w:p>
        </w:tc>
      </w:tr>
      <w:tr w:rsidR="00532CF7" w:rsidRPr="0027504F" w:rsidTr="00CE67CB">
        <w:trPr>
          <w:cantSplit/>
          <w:trHeight w:val="271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Manufacture of coke and refined petroleum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780 390,0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6 368,0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30 362,0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5 873,0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322 686,9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14 056,8</w:t>
            </w:r>
          </w:p>
        </w:tc>
      </w:tr>
      <w:tr w:rsidR="00532CF7" w:rsidRPr="0027504F" w:rsidTr="00CE67CB">
        <w:trPr>
          <w:cantSplit/>
          <w:trHeight w:val="271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Manufacture of chemicals and chemical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350 115,3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13 683,2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28 928,8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9 102,6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26 886,5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1 738,1</w:t>
            </w:r>
          </w:p>
        </w:tc>
      </w:tr>
      <w:tr w:rsidR="00532CF7" w:rsidRPr="0027504F" w:rsidTr="00CE67CB">
        <w:trPr>
          <w:cantSplit/>
          <w:trHeight w:val="271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Manufacture of basic pharmaceutical products and pharmaceutical preparations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300 527,4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607,2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2 408,1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227 786,9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32CF7" w:rsidRPr="0027504F" w:rsidTr="00CE67CB">
        <w:trPr>
          <w:cantSplit/>
          <w:trHeight w:val="271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Manufacture of rubber and plastics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118 665,9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6 293,3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3 223,8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21 097,9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3 217,8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4 517,9</w:t>
            </w:r>
          </w:p>
        </w:tc>
      </w:tr>
      <w:tr w:rsidR="00532CF7" w:rsidRPr="0027504F" w:rsidTr="00CE67CB">
        <w:trPr>
          <w:cantSplit/>
          <w:trHeight w:val="271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Manufacture of other non-metallic mineral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537 406,0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28 743,8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27 447,2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40 015,9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12 601,1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13 442,0</w:t>
            </w:r>
          </w:p>
        </w:tc>
      </w:tr>
      <w:tr w:rsidR="00532CF7" w:rsidRPr="006A422E" w:rsidTr="00CE67CB">
        <w:trPr>
          <w:cantSplit/>
          <w:trHeight w:val="192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basic metals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3 659 818,7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237 394,2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113 460,5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18 611,0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286,3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5 117,9</w:t>
            </w:r>
          </w:p>
        </w:tc>
      </w:tr>
      <w:tr w:rsidR="00532CF7" w:rsidRPr="0027504F" w:rsidTr="00CE67CB">
        <w:trPr>
          <w:cantSplit/>
          <w:trHeight w:val="106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Manufacture of fabricated metal products, except machinery and equipment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230 949,9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3 287,9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5 077,8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37 452,2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7 206,2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11 570,8</w:t>
            </w:r>
          </w:p>
        </w:tc>
      </w:tr>
      <w:tr w:rsidR="00532CF7" w:rsidRPr="0027504F" w:rsidTr="00CE67CB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Manufacture of computer, electronic and optical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16 624,2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1 890,8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416,0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64,8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181,3</w:t>
            </w:r>
          </w:p>
        </w:tc>
      </w:tr>
      <w:tr w:rsidR="00532CF7" w:rsidRPr="006A422E" w:rsidTr="00CE67CB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electrical equipment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128 792,3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879,0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287,9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23 445,7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649,2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4 882,7</w:t>
            </w:r>
          </w:p>
        </w:tc>
      </w:tr>
      <w:tr w:rsidR="00532CF7" w:rsidRPr="0027504F" w:rsidTr="00CE67CB">
        <w:trPr>
          <w:cantSplit/>
          <w:trHeight w:val="128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Manufacture of machinery and equipment n.e.c.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186 475,2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63 317,5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4 412,9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2 128,1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272,0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7 889,7</w:t>
            </w:r>
          </w:p>
        </w:tc>
      </w:tr>
      <w:tr w:rsidR="00532CF7" w:rsidRPr="0027504F" w:rsidTr="00CE67CB">
        <w:trPr>
          <w:cantSplit/>
          <w:trHeight w:val="118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Manufacture of motor vehicles, trailers and semi-trailers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296 183,8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12 599,8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54,5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300,6</w:t>
            </w:r>
          </w:p>
        </w:tc>
      </w:tr>
      <w:tr w:rsidR="00532CF7" w:rsidRPr="0027504F" w:rsidTr="00B552CE">
        <w:trPr>
          <w:cantSplit/>
          <w:trHeight w:val="8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lastRenderedPageBreak/>
              <w:t>Manufacture of other transport equipment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90 658,6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939,7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198,4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1 407,9</w:t>
            </w:r>
          </w:p>
        </w:tc>
      </w:tr>
      <w:tr w:rsidR="00532CF7" w:rsidRPr="006A422E" w:rsidTr="00CE67CB">
        <w:trPr>
          <w:cantSplit/>
          <w:trHeight w:val="86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furniture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35 087,2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1 978,7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771,4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1 654,0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487,1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2 603,4</w:t>
            </w:r>
          </w:p>
        </w:tc>
      </w:tr>
      <w:tr w:rsidR="00532CF7" w:rsidRPr="006A422E" w:rsidTr="00CE67CB">
        <w:trPr>
          <w:cantSplit/>
          <w:trHeight w:val="85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manufacturing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27 816,6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1 227,1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21,0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2 579,9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445,6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429,5</w:t>
            </w:r>
          </w:p>
        </w:tc>
      </w:tr>
      <w:tr w:rsidR="00532CF7" w:rsidRPr="0027504F" w:rsidTr="00CE67CB">
        <w:trPr>
          <w:cantSplit/>
          <w:trHeight w:val="8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Repair and installation of machinery and equipment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239 573,6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11 328,3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6 894,2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4 538,7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12 887,1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11 800,3</w:t>
            </w:r>
          </w:p>
        </w:tc>
      </w:tr>
      <w:tr w:rsidR="00532CF7" w:rsidRPr="0027504F" w:rsidTr="00F40A24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1 097 125,1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44 825,8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74 799,6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60 015,9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46 488,0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35 508,7</w:t>
            </w:r>
          </w:p>
        </w:tc>
      </w:tr>
      <w:tr w:rsidR="00532CF7" w:rsidRPr="0027504F" w:rsidTr="00F40A24">
        <w:trPr>
          <w:cantSplit/>
          <w:trHeight w:val="90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F7" w:rsidRPr="006A422E" w:rsidRDefault="00532CF7" w:rsidP="00727207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6A422E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168 593,2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4 598,7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10 217,0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5 619,2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15 968,9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5 213,9</w:t>
            </w:r>
          </w:p>
        </w:tc>
      </w:tr>
    </w:tbl>
    <w:p w:rsidR="005F760A" w:rsidRPr="007F1F45" w:rsidRDefault="007F1F45" w:rsidP="007F1F45">
      <w:pPr>
        <w:jc w:val="right"/>
        <w:rPr>
          <w:rFonts w:ascii="Calibri" w:hAnsi="Calibri" w:cs="Calibri"/>
          <w:sz w:val="16"/>
          <w:szCs w:val="16"/>
        </w:rPr>
      </w:pPr>
      <w:r w:rsidRPr="007F1F45">
        <w:rPr>
          <w:rFonts w:ascii="Calibri" w:hAnsi="Calibri" w:cs="Calibri"/>
          <w:sz w:val="16"/>
          <w:szCs w:val="16"/>
        </w:rPr>
        <w:t>Continuation</w:t>
      </w: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977"/>
        <w:gridCol w:w="1086"/>
        <w:gridCol w:w="1087"/>
        <w:gridCol w:w="1087"/>
        <w:gridCol w:w="1087"/>
        <w:gridCol w:w="1040"/>
        <w:gridCol w:w="1134"/>
      </w:tblGrid>
      <w:tr w:rsidR="007F1F45" w:rsidRPr="007F1F45" w:rsidTr="007F1F45">
        <w:trPr>
          <w:cantSplit/>
          <w:trHeight w:val="9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F45" w:rsidRPr="007F1F45" w:rsidRDefault="007F1F45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F45" w:rsidRPr="007F1F45" w:rsidRDefault="007F1F45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7F1F45">
              <w:rPr>
                <w:rFonts w:ascii="Calibri" w:hAnsi="Calibri" w:cs="Calibri"/>
                <w:snapToGrid w:val="0"/>
                <w:szCs w:val="16"/>
              </w:rPr>
              <w:t>Zhambyl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F45" w:rsidRPr="007F1F45" w:rsidRDefault="007F1F45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7F1F45">
              <w:rPr>
                <w:rFonts w:ascii="Calibri" w:hAnsi="Calibri" w:cs="Calibri"/>
                <w:snapToGrid w:val="0"/>
                <w:szCs w:val="16"/>
              </w:rPr>
              <w:t>Karagandy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F45" w:rsidRPr="007F1F45" w:rsidRDefault="007F1F45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7F1F45">
              <w:rPr>
                <w:rFonts w:ascii="Calibri" w:hAnsi="Calibri" w:cs="Calibri"/>
                <w:snapToGrid w:val="0"/>
                <w:szCs w:val="16"/>
              </w:rPr>
              <w:t>Kostanai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F45" w:rsidRPr="007F1F45" w:rsidRDefault="007F1F45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7F1F45">
              <w:rPr>
                <w:rFonts w:ascii="Calibri" w:hAnsi="Calibri" w:cs="Calibri"/>
                <w:snapToGrid w:val="0"/>
                <w:szCs w:val="16"/>
              </w:rPr>
              <w:t>Kyzylorda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F45" w:rsidRPr="007F1F45" w:rsidRDefault="001470D7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>
              <w:rPr>
                <w:rFonts w:ascii="Calibri" w:hAnsi="Calibri" w:cs="Calibri"/>
                <w:snapToGrid w:val="0"/>
                <w:szCs w:val="16"/>
              </w:rPr>
              <w:t>Mangystau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F1F45" w:rsidRPr="007F1F45" w:rsidRDefault="007F1F45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7F1F45">
              <w:rPr>
                <w:rFonts w:ascii="Calibri" w:hAnsi="Calibri" w:cs="Calibri"/>
                <w:snapToGrid w:val="0"/>
                <w:szCs w:val="16"/>
              </w:rPr>
              <w:t>Pavlodar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I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d</w:t>
              </w:r>
            </w:smartTag>
            <w:r w:rsidRPr="006A422E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s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r</w:t>
              </w:r>
            </w:smartTag>
            <w:r w:rsidRPr="006A422E">
              <w:rPr>
                <w:rFonts w:ascii="Calibri" w:hAnsi="Calibri" w:cs="Calibri"/>
                <w:szCs w:val="16"/>
              </w:rPr>
              <w:t xml:space="preserve">y, 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r w:rsidRPr="006A422E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6A422E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387 195,6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2 982 863,0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951 229,2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491 141,5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1 498 700,3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1 286 638,4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56 172,4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761 759,9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357 344,8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357 652,8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1 288 183,1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286 899,7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Mining of coal and lignite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75,9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101 512,7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77 979,3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Extraction of crude petroleum and natural gas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6 941,2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292 671,6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1 096 864,5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of metal ores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18 804,3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633 093,3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326 462,9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33 581,0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196 594,8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mining and quarrying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25 800,1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11 344,7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22 270,9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1 979,7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2 501,9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7 227,5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Mining support service activities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4 550,9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15 809,2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8 611,0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29 420,5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188 816,7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5 098,1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Manufacturing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283 813,7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1 988 281,9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556 304,9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99 034,6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129 555,1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838 945,7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food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39 415,0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86 719,5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177 634,9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37 369,1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8 348,9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70 331,3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beverages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7 176,3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15 223,9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20 516,9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44,4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308,6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2 893,6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tobacco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textiles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227,5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445,9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1 283,3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447,2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53,9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4 065,7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wearing apparel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803,1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2 616,5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654,7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311,4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899,7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649,9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leather and related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1 410,6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491,1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74,1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739,3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83,9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wood and of products of wood and cork, except furniture;manufacture of articles of straw and plaiting materials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177,9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1 821,9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1 736,5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16,1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1 307,1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paper and paper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246,8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2 325,3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752,4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20,1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10,3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2 713,9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Printing and reproduction of recorded media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148,7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1 022,9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430,1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288,5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331,2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624,1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coke and refined petroleum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12 768,1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46 381,2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6 011,2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25 217,1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125 636,8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chemicals and chemical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121 137,6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35 166,4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8 080,6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6 636,8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22 047,4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27 305,2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basic pharmaceutical products and pharmaceutical preparations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1 577,7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16 384,5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93,6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124,8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685,4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rubber and plastics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1 320,6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11 284,2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3 311,5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2 706,5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4 688,6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2 463,7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other non-metallic mineral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40 498,1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50 257,3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20 541,3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16 969,6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21 043,6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15 558,6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Manufacture of basic metals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49 056,5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1 614 030,5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96 009,6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19 182,0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873,1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471 779,0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fabricated metal products, except machinery and equipment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3 447,4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27 604,0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7 077,3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19 535,0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33 710,4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computer, electronic and optical products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628,5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699,2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104,1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Manufacture of electrical equipment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10 451,3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583,1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64,9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21 338,9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machinery and equipment n.e.c.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21 936,5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32 537,7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1 082,8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9 322,8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4 803,1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motor vehicles, trailers and semi-trailers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44,3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62,0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165 433,4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2 265,2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other transport equipment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585,0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8,2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29 345,3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Manufacture of furniture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410,3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2 159,6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996,0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350,6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2 855,6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Other manufacturing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147,1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615,8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53,5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1 640,8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295,2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Repair and installation of machinery and equipment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2 900,9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39 997,4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18 504,4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5 891,5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15 578,1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18 129,7</w:t>
            </w:r>
          </w:p>
        </w:tc>
      </w:tr>
      <w:tr w:rsidR="00532CF7" w:rsidRPr="0027504F" w:rsidTr="007E4326">
        <w:trPr>
          <w:cantSplit/>
          <w:trHeight w:val="90"/>
        </w:trPr>
        <w:tc>
          <w:tcPr>
            <w:tcW w:w="2977" w:type="dxa"/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44 327,3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191 055,8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31 350,0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30 443,9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70 732,0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144 545,0</w:t>
            </w:r>
          </w:p>
        </w:tc>
      </w:tr>
      <w:tr w:rsidR="00532CF7" w:rsidRPr="0027504F" w:rsidTr="007E4326">
        <w:trPr>
          <w:cantSplit/>
          <w:trHeight w:val="90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2 882,2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41 765,4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6 229,5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4 010,2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10 230,1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16 248,0</w:t>
            </w:r>
          </w:p>
        </w:tc>
      </w:tr>
    </w:tbl>
    <w:p w:rsidR="007F1F45" w:rsidRPr="007F1F45" w:rsidRDefault="007F1F45" w:rsidP="007F1F45">
      <w:pPr>
        <w:jc w:val="right"/>
        <w:rPr>
          <w:rFonts w:ascii="Calibri" w:hAnsi="Calibri" w:cs="Calibri"/>
          <w:sz w:val="16"/>
          <w:szCs w:val="16"/>
        </w:rPr>
      </w:pPr>
      <w:r w:rsidRPr="007F1F45">
        <w:rPr>
          <w:rFonts w:ascii="Calibri" w:hAnsi="Calibri" w:cs="Calibri"/>
          <w:sz w:val="16"/>
          <w:szCs w:val="16"/>
        </w:rPr>
        <w:t>Continuation</w:t>
      </w: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977"/>
        <w:gridCol w:w="1086"/>
        <w:gridCol w:w="1087"/>
        <w:gridCol w:w="1087"/>
        <w:gridCol w:w="1087"/>
        <w:gridCol w:w="1040"/>
        <w:gridCol w:w="1134"/>
      </w:tblGrid>
      <w:tr w:rsidR="007F1F45" w:rsidRPr="007F1F45" w:rsidTr="008179F1">
        <w:trPr>
          <w:cantSplit/>
          <w:trHeight w:val="9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F45" w:rsidRPr="007F1F45" w:rsidRDefault="007F1F45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45" w:rsidRPr="007F1F45" w:rsidRDefault="007F1F45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7F1F45">
              <w:rPr>
                <w:rFonts w:ascii="Calibri" w:hAnsi="Calibri" w:cs="Calibri"/>
                <w:snapToGrid w:val="0"/>
                <w:szCs w:val="16"/>
              </w:rPr>
              <w:t>Soltustik Kazakhstan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45" w:rsidRPr="007F1F45" w:rsidRDefault="001470D7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>
              <w:rPr>
                <w:rFonts w:ascii="Calibri" w:hAnsi="Calibri" w:cs="Calibri"/>
                <w:snapToGrid w:val="0"/>
                <w:szCs w:val="16"/>
              </w:rPr>
              <w:t>Turkistan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45" w:rsidRPr="007F1F45" w:rsidRDefault="007F1F45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7F1F45">
              <w:rPr>
                <w:rFonts w:ascii="Calibri" w:hAnsi="Calibri" w:cs="Calibri"/>
                <w:snapToGrid w:val="0"/>
                <w:szCs w:val="16"/>
              </w:rPr>
              <w:t>Shygys Kazakhstan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45" w:rsidRPr="007F1F45" w:rsidRDefault="007F1F45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7F1F45">
              <w:rPr>
                <w:rFonts w:ascii="Calibri" w:hAnsi="Calibri" w:cs="Calibri"/>
                <w:snapToGrid w:val="0"/>
                <w:szCs w:val="16"/>
              </w:rPr>
              <w:t>Nur-Sultan city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45" w:rsidRPr="007F1F45" w:rsidRDefault="007F1F45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7F1F45">
              <w:rPr>
                <w:rFonts w:ascii="Calibri" w:hAnsi="Calibri" w:cs="Calibri"/>
                <w:snapToGrid w:val="0"/>
                <w:szCs w:val="16"/>
              </w:rPr>
              <w:t>Almaty 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F45" w:rsidRPr="007F1F45" w:rsidRDefault="007F1F45" w:rsidP="007F1F45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7F1F45">
              <w:rPr>
                <w:rFonts w:ascii="Calibri" w:hAnsi="Calibri" w:cs="Calibri"/>
                <w:snapToGrid w:val="0"/>
                <w:szCs w:val="16"/>
              </w:rPr>
              <w:t>Shymkent city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I</w:t>
            </w:r>
            <w:smartTag w:uri="urn:schemas-microsoft-com:office:smarttags" w:element="PersonName">
              <w:r w:rsidRPr="007F1F45">
                <w:rPr>
                  <w:rFonts w:ascii="Calibri" w:hAnsi="Calibri" w:cs="Calibri"/>
                  <w:szCs w:val="16"/>
                </w:rPr>
                <w:t>n</w:t>
              </w:r>
            </w:smartTag>
            <w:smartTag w:uri="urn:schemas-microsoft-com:office:smarttags" w:element="PersonName">
              <w:r w:rsidRPr="007F1F45">
                <w:rPr>
                  <w:rFonts w:ascii="Calibri" w:hAnsi="Calibri" w:cs="Calibri"/>
                  <w:szCs w:val="16"/>
                </w:rPr>
                <w:t>d</w:t>
              </w:r>
            </w:smartTag>
            <w:r w:rsidRPr="007F1F45">
              <w:rPr>
                <w:rFonts w:ascii="Calibri" w:hAnsi="Calibri" w:cs="Calibri"/>
                <w:szCs w:val="16"/>
              </w:rPr>
              <w:t>u</w:t>
            </w:r>
            <w:smartTag w:uri="urn:schemas-microsoft-com:office:smarttags" w:element="PersonName">
              <w:r w:rsidRPr="007F1F45">
                <w:rPr>
                  <w:rFonts w:ascii="Calibri" w:hAnsi="Calibri" w:cs="Calibri"/>
                  <w:szCs w:val="16"/>
                </w:rPr>
                <w:t>s</w:t>
              </w:r>
            </w:smartTag>
            <w:smartTag w:uri="urn:schemas-microsoft-com:office:smarttags" w:element="PersonName">
              <w:r w:rsidRPr="007F1F45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7F1F45">
                <w:rPr>
                  <w:rFonts w:ascii="Calibri" w:hAnsi="Calibri" w:cs="Calibri"/>
                  <w:szCs w:val="16"/>
                </w:rPr>
                <w:t>r</w:t>
              </w:r>
            </w:smartTag>
            <w:r w:rsidRPr="007F1F45">
              <w:rPr>
                <w:rFonts w:ascii="Calibri" w:hAnsi="Calibri" w:cs="Calibri"/>
                <w:szCs w:val="16"/>
              </w:rPr>
              <w:t xml:space="preserve">y, </w:t>
            </w:r>
            <w:smartTag w:uri="urn:schemas-microsoft-com:office:smarttags" w:element="PersonName">
              <w:r w:rsidRPr="007F1F45">
                <w:rPr>
                  <w:rFonts w:ascii="Calibri" w:hAnsi="Calibri" w:cs="Calibri"/>
                  <w:szCs w:val="16"/>
                </w:rPr>
                <w:t>t</w:t>
              </w:r>
            </w:smartTag>
            <w:r w:rsidRPr="007F1F45">
              <w:rPr>
                <w:rFonts w:ascii="Calibri" w:hAnsi="Calibri" w:cs="Calibri"/>
                <w:szCs w:val="16"/>
              </w:rPr>
              <w:t>o</w:t>
            </w:r>
            <w:smartTag w:uri="urn:schemas-microsoft-com:office:smarttags" w:element="PersonName">
              <w:r w:rsidRPr="007F1F45">
                <w:rPr>
                  <w:rFonts w:ascii="Calibri" w:hAnsi="Calibri" w:cs="Calibri"/>
                  <w:szCs w:val="16"/>
                </w:rPr>
                <w:t>t</w:t>
              </w:r>
            </w:smartTag>
            <w:smartTag w:uri="urn:schemas-microsoft-com:office:smarttags" w:element="PersonName">
              <w:r w:rsidRPr="007F1F45">
                <w:rPr>
                  <w:rFonts w:ascii="Calibri" w:hAnsi="Calibri" w:cs="Calibri"/>
                  <w:szCs w:val="16"/>
                </w:rPr>
                <w:t>a</w:t>
              </w:r>
            </w:smartTag>
            <w:smartTag w:uri="urn:schemas-microsoft-com:office:smarttags" w:element="PersonName">
              <w:r w:rsidRPr="007F1F45">
                <w:rPr>
                  <w:rFonts w:ascii="Calibri" w:hAnsi="Calibri" w:cs="Calibri"/>
                  <w:szCs w:val="16"/>
                </w:rPr>
                <w:t>l</w:t>
              </w:r>
            </w:smartTag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221 807,9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391 627,7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1 645 952,1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588 205,4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739 054,1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515 753,1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Mining and quarrying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7 036,0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174 291,0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529 104,0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419,5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Mining of coal and lignite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8 135,7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Extraction of crude petroleum and natural gas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5 729,7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Mining of metal ores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4 950,8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165 347,0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488 845,7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Other mining and quarrying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1 877,5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5 512,0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10 145,8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419,5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Mining support service activities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207,7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3 432,0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16 247,1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lastRenderedPageBreak/>
              <w:t>Manufacturing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175 739,5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193 196,1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1 028 845,0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532 216,3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630 699,3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462 210,4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Manufacture of food products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99 226,2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60 146,3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111 406,1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31 122,7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155 811,3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70 613,4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Manufacture of beverages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20 001,1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37 108,5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418,0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21 197,3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158 587,2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26 940,2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Manufacture of tobacco products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Manufacture of textiles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188,3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5 649,8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1 151,4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1 277,8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1 201,1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11 551,2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7F1F45">
              <w:rPr>
                <w:rFonts w:ascii="Calibri" w:hAnsi="Calibri" w:cs="Calibri"/>
                <w:szCs w:val="16"/>
              </w:rPr>
              <w:t>Manufacture of wearing apparel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703,8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409,5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3 527,0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1 704,8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4 484,0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3 307,7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leather and related products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118,1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762,6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558,3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3 815,9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614,0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wood and of products of wood and cork, except furniture;manufacture of articles of straw and plaiting materials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936,8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88,7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4 699,7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804,0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3 325,2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1 267,2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paper and paper products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7 798,5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381,7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14 250,6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5 495,7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Printing and reproduction of recorded media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439,4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58,0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805,2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2 492,6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23 292,5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948,9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coke and refined petroleum products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14 443,0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57,5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6 517,8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164 010,6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chemicals and chemical products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2 489,8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216,8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32 013,7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3 781,4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6 347,7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4 552,7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basic pharmaceutical products and pharmaceutical preparations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1 176,1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215,8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1 663,8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144,4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18 279,4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29 376,3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rubber and plastics products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3 475,5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2 605,0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7 432,3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16 209,9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18 947,5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5 869,9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other non-metallic mineral products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10 092,1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17 155,5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57 492,2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59 016,2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38 081,0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68 450,5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basic metals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2 599,4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37 520,2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621 170,7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294 638,8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47 339,0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30 750,0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fabricated metal products, except machinery and equipment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4 776,2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1 132,0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27 347,1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14 712,0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21 129,1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5 622,3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computer, electronic and optical products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3 182,2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56,2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3 699,7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5 506,3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193,7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electrical equipment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1 548,7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11 710,8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10 427,2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5 052,7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15 248,7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22 210,2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machinery and equipment n.e.c.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7 217,6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315,3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14 402,3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3 308,5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12 053,0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1 216,0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motor vehicles, trailers and semi-trailers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221,0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83 991,8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1 154,4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30 034,7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3,0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Manufacture of other transport equipment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9 820,6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6 940,0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38 645,6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2 750,4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17,5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Manufacture of furniture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1 090,2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2 474,0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1 536,1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1 866,7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12 118,2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1 593,7</w:t>
            </w:r>
          </w:p>
        </w:tc>
      </w:tr>
      <w:tr w:rsidR="00532CF7" w:rsidRPr="006A422E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6A422E" w:rsidRDefault="00532CF7" w:rsidP="000D1A40">
            <w:pPr>
              <w:pStyle w:val="a9"/>
              <w:rPr>
                <w:rFonts w:ascii="Calibri" w:hAnsi="Calibri" w:cs="Calibri"/>
                <w:szCs w:val="16"/>
              </w:rPr>
            </w:pPr>
            <w:r w:rsidRPr="006A422E">
              <w:rPr>
                <w:rFonts w:ascii="Calibri" w:hAnsi="Calibri" w:cs="Calibri"/>
                <w:szCs w:val="16"/>
              </w:rPr>
              <w:t>Other manufacturing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409,3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6 876,5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6 454,5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2 854,0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3 755,8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Repair and installation of machinery and equipment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5 941,8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1 745,2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26 869,1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23 992,3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28 724,7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3 849,9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Electricity, gas, steam and air conditioning supply</w:t>
            </w:r>
          </w:p>
        </w:tc>
        <w:tc>
          <w:tcPr>
            <w:tcW w:w="1086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33 129,2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21 402,4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79 460,1</w:t>
            </w:r>
          </w:p>
        </w:tc>
        <w:tc>
          <w:tcPr>
            <w:tcW w:w="1087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48 139,6</w:t>
            </w:r>
          </w:p>
        </w:tc>
        <w:tc>
          <w:tcPr>
            <w:tcW w:w="1040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95 237,9</w:t>
            </w:r>
          </w:p>
        </w:tc>
        <w:tc>
          <w:tcPr>
            <w:tcW w:w="1134" w:type="dxa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45 663,9</w:t>
            </w:r>
          </w:p>
        </w:tc>
      </w:tr>
      <w:tr w:rsidR="00532CF7" w:rsidRPr="0027504F" w:rsidTr="007F1F45">
        <w:trPr>
          <w:cantSplit/>
          <w:trHeight w:val="90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532CF7" w:rsidRPr="007F1F45" w:rsidRDefault="00532CF7" w:rsidP="000D1A40">
            <w:pPr>
              <w:pStyle w:val="a9"/>
              <w:rPr>
                <w:rFonts w:ascii="Calibri" w:hAnsi="Calibri" w:cs="Calibri"/>
                <w:szCs w:val="16"/>
                <w:lang w:val="en-US"/>
              </w:rPr>
            </w:pPr>
            <w:r w:rsidRPr="007F1F45">
              <w:rPr>
                <w:rFonts w:ascii="Calibri" w:hAnsi="Calibri" w:cs="Calibri"/>
                <w:szCs w:val="16"/>
                <w:lang w:val="en-US"/>
              </w:rPr>
              <w:t>Water supply; sewerage, waste management and remediation activities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5 903,2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2 738,2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8 543,0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7 849,5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13 116,9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32CF7" w:rsidRPr="00306A77" w:rsidRDefault="00532CF7" w:rsidP="0002791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306A77">
              <w:rPr>
                <w:rFonts w:ascii="Calibri" w:hAnsi="Calibri"/>
                <w:color w:val="000000"/>
                <w:sz w:val="16"/>
                <w:szCs w:val="16"/>
              </w:rPr>
              <w:t>7 459,3</w:t>
            </w:r>
          </w:p>
        </w:tc>
      </w:tr>
    </w:tbl>
    <w:p w:rsidR="005F760A" w:rsidRDefault="005F760A">
      <w:pPr>
        <w:pStyle w:val="a0"/>
        <w:ind w:firstLine="0"/>
        <w:rPr>
          <w:rFonts w:ascii="Calibri" w:hAnsi="Calibri" w:cs="Calibri"/>
          <w:sz w:val="16"/>
          <w:szCs w:val="16"/>
          <w:lang w:val="kk-KZ"/>
        </w:rPr>
      </w:pPr>
    </w:p>
    <w:tbl>
      <w:tblPr>
        <w:tblW w:w="9828" w:type="dxa"/>
        <w:tblInd w:w="-78" w:type="dxa"/>
        <w:tblLayout w:type="fixed"/>
        <w:tblLook w:val="01E0"/>
      </w:tblPr>
      <w:tblGrid>
        <w:gridCol w:w="9828"/>
      </w:tblGrid>
      <w:tr w:rsidR="00C917DB" w:rsidRPr="009B6ECF" w:rsidTr="00990C63">
        <w:tc>
          <w:tcPr>
            <w:tcW w:w="9828" w:type="dxa"/>
          </w:tcPr>
          <w:p w:rsidR="00C917DB" w:rsidRPr="005D1330" w:rsidRDefault="00134CC6" w:rsidP="00511195">
            <w:pPr>
              <w:pageBreakBefore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lastRenderedPageBreak/>
              <w:br w:type="page"/>
            </w:r>
            <w:r w:rsidR="00C917DB" w:rsidRPr="006A422E">
              <w:rPr>
                <w:rFonts w:ascii="Calibri" w:hAnsi="Calibri" w:cs="Calibri"/>
                <w:lang w:val="en-GB"/>
              </w:rPr>
              <w:t>National accounts of the Republic of Kazakhstan 201</w:t>
            </w:r>
            <w:r w:rsidR="005D1330" w:rsidRPr="005D1330">
              <w:rPr>
                <w:rFonts w:ascii="Calibri" w:hAnsi="Calibri" w:cs="Calibri"/>
                <w:lang w:val="en-US"/>
              </w:rPr>
              <w:t>6</w:t>
            </w:r>
            <w:r w:rsidR="005D1330">
              <w:rPr>
                <w:rFonts w:ascii="Calibri" w:hAnsi="Calibri" w:cs="Calibri"/>
                <w:lang w:val="en-GB"/>
              </w:rPr>
              <w:t>-20</w:t>
            </w:r>
            <w:r w:rsidR="005D1330" w:rsidRPr="005D1330">
              <w:rPr>
                <w:rFonts w:ascii="Calibri" w:hAnsi="Calibri" w:cs="Calibri"/>
                <w:lang w:val="en-US"/>
              </w:rPr>
              <w:t>20</w:t>
            </w:r>
            <w:r w:rsidR="00511195">
              <w:rPr>
                <w:rFonts w:ascii="Calibri" w:hAnsi="Calibri" w:cs="Calibri"/>
                <w:lang w:val="en-US"/>
              </w:rPr>
              <w:t xml:space="preserve"> </w:t>
            </w:r>
            <w:r w:rsidR="00C917DB" w:rsidRPr="006A422E">
              <w:rPr>
                <w:rFonts w:ascii="Calibri" w:hAnsi="Calibri" w:cs="Calibri"/>
                <w:lang w:val="en-US"/>
              </w:rPr>
              <w:t>/</w:t>
            </w:r>
            <w:r w:rsidR="00511195">
              <w:rPr>
                <w:rFonts w:ascii="Calibri" w:hAnsi="Calibri" w:cs="Calibri"/>
                <w:lang w:val="en-US"/>
              </w:rPr>
              <w:t xml:space="preserve"> </w:t>
            </w:r>
            <w:r w:rsidR="008179F1">
              <w:rPr>
                <w:rFonts w:ascii="Calibri" w:hAnsi="Calibri" w:cs="Calibri"/>
                <w:lang w:val="kk-KZ"/>
              </w:rPr>
              <w:t>Statistical compi</w:t>
            </w:r>
            <w:r w:rsidR="00511195">
              <w:rPr>
                <w:rFonts w:ascii="Calibri" w:hAnsi="Calibri" w:cs="Calibri"/>
                <w:lang w:val="kk-KZ"/>
              </w:rPr>
              <w:t>l</w:t>
            </w:r>
            <w:r w:rsidR="008179F1">
              <w:rPr>
                <w:rFonts w:ascii="Calibri" w:hAnsi="Calibri" w:cs="Calibri"/>
                <w:lang w:val="kk-KZ"/>
              </w:rPr>
              <w:t>ation</w:t>
            </w:r>
            <w:r w:rsidR="00511195">
              <w:rPr>
                <w:rFonts w:ascii="Calibri" w:hAnsi="Calibri" w:cs="Calibri"/>
                <w:lang w:val="en-US"/>
              </w:rPr>
              <w:t xml:space="preserve"> </w:t>
            </w:r>
            <w:r w:rsidR="00C917DB" w:rsidRPr="006A422E">
              <w:rPr>
                <w:rFonts w:ascii="Calibri" w:hAnsi="Calibri" w:cs="Calibri"/>
                <w:lang w:val="kk-KZ"/>
              </w:rPr>
              <w:t>/</w:t>
            </w:r>
            <w:r w:rsidR="00511195">
              <w:rPr>
                <w:rFonts w:ascii="Calibri" w:hAnsi="Calibri" w:cs="Calibri"/>
                <w:lang w:val="en-US"/>
              </w:rPr>
              <w:t xml:space="preserve"> </w:t>
            </w:r>
            <w:r w:rsidR="00C917DB">
              <w:rPr>
                <w:rFonts w:ascii="Calibri" w:hAnsi="Calibri" w:cs="Calibri"/>
                <w:lang w:val="en-US"/>
              </w:rPr>
              <w:t>Nur-Sultan</w:t>
            </w:r>
            <w:r w:rsidR="00C917DB" w:rsidRPr="006A422E">
              <w:rPr>
                <w:rFonts w:ascii="Calibri" w:hAnsi="Calibri" w:cs="Calibri"/>
                <w:lang w:val="en-US"/>
              </w:rPr>
              <w:t xml:space="preserve"> 20</w:t>
            </w:r>
            <w:r w:rsidR="00DE2061">
              <w:rPr>
                <w:rFonts w:ascii="Calibri" w:hAnsi="Calibri" w:cs="Calibri"/>
                <w:lang w:val="en-US"/>
              </w:rPr>
              <w:t>2</w:t>
            </w:r>
            <w:r w:rsidR="005D1330" w:rsidRPr="005D1330">
              <w:rPr>
                <w:rFonts w:ascii="Calibri" w:hAnsi="Calibri" w:cs="Calibri"/>
                <w:lang w:val="en-US"/>
              </w:rPr>
              <w:t>2</w:t>
            </w:r>
          </w:p>
        </w:tc>
      </w:tr>
      <w:tr w:rsidR="00C917DB" w:rsidRPr="009B6ECF" w:rsidTr="00990C63">
        <w:tc>
          <w:tcPr>
            <w:tcW w:w="9828" w:type="dxa"/>
          </w:tcPr>
          <w:p w:rsidR="00C917DB" w:rsidRPr="006A422E" w:rsidRDefault="00C917DB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C917DB" w:rsidRPr="009B6ECF" w:rsidTr="00990C63">
        <w:tc>
          <w:tcPr>
            <w:tcW w:w="9828" w:type="dxa"/>
          </w:tcPr>
          <w:p w:rsidR="00C917DB" w:rsidRPr="006A422E" w:rsidRDefault="00C917DB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C917DB" w:rsidRPr="009B6ECF" w:rsidTr="00990C63">
        <w:tc>
          <w:tcPr>
            <w:tcW w:w="9828" w:type="dxa"/>
          </w:tcPr>
          <w:p w:rsidR="00C917DB" w:rsidRPr="006A422E" w:rsidRDefault="00C917DB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C917DB" w:rsidRPr="009B6ECF" w:rsidTr="00990C63">
        <w:tc>
          <w:tcPr>
            <w:tcW w:w="9828" w:type="dxa"/>
          </w:tcPr>
          <w:p w:rsidR="00C917DB" w:rsidRPr="006A422E" w:rsidRDefault="00C917DB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C917DB" w:rsidRPr="009B6ECF" w:rsidTr="00990C63">
        <w:tc>
          <w:tcPr>
            <w:tcW w:w="9828" w:type="dxa"/>
          </w:tcPr>
          <w:p w:rsidR="00C917DB" w:rsidRPr="006A422E" w:rsidRDefault="00C917DB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C917DB" w:rsidRPr="009B6ECF" w:rsidTr="00990C63">
        <w:tc>
          <w:tcPr>
            <w:tcW w:w="9828" w:type="dxa"/>
          </w:tcPr>
          <w:p w:rsidR="00C917DB" w:rsidRPr="006A422E" w:rsidRDefault="00C917DB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C917DB" w:rsidRPr="009B6ECF" w:rsidTr="00990C63">
        <w:tc>
          <w:tcPr>
            <w:tcW w:w="9828" w:type="dxa"/>
          </w:tcPr>
          <w:p w:rsidR="00C917DB" w:rsidRPr="006A422E" w:rsidRDefault="00C917DB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C917DB" w:rsidRPr="006A422E" w:rsidTr="00990C63">
        <w:tc>
          <w:tcPr>
            <w:tcW w:w="9828" w:type="dxa"/>
          </w:tcPr>
          <w:p w:rsidR="00C917DB" w:rsidRPr="00035A03" w:rsidRDefault="00C917DB" w:rsidP="00035A03">
            <w:pPr>
              <w:adjustRightInd w:val="0"/>
              <w:rPr>
                <w:rFonts w:ascii="Calibri" w:hAnsi="Calibri" w:cs="Calibri"/>
                <w:lang w:val="kk-KZ"/>
              </w:rPr>
            </w:pPr>
            <w:r w:rsidRPr="00035A03">
              <w:rPr>
                <w:rFonts w:ascii="Calibri" w:hAnsi="Calibri" w:cs="Calibri"/>
                <w:lang w:val="kk-KZ"/>
              </w:rPr>
              <w:t>Responsible for the publication:</w:t>
            </w:r>
          </w:p>
          <w:p w:rsidR="00035A03" w:rsidRPr="00035A03" w:rsidRDefault="00035A03" w:rsidP="00035A03">
            <w:pPr>
              <w:adjustRightInd w:val="0"/>
              <w:rPr>
                <w:rFonts w:ascii="Calibri" w:hAnsi="Calibri" w:cs="Calibri"/>
                <w:lang w:val="kk-KZ"/>
              </w:rPr>
            </w:pPr>
            <w:r w:rsidRPr="00035A03">
              <w:rPr>
                <w:rFonts w:ascii="Calibri" w:hAnsi="Calibri" w:cs="Calibri"/>
                <w:lang w:val="kk-KZ"/>
              </w:rPr>
              <w:t xml:space="preserve">Agency for Strategic planning and reforms of the Republic of Kazakhstan </w:t>
            </w:r>
          </w:p>
          <w:p w:rsidR="00035A03" w:rsidRPr="00035A03" w:rsidRDefault="00035A03" w:rsidP="00035A03">
            <w:pPr>
              <w:adjustRightInd w:val="0"/>
              <w:rPr>
                <w:rFonts w:ascii="Calibri" w:hAnsi="Calibri" w:cs="Calibri"/>
                <w:lang w:val="kk-KZ"/>
              </w:rPr>
            </w:pPr>
            <w:r w:rsidRPr="00035A03">
              <w:rPr>
                <w:rFonts w:ascii="Calibri" w:hAnsi="Calibri" w:cs="Calibri"/>
                <w:lang w:val="kk-KZ"/>
              </w:rPr>
              <w:t xml:space="preserve">Bureau of National statistics </w:t>
            </w:r>
          </w:p>
          <w:p w:rsidR="00C917DB" w:rsidRPr="006A422E" w:rsidRDefault="00035A03" w:rsidP="00990C63">
            <w:pPr>
              <w:adjustRightInd w:val="0"/>
              <w:rPr>
                <w:rFonts w:ascii="Calibri" w:hAnsi="Calibri" w:cs="Arial"/>
                <w:color w:val="000000"/>
                <w:lang w:val="en-US"/>
              </w:rPr>
            </w:pPr>
            <w:r w:rsidRPr="00035A03">
              <w:rPr>
                <w:rFonts w:ascii="Calibri" w:hAnsi="Calibri" w:cs="Calibri"/>
                <w:lang w:val="kk-KZ"/>
              </w:rPr>
              <w:t>Department of</w:t>
            </w:r>
            <w:r w:rsidR="00B251FF">
              <w:rPr>
                <w:rFonts w:ascii="Calibri" w:hAnsi="Calibri" w:cs="Calibri"/>
                <w:lang w:val="en-US"/>
              </w:rPr>
              <w:t xml:space="preserve"> </w:t>
            </w:r>
            <w:r w:rsidRPr="00035A03">
              <w:rPr>
                <w:rFonts w:ascii="Calibri" w:hAnsi="Calibri" w:cs="Calibri"/>
                <w:lang w:val="kk-KZ"/>
              </w:rPr>
              <w:t>the</w:t>
            </w:r>
            <w:r w:rsidR="003E7918">
              <w:rPr>
                <w:rFonts w:ascii="Calibri" w:hAnsi="Calibri" w:cs="Calibri"/>
                <w:lang w:val="en-US"/>
              </w:rPr>
              <w:t xml:space="preserve"> </w:t>
            </w:r>
            <w:r w:rsidR="00196D35">
              <w:rPr>
                <w:rFonts w:ascii="Calibri" w:hAnsi="Calibri" w:cs="Calibri"/>
                <w:lang w:val="kk-KZ"/>
              </w:rPr>
              <w:t xml:space="preserve">National </w:t>
            </w:r>
            <w:r w:rsidR="00196D35">
              <w:rPr>
                <w:rFonts w:ascii="Calibri" w:hAnsi="Calibri" w:cs="Calibri"/>
                <w:lang w:val="en-US"/>
              </w:rPr>
              <w:t>a</w:t>
            </w:r>
            <w:smartTag w:uri="urn:schemas-microsoft-com:office:smarttags" w:element="PersonName">
              <w:r w:rsidR="00C917DB" w:rsidRPr="006A422E">
                <w:rPr>
                  <w:rFonts w:ascii="Calibri" w:hAnsi="Calibri" w:cs="Calibri"/>
                  <w:lang w:val="kk-KZ"/>
                </w:rPr>
                <w:t>c</w:t>
              </w:r>
            </w:smartTag>
            <w:smartTag w:uri="urn:schemas-microsoft-com:office:smarttags" w:element="PersonName">
              <w:r w:rsidR="00C917DB" w:rsidRPr="006A422E">
                <w:rPr>
                  <w:rFonts w:ascii="Calibri" w:hAnsi="Calibri" w:cs="Calibri"/>
                  <w:lang w:val="kk-KZ"/>
                </w:rPr>
                <w:t>c</w:t>
              </w:r>
            </w:smartTag>
            <w:r w:rsidR="00C917DB" w:rsidRPr="006A422E">
              <w:rPr>
                <w:rFonts w:ascii="Calibri" w:hAnsi="Calibri" w:cs="Calibri"/>
                <w:lang w:val="kk-KZ"/>
              </w:rPr>
              <w:t>ou</w:t>
            </w:r>
            <w:smartTag w:uri="urn:schemas-microsoft-com:office:smarttags" w:element="PersonName">
              <w:r w:rsidR="00C917DB" w:rsidRPr="006A422E">
                <w:rPr>
                  <w:rFonts w:ascii="Calibri" w:hAnsi="Calibri" w:cs="Calibri"/>
                  <w:lang w:val="kk-KZ"/>
                </w:rPr>
                <w:t>n</w:t>
              </w:r>
            </w:smartTag>
            <w:smartTag w:uri="urn:schemas-microsoft-com:office:smarttags" w:element="PersonName">
              <w:r w:rsidR="00C917DB" w:rsidRPr="006A422E">
                <w:rPr>
                  <w:rFonts w:ascii="Calibri" w:hAnsi="Calibri" w:cs="Calibri"/>
                  <w:lang w:val="kk-KZ"/>
                </w:rPr>
                <w:t>t</w:t>
              </w:r>
            </w:smartTag>
            <w:r w:rsidR="00C917DB" w:rsidRPr="006A422E">
              <w:rPr>
                <w:rFonts w:ascii="Calibri" w:hAnsi="Calibri" w:cs="Calibri"/>
                <w:lang w:val="kk-KZ"/>
              </w:rPr>
              <w:t>s</w:t>
            </w:r>
          </w:p>
          <w:p w:rsidR="00C917DB" w:rsidRPr="006A422E" w:rsidRDefault="00C917DB" w:rsidP="00990C63">
            <w:pPr>
              <w:adjustRightInd w:val="0"/>
              <w:rPr>
                <w:rFonts w:ascii="Calibri" w:hAnsi="Calibri" w:cs="Arial"/>
                <w:color w:val="000000"/>
                <w:lang w:val="en-US"/>
              </w:rPr>
            </w:pPr>
            <w:r w:rsidRPr="006A422E">
              <w:rPr>
                <w:rFonts w:ascii="Calibri" w:hAnsi="Calibri" w:cs="Arial"/>
                <w:color w:val="000000"/>
                <w:lang w:val="en-US"/>
              </w:rPr>
              <w:t>Tel. +</w:t>
            </w:r>
            <w:r w:rsidRPr="006A422E">
              <w:rPr>
                <w:rFonts w:ascii="Calibri" w:hAnsi="Calibri" w:cs="Arial"/>
                <w:color w:val="000000"/>
                <w:lang w:val="kk-KZ"/>
              </w:rPr>
              <w:t xml:space="preserve">7 7172 </w:t>
            </w:r>
            <w:r w:rsidRPr="006A422E">
              <w:rPr>
                <w:rFonts w:ascii="Calibri" w:hAnsi="Calibri" w:cs="Arial"/>
                <w:lang w:val="kk-KZ"/>
              </w:rPr>
              <w:t>749527</w:t>
            </w:r>
          </w:p>
          <w:p w:rsidR="00C917DB" w:rsidRPr="006A422E" w:rsidRDefault="00511195" w:rsidP="00990C63">
            <w:pPr>
              <w:adjustRightInd w:val="0"/>
              <w:rPr>
                <w:rFonts w:ascii="Calibri" w:hAnsi="Calibri" w:cs="Arial"/>
                <w:color w:val="000000"/>
                <w:lang w:val="en-US"/>
              </w:rPr>
            </w:pPr>
            <w:r>
              <w:rPr>
                <w:rFonts w:ascii="Calibri" w:hAnsi="Calibri" w:cs="Arial"/>
                <w:color w:val="000000"/>
                <w:lang w:val="en-US"/>
              </w:rPr>
              <w:t>Director of the</w:t>
            </w:r>
            <w:r w:rsidR="00C917DB" w:rsidRPr="006A422E">
              <w:rPr>
                <w:rFonts w:ascii="Calibri" w:hAnsi="Calibri" w:cs="Arial"/>
                <w:color w:val="000000"/>
                <w:lang w:val="en-US"/>
              </w:rPr>
              <w:t xml:space="preserve"> </w:t>
            </w:r>
            <w:r w:rsidR="00035A03" w:rsidRPr="00035A03">
              <w:rPr>
                <w:rFonts w:ascii="Calibri" w:hAnsi="Calibri" w:cs="Calibri"/>
                <w:lang w:val="kk-KZ"/>
              </w:rPr>
              <w:t>Department</w:t>
            </w:r>
          </w:p>
          <w:p w:rsidR="00C917DB" w:rsidRPr="006A422E" w:rsidRDefault="00C917DB" w:rsidP="00990C63">
            <w:pPr>
              <w:adjustRightInd w:val="0"/>
              <w:rPr>
                <w:rFonts w:ascii="Calibri" w:hAnsi="Calibri" w:cs="Calibri"/>
                <w:lang w:val="kk-KZ"/>
              </w:rPr>
            </w:pPr>
            <w:r>
              <w:rPr>
                <w:rFonts w:ascii="Calibri" w:hAnsi="Calibri" w:cs="Arial"/>
                <w:color w:val="000000"/>
                <w:lang w:val="en-US"/>
              </w:rPr>
              <w:t>A</w:t>
            </w:r>
            <w:r w:rsidRPr="006A422E">
              <w:rPr>
                <w:rFonts w:ascii="Calibri" w:hAnsi="Calibri" w:cs="Arial"/>
                <w:color w:val="000000"/>
                <w:lang w:val="en-US"/>
              </w:rPr>
              <w:t>.</w:t>
            </w:r>
            <w:r>
              <w:rPr>
                <w:rFonts w:ascii="Calibri" w:hAnsi="Calibri" w:cs="Arial"/>
                <w:color w:val="000000"/>
                <w:lang w:val="en-US"/>
              </w:rPr>
              <w:t>E</w:t>
            </w:r>
            <w:r w:rsidRPr="006A422E">
              <w:rPr>
                <w:rFonts w:ascii="Calibri" w:hAnsi="Calibri" w:cs="Arial"/>
                <w:color w:val="000000"/>
                <w:lang w:val="en-US"/>
              </w:rPr>
              <w:t xml:space="preserve">. </w:t>
            </w:r>
            <w:r>
              <w:rPr>
                <w:rFonts w:ascii="Calibri" w:hAnsi="Calibri" w:cs="Arial"/>
                <w:color w:val="000000"/>
                <w:lang w:val="en-US"/>
              </w:rPr>
              <w:t>Nakipbekov</w:t>
            </w:r>
          </w:p>
          <w:p w:rsidR="00C917DB" w:rsidRPr="00035A03" w:rsidRDefault="00C917DB" w:rsidP="00035A03">
            <w:pPr>
              <w:adjustRightInd w:val="0"/>
              <w:rPr>
                <w:rFonts w:ascii="Calibri" w:hAnsi="Calibri" w:cs="Arial"/>
                <w:color w:val="000000"/>
              </w:rPr>
            </w:pPr>
            <w:r w:rsidRPr="006A422E">
              <w:rPr>
                <w:rFonts w:ascii="Calibri" w:hAnsi="Calibri" w:cs="Arial"/>
                <w:color w:val="000000"/>
                <w:lang w:val="en-US"/>
              </w:rPr>
              <w:t xml:space="preserve">Tel. +7 7172 </w:t>
            </w:r>
            <w:r w:rsidRPr="006A422E">
              <w:rPr>
                <w:rFonts w:ascii="Calibri" w:hAnsi="Calibri" w:cs="Arial"/>
                <w:color w:val="000000"/>
                <w:lang w:val="kk-KZ"/>
              </w:rPr>
              <w:t>74</w:t>
            </w:r>
            <w:r w:rsidRPr="006A422E">
              <w:rPr>
                <w:rFonts w:ascii="Calibri" w:hAnsi="Calibri" w:cs="Arial"/>
                <w:color w:val="000000"/>
                <w:lang w:val="en-US"/>
              </w:rPr>
              <w:t>9</w:t>
            </w:r>
            <w:r w:rsidR="00035A03">
              <w:rPr>
                <w:rFonts w:ascii="Calibri" w:hAnsi="Calibri" w:cs="Arial"/>
                <w:color w:val="000000"/>
              </w:rPr>
              <w:t>7</w:t>
            </w:r>
            <w:r w:rsidR="000A31AE">
              <w:rPr>
                <w:rFonts w:ascii="Calibri" w:hAnsi="Calibri" w:cs="Arial"/>
                <w:color w:val="000000"/>
                <w:lang w:val="en-US"/>
              </w:rPr>
              <w:t>1</w:t>
            </w:r>
            <w:r w:rsidR="00035A03">
              <w:rPr>
                <w:rFonts w:ascii="Calibri" w:hAnsi="Calibri" w:cs="Arial"/>
                <w:color w:val="000000"/>
              </w:rPr>
              <w:t>7</w:t>
            </w:r>
          </w:p>
        </w:tc>
      </w:tr>
      <w:tr w:rsidR="00C917DB" w:rsidRPr="006A422E" w:rsidTr="00990C63">
        <w:tc>
          <w:tcPr>
            <w:tcW w:w="9828" w:type="dxa"/>
          </w:tcPr>
          <w:p w:rsidR="00C917DB" w:rsidRPr="006A422E" w:rsidRDefault="00C917DB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C917DB" w:rsidRPr="006A422E" w:rsidTr="00990C63">
        <w:tc>
          <w:tcPr>
            <w:tcW w:w="9828" w:type="dxa"/>
          </w:tcPr>
          <w:p w:rsidR="00C917DB" w:rsidRPr="006A422E" w:rsidRDefault="00C917DB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C917DB" w:rsidRPr="006A422E" w:rsidTr="00990C63">
        <w:tc>
          <w:tcPr>
            <w:tcW w:w="9828" w:type="dxa"/>
          </w:tcPr>
          <w:p w:rsidR="00C917DB" w:rsidRPr="006A422E" w:rsidRDefault="00C917DB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511195" w:rsidRPr="006A422E" w:rsidTr="00990C63">
        <w:tc>
          <w:tcPr>
            <w:tcW w:w="9828" w:type="dxa"/>
          </w:tcPr>
          <w:p w:rsidR="00511195" w:rsidRPr="00BF343C" w:rsidRDefault="003477B8" w:rsidP="00AD2FD3">
            <w:pPr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lang w:val="kk-KZ"/>
              </w:rPr>
            </w:pPr>
            <w:r w:rsidRPr="002D5D34">
              <w:rPr>
                <w:rFonts w:ascii="Calibri" w:hAnsi="Calibri" w:cs="Arial"/>
                <w:sz w:val="18"/>
                <w:szCs w:val="18"/>
                <w:lang w:val="kk-KZ"/>
              </w:rPr>
              <w:t>Computer layout and design:</w:t>
            </w:r>
            <w:r w:rsidRPr="00B102E7">
              <w:rPr>
                <w:rFonts w:ascii="Calibri" w:hAnsi="Calibri" w:cs="Arial"/>
                <w:sz w:val="18"/>
                <w:szCs w:val="18"/>
                <w:highlight w:val="yellow"/>
                <w:lang w:val="kk-KZ"/>
              </w:rPr>
              <w:t xml:space="preserve">   </w:t>
            </w:r>
          </w:p>
        </w:tc>
      </w:tr>
      <w:tr w:rsidR="00511195" w:rsidRPr="006A422E" w:rsidTr="00990C63">
        <w:tc>
          <w:tcPr>
            <w:tcW w:w="9828" w:type="dxa"/>
          </w:tcPr>
          <w:p w:rsidR="00511195" w:rsidRPr="006A422E" w:rsidRDefault="00511195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511195" w:rsidRPr="006A422E" w:rsidTr="00990C63">
        <w:tc>
          <w:tcPr>
            <w:tcW w:w="9828" w:type="dxa"/>
          </w:tcPr>
          <w:p w:rsidR="00511195" w:rsidRPr="006A422E" w:rsidRDefault="00511195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511195" w:rsidRPr="006A422E" w:rsidTr="00990C63">
        <w:tc>
          <w:tcPr>
            <w:tcW w:w="9828" w:type="dxa"/>
          </w:tcPr>
          <w:p w:rsidR="00511195" w:rsidRPr="006A422E" w:rsidRDefault="00511195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511195" w:rsidRPr="006A422E" w:rsidTr="00990C63">
        <w:tc>
          <w:tcPr>
            <w:tcW w:w="9828" w:type="dxa"/>
          </w:tcPr>
          <w:p w:rsidR="00511195" w:rsidRPr="006A422E" w:rsidRDefault="00511195" w:rsidP="00990C63">
            <w:pPr>
              <w:pStyle w:val="a0"/>
              <w:ind w:firstLine="0"/>
              <w:rPr>
                <w:rFonts w:ascii="Calibri" w:hAnsi="Calibri" w:cs="Arial"/>
                <w:color w:val="000000"/>
                <w:lang w:val="en-US"/>
              </w:rPr>
            </w:pPr>
          </w:p>
        </w:tc>
      </w:tr>
      <w:tr w:rsidR="00511195" w:rsidRPr="006A422E" w:rsidTr="00990C63">
        <w:tc>
          <w:tcPr>
            <w:tcW w:w="9828" w:type="dxa"/>
          </w:tcPr>
          <w:p w:rsidR="00511195" w:rsidRPr="006A422E" w:rsidRDefault="00511195" w:rsidP="00990C63">
            <w:pPr>
              <w:rPr>
                <w:rFonts w:ascii="Calibri" w:hAnsi="Calibri" w:cs="Arial"/>
                <w:color w:val="000000"/>
                <w:lang w:val="en-US"/>
              </w:rPr>
            </w:pPr>
          </w:p>
        </w:tc>
      </w:tr>
      <w:tr w:rsidR="00511195" w:rsidRPr="006A422E" w:rsidTr="00990C63">
        <w:tc>
          <w:tcPr>
            <w:tcW w:w="9828" w:type="dxa"/>
          </w:tcPr>
          <w:p w:rsidR="00511195" w:rsidRPr="006A422E" w:rsidRDefault="00511195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511195" w:rsidRPr="006A422E" w:rsidTr="00990C63">
        <w:tc>
          <w:tcPr>
            <w:tcW w:w="9828" w:type="dxa"/>
          </w:tcPr>
          <w:p w:rsidR="00511195" w:rsidRPr="006A422E" w:rsidRDefault="00511195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511195" w:rsidRPr="006A422E" w:rsidTr="00990C63">
        <w:tc>
          <w:tcPr>
            <w:tcW w:w="9828" w:type="dxa"/>
          </w:tcPr>
          <w:p w:rsidR="00511195" w:rsidRPr="006A422E" w:rsidRDefault="00511195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511195" w:rsidRPr="006A422E" w:rsidTr="00990C63">
        <w:tc>
          <w:tcPr>
            <w:tcW w:w="9828" w:type="dxa"/>
          </w:tcPr>
          <w:p w:rsidR="00511195" w:rsidRPr="006A422E" w:rsidRDefault="00511195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511195" w:rsidRPr="006A422E" w:rsidTr="00990C63">
        <w:tc>
          <w:tcPr>
            <w:tcW w:w="9828" w:type="dxa"/>
          </w:tcPr>
          <w:p w:rsidR="00511195" w:rsidRPr="006A422E" w:rsidRDefault="00511195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511195" w:rsidRPr="006A422E" w:rsidTr="00990C63">
        <w:tc>
          <w:tcPr>
            <w:tcW w:w="9828" w:type="dxa"/>
          </w:tcPr>
          <w:p w:rsidR="00511195" w:rsidRPr="006A422E" w:rsidRDefault="00511195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511195" w:rsidRPr="006A422E" w:rsidTr="00990C63">
        <w:tc>
          <w:tcPr>
            <w:tcW w:w="9828" w:type="dxa"/>
          </w:tcPr>
          <w:p w:rsidR="00511195" w:rsidRPr="006A422E" w:rsidRDefault="00511195" w:rsidP="00990C63">
            <w:pPr>
              <w:adjustRightInd w:val="0"/>
              <w:jc w:val="both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  <w:tr w:rsidR="00511195" w:rsidRPr="00ED088E" w:rsidTr="00990C63">
        <w:tc>
          <w:tcPr>
            <w:tcW w:w="9828" w:type="dxa"/>
            <w:shd w:val="clear" w:color="auto" w:fill="auto"/>
          </w:tcPr>
          <w:p w:rsidR="00511195" w:rsidRPr="00BF343C" w:rsidRDefault="00511195" w:rsidP="008179F1">
            <w:pPr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lang w:val="kk-KZ"/>
              </w:rPr>
            </w:pPr>
          </w:p>
        </w:tc>
      </w:tr>
    </w:tbl>
    <w:p w:rsidR="00C917DB" w:rsidRPr="00FD5158" w:rsidRDefault="00C917DB" w:rsidP="00C917DB">
      <w:pPr>
        <w:pStyle w:val="a0"/>
        <w:ind w:firstLine="0"/>
        <w:rPr>
          <w:rFonts w:ascii="Calibri" w:hAnsi="Calibri" w:cs="Calibri"/>
          <w:sz w:val="16"/>
          <w:szCs w:val="16"/>
          <w:lang w:val="kk-KZ"/>
        </w:rPr>
      </w:pPr>
    </w:p>
    <w:p w:rsidR="00C917DB" w:rsidRPr="00FD5158" w:rsidRDefault="00C917DB" w:rsidP="00C917DB">
      <w:pPr>
        <w:pStyle w:val="a0"/>
        <w:ind w:firstLine="0"/>
        <w:rPr>
          <w:rFonts w:ascii="Calibri" w:hAnsi="Calibri" w:cs="Calibri"/>
          <w:sz w:val="16"/>
          <w:szCs w:val="16"/>
          <w:lang w:val="kk-KZ"/>
        </w:rPr>
      </w:pPr>
    </w:p>
    <w:p w:rsidR="007D4F9F" w:rsidRPr="00FD5158" w:rsidRDefault="007D4F9F">
      <w:pPr>
        <w:pStyle w:val="a0"/>
        <w:ind w:firstLine="0"/>
        <w:rPr>
          <w:rFonts w:ascii="Calibri" w:hAnsi="Calibri" w:cs="Calibri"/>
          <w:sz w:val="16"/>
          <w:szCs w:val="16"/>
          <w:lang w:val="kk-KZ"/>
        </w:rPr>
      </w:pPr>
    </w:p>
    <w:sectPr w:rsidR="007D4F9F" w:rsidRPr="00FD5158" w:rsidSect="00A5325B">
      <w:type w:val="continuous"/>
      <w:pgSz w:w="11907" w:h="16840"/>
      <w:pgMar w:top="1134" w:right="1134" w:bottom="1418" w:left="1418" w:header="720" w:footer="1134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355" w:rsidRDefault="00787355">
      <w:r>
        <w:separator/>
      </w:r>
    </w:p>
  </w:endnote>
  <w:endnote w:type="continuationSeparator" w:id="1">
    <w:p w:rsidR="00787355" w:rsidRDefault="00787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FD3" w:rsidRPr="000B20A8" w:rsidRDefault="00AD2FD3">
    <w:pPr>
      <w:pStyle w:val="afc"/>
      <w:framePr w:wrap="around" w:vAnchor="text" w:hAnchor="margin" w:xAlign="right" w:y="1"/>
      <w:rPr>
        <w:rStyle w:val="afb"/>
        <w:rFonts w:ascii="Calibri" w:hAnsi="Calibri"/>
        <w:sz w:val="20"/>
      </w:rPr>
    </w:pPr>
  </w:p>
  <w:p w:rsidR="00AD2FD3" w:rsidRPr="00AE6E98" w:rsidRDefault="00AD2FD3" w:rsidP="00AE6E98">
    <w:pPr>
      <w:pStyle w:val="afc"/>
      <w:ind w:right="360"/>
      <w:rPr>
        <w:lang w:val="kk-KZ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FD3" w:rsidRPr="008527B4" w:rsidRDefault="00AD2FD3">
    <w:pPr>
      <w:pStyle w:val="afc"/>
      <w:jc w:val="right"/>
      <w:rPr>
        <w:rFonts w:ascii="Calibri" w:hAnsi="Calibri"/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FD3" w:rsidRPr="000B20A8" w:rsidRDefault="00CB6795" w:rsidP="000B20A8">
    <w:pPr>
      <w:pStyle w:val="afc"/>
      <w:rPr>
        <w:rFonts w:ascii="Calibri" w:hAnsi="Calibri"/>
        <w:sz w:val="20"/>
      </w:rPr>
    </w:pPr>
    <w:r w:rsidRPr="000B20A8">
      <w:rPr>
        <w:rFonts w:ascii="Calibri" w:hAnsi="Calibri"/>
        <w:sz w:val="20"/>
      </w:rPr>
      <w:fldChar w:fldCharType="begin"/>
    </w:r>
    <w:r w:rsidR="00AD2FD3" w:rsidRPr="000B20A8">
      <w:rPr>
        <w:rFonts w:ascii="Calibri" w:hAnsi="Calibri"/>
        <w:sz w:val="20"/>
      </w:rPr>
      <w:instrText xml:space="preserve"> PAGE   \* MERGEFORMAT </w:instrText>
    </w:r>
    <w:r w:rsidRPr="000B20A8">
      <w:rPr>
        <w:rFonts w:ascii="Calibri" w:hAnsi="Calibri"/>
        <w:sz w:val="20"/>
      </w:rPr>
      <w:fldChar w:fldCharType="separate"/>
    </w:r>
    <w:r w:rsidR="00AD2FD3">
      <w:rPr>
        <w:rFonts w:ascii="Calibri" w:hAnsi="Calibri"/>
        <w:noProof/>
        <w:sz w:val="20"/>
      </w:rPr>
      <w:t>4</w:t>
    </w:r>
    <w:r w:rsidRPr="000B20A8">
      <w:rPr>
        <w:rFonts w:ascii="Calibri" w:hAnsi="Calibri"/>
        <w:sz w:val="2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FD3" w:rsidRPr="000B20A8" w:rsidRDefault="00CB6795" w:rsidP="000B20A8">
    <w:pPr>
      <w:pStyle w:val="afc"/>
      <w:jc w:val="right"/>
      <w:rPr>
        <w:rFonts w:ascii="Calibri" w:hAnsi="Calibri"/>
        <w:sz w:val="20"/>
      </w:rPr>
    </w:pPr>
    <w:r w:rsidRPr="008527B4">
      <w:rPr>
        <w:rFonts w:ascii="Calibri" w:hAnsi="Calibri"/>
        <w:sz w:val="20"/>
      </w:rPr>
      <w:fldChar w:fldCharType="begin"/>
    </w:r>
    <w:r w:rsidR="00AD2FD3" w:rsidRPr="008527B4">
      <w:rPr>
        <w:rFonts w:ascii="Calibri" w:hAnsi="Calibri"/>
        <w:sz w:val="20"/>
      </w:rPr>
      <w:instrText xml:space="preserve"> PAGE   \* MERGEFORMAT </w:instrText>
    </w:r>
    <w:r w:rsidRPr="008527B4">
      <w:rPr>
        <w:rFonts w:ascii="Calibri" w:hAnsi="Calibri"/>
        <w:sz w:val="20"/>
      </w:rPr>
      <w:fldChar w:fldCharType="separate"/>
    </w:r>
    <w:r w:rsidR="009B6ECF">
      <w:rPr>
        <w:rFonts w:ascii="Calibri" w:hAnsi="Calibri"/>
        <w:noProof/>
        <w:sz w:val="20"/>
      </w:rPr>
      <w:t>3</w:t>
    </w:r>
    <w:r w:rsidRPr="008527B4">
      <w:rPr>
        <w:rFonts w:ascii="Calibri" w:hAnsi="Calibri"/>
        <w:sz w:val="20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FD3" w:rsidRPr="000B20A8" w:rsidRDefault="00CB6795" w:rsidP="000B20A8">
    <w:pPr>
      <w:pStyle w:val="afc"/>
      <w:rPr>
        <w:rFonts w:ascii="Calibri" w:hAnsi="Calibri"/>
        <w:sz w:val="20"/>
      </w:rPr>
    </w:pPr>
    <w:r w:rsidRPr="000B20A8">
      <w:rPr>
        <w:rFonts w:ascii="Calibri" w:hAnsi="Calibri"/>
        <w:sz w:val="20"/>
      </w:rPr>
      <w:fldChar w:fldCharType="begin"/>
    </w:r>
    <w:r w:rsidR="00AD2FD3" w:rsidRPr="000B20A8">
      <w:rPr>
        <w:rFonts w:ascii="Calibri" w:hAnsi="Calibri"/>
        <w:sz w:val="20"/>
      </w:rPr>
      <w:instrText xml:space="preserve"> PAGE   \* MERGEFORMAT </w:instrText>
    </w:r>
    <w:r w:rsidRPr="000B20A8">
      <w:rPr>
        <w:rFonts w:ascii="Calibri" w:hAnsi="Calibri"/>
        <w:sz w:val="20"/>
      </w:rPr>
      <w:fldChar w:fldCharType="separate"/>
    </w:r>
    <w:r w:rsidR="009B6ECF">
      <w:rPr>
        <w:rFonts w:ascii="Calibri" w:hAnsi="Calibri"/>
        <w:noProof/>
        <w:sz w:val="20"/>
      </w:rPr>
      <w:t>60</w:t>
    </w:r>
    <w:r w:rsidRPr="000B20A8">
      <w:rPr>
        <w:rFonts w:ascii="Calibri" w:hAnsi="Calibri"/>
        <w:sz w:val="20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FD3" w:rsidRPr="000B20A8" w:rsidRDefault="00CB6795" w:rsidP="000B20A8">
    <w:pPr>
      <w:pStyle w:val="afc"/>
      <w:jc w:val="right"/>
      <w:rPr>
        <w:rFonts w:ascii="Calibri" w:hAnsi="Calibri"/>
        <w:sz w:val="20"/>
      </w:rPr>
    </w:pPr>
    <w:r w:rsidRPr="008527B4">
      <w:rPr>
        <w:rFonts w:ascii="Calibri" w:hAnsi="Calibri"/>
        <w:sz w:val="20"/>
      </w:rPr>
      <w:fldChar w:fldCharType="begin"/>
    </w:r>
    <w:r w:rsidR="00AD2FD3" w:rsidRPr="008527B4">
      <w:rPr>
        <w:rFonts w:ascii="Calibri" w:hAnsi="Calibri"/>
        <w:sz w:val="20"/>
      </w:rPr>
      <w:instrText xml:space="preserve"> PAGE   \* MERGEFORMAT </w:instrText>
    </w:r>
    <w:r w:rsidRPr="008527B4">
      <w:rPr>
        <w:rFonts w:ascii="Calibri" w:hAnsi="Calibri"/>
        <w:sz w:val="20"/>
      </w:rPr>
      <w:fldChar w:fldCharType="separate"/>
    </w:r>
    <w:r w:rsidR="009B6ECF">
      <w:rPr>
        <w:rFonts w:ascii="Calibri" w:hAnsi="Calibri"/>
        <w:noProof/>
        <w:sz w:val="20"/>
      </w:rPr>
      <w:t>59</w:t>
    </w:r>
    <w:r w:rsidRPr="008527B4">
      <w:rPr>
        <w:rFonts w:ascii="Calibri" w:hAnsi="Calibri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355" w:rsidRDefault="00787355">
      <w:r>
        <w:separator/>
      </w:r>
    </w:p>
  </w:footnote>
  <w:footnote w:type="continuationSeparator" w:id="1">
    <w:p w:rsidR="00787355" w:rsidRDefault="007873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B1229"/>
    <w:multiLevelType w:val="multilevel"/>
    <w:tmpl w:val="CA5A85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6744C98"/>
    <w:multiLevelType w:val="hybridMultilevel"/>
    <w:tmpl w:val="276E02EC"/>
    <w:lvl w:ilvl="0" w:tplc="A3CA09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hideSpellingErrors/>
  <w:hideGrammaticalErrors/>
  <w:attachedTemplate r:id="rId1"/>
  <w:linkStyles/>
  <w:stylePaneFormatFilter w:val="3F01"/>
  <w:defaultTabStop w:val="720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5842"/>
    <w:rsid w:val="00000BB8"/>
    <w:rsid w:val="00001967"/>
    <w:rsid w:val="00003123"/>
    <w:rsid w:val="00003565"/>
    <w:rsid w:val="00004281"/>
    <w:rsid w:val="000042DA"/>
    <w:rsid w:val="00006A44"/>
    <w:rsid w:val="000107CC"/>
    <w:rsid w:val="00010A1B"/>
    <w:rsid w:val="00011D2D"/>
    <w:rsid w:val="0001331F"/>
    <w:rsid w:val="00014247"/>
    <w:rsid w:val="00014F18"/>
    <w:rsid w:val="0001602D"/>
    <w:rsid w:val="0001621B"/>
    <w:rsid w:val="00016CFD"/>
    <w:rsid w:val="000172B2"/>
    <w:rsid w:val="00022154"/>
    <w:rsid w:val="0002222D"/>
    <w:rsid w:val="0002620A"/>
    <w:rsid w:val="00027917"/>
    <w:rsid w:val="00030834"/>
    <w:rsid w:val="000348B8"/>
    <w:rsid w:val="00035A03"/>
    <w:rsid w:val="000371ED"/>
    <w:rsid w:val="000403C2"/>
    <w:rsid w:val="0004126A"/>
    <w:rsid w:val="00041739"/>
    <w:rsid w:val="00042CE4"/>
    <w:rsid w:val="00044180"/>
    <w:rsid w:val="00045407"/>
    <w:rsid w:val="00047DF6"/>
    <w:rsid w:val="00051E4B"/>
    <w:rsid w:val="000544D1"/>
    <w:rsid w:val="000560CC"/>
    <w:rsid w:val="00056672"/>
    <w:rsid w:val="00060AF9"/>
    <w:rsid w:val="000611D5"/>
    <w:rsid w:val="00061E2B"/>
    <w:rsid w:val="00062361"/>
    <w:rsid w:val="00064455"/>
    <w:rsid w:val="0006466F"/>
    <w:rsid w:val="0006478B"/>
    <w:rsid w:val="00066051"/>
    <w:rsid w:val="0006686C"/>
    <w:rsid w:val="00070400"/>
    <w:rsid w:val="00071645"/>
    <w:rsid w:val="000716C9"/>
    <w:rsid w:val="00071D70"/>
    <w:rsid w:val="00072CF6"/>
    <w:rsid w:val="00072CF8"/>
    <w:rsid w:val="00073317"/>
    <w:rsid w:val="00076713"/>
    <w:rsid w:val="000772B8"/>
    <w:rsid w:val="00077328"/>
    <w:rsid w:val="00077ECC"/>
    <w:rsid w:val="00082326"/>
    <w:rsid w:val="00083C05"/>
    <w:rsid w:val="00083CC7"/>
    <w:rsid w:val="00087F9E"/>
    <w:rsid w:val="00090105"/>
    <w:rsid w:val="00092243"/>
    <w:rsid w:val="00092D52"/>
    <w:rsid w:val="00093E3D"/>
    <w:rsid w:val="000969B7"/>
    <w:rsid w:val="0009724B"/>
    <w:rsid w:val="000A1221"/>
    <w:rsid w:val="000A15D0"/>
    <w:rsid w:val="000A18FC"/>
    <w:rsid w:val="000A21A6"/>
    <w:rsid w:val="000A262B"/>
    <w:rsid w:val="000A31AE"/>
    <w:rsid w:val="000A34D9"/>
    <w:rsid w:val="000A36B9"/>
    <w:rsid w:val="000A3755"/>
    <w:rsid w:val="000A3814"/>
    <w:rsid w:val="000A3E25"/>
    <w:rsid w:val="000A56C8"/>
    <w:rsid w:val="000A596D"/>
    <w:rsid w:val="000A6794"/>
    <w:rsid w:val="000A73CE"/>
    <w:rsid w:val="000B03B2"/>
    <w:rsid w:val="000B0836"/>
    <w:rsid w:val="000B11DD"/>
    <w:rsid w:val="000B20A8"/>
    <w:rsid w:val="000B4699"/>
    <w:rsid w:val="000B56DA"/>
    <w:rsid w:val="000B65B8"/>
    <w:rsid w:val="000C025E"/>
    <w:rsid w:val="000C06DC"/>
    <w:rsid w:val="000C088B"/>
    <w:rsid w:val="000C10C4"/>
    <w:rsid w:val="000C14D6"/>
    <w:rsid w:val="000C2E90"/>
    <w:rsid w:val="000C406A"/>
    <w:rsid w:val="000C4C19"/>
    <w:rsid w:val="000C7BEC"/>
    <w:rsid w:val="000C7CBA"/>
    <w:rsid w:val="000D0408"/>
    <w:rsid w:val="000D04C2"/>
    <w:rsid w:val="000D058F"/>
    <w:rsid w:val="000D1A40"/>
    <w:rsid w:val="000D2025"/>
    <w:rsid w:val="000D251B"/>
    <w:rsid w:val="000D376C"/>
    <w:rsid w:val="000D3AF4"/>
    <w:rsid w:val="000D3E3F"/>
    <w:rsid w:val="000D4EF2"/>
    <w:rsid w:val="000D62E8"/>
    <w:rsid w:val="000D7DDC"/>
    <w:rsid w:val="000E0113"/>
    <w:rsid w:val="000E1B93"/>
    <w:rsid w:val="000E1E54"/>
    <w:rsid w:val="000E2069"/>
    <w:rsid w:val="000E2112"/>
    <w:rsid w:val="000E2A21"/>
    <w:rsid w:val="000E2E4A"/>
    <w:rsid w:val="000E36A0"/>
    <w:rsid w:val="000E46D0"/>
    <w:rsid w:val="000E4B05"/>
    <w:rsid w:val="000E4B24"/>
    <w:rsid w:val="000E5184"/>
    <w:rsid w:val="000E697F"/>
    <w:rsid w:val="000E7D69"/>
    <w:rsid w:val="000F1F4F"/>
    <w:rsid w:val="000F2035"/>
    <w:rsid w:val="000F2150"/>
    <w:rsid w:val="000F3454"/>
    <w:rsid w:val="000F34CD"/>
    <w:rsid w:val="000F39F3"/>
    <w:rsid w:val="000F5CFD"/>
    <w:rsid w:val="00100418"/>
    <w:rsid w:val="00100661"/>
    <w:rsid w:val="0010116F"/>
    <w:rsid w:val="001016E0"/>
    <w:rsid w:val="00101D75"/>
    <w:rsid w:val="00102091"/>
    <w:rsid w:val="00103259"/>
    <w:rsid w:val="00104121"/>
    <w:rsid w:val="00106F36"/>
    <w:rsid w:val="00106FC0"/>
    <w:rsid w:val="00110C60"/>
    <w:rsid w:val="001110EC"/>
    <w:rsid w:val="0011225B"/>
    <w:rsid w:val="001131E6"/>
    <w:rsid w:val="0011347F"/>
    <w:rsid w:val="00114107"/>
    <w:rsid w:val="001143B4"/>
    <w:rsid w:val="00115795"/>
    <w:rsid w:val="00116B2D"/>
    <w:rsid w:val="00117ED8"/>
    <w:rsid w:val="0012194B"/>
    <w:rsid w:val="00122E68"/>
    <w:rsid w:val="001235E1"/>
    <w:rsid w:val="00123A48"/>
    <w:rsid w:val="00124418"/>
    <w:rsid w:val="00126006"/>
    <w:rsid w:val="0012713A"/>
    <w:rsid w:val="00127CC9"/>
    <w:rsid w:val="00131757"/>
    <w:rsid w:val="00131B5F"/>
    <w:rsid w:val="00133FE6"/>
    <w:rsid w:val="0013400D"/>
    <w:rsid w:val="00134B17"/>
    <w:rsid w:val="00134CC6"/>
    <w:rsid w:val="001405E3"/>
    <w:rsid w:val="00141668"/>
    <w:rsid w:val="0014365F"/>
    <w:rsid w:val="001449F4"/>
    <w:rsid w:val="001470D7"/>
    <w:rsid w:val="001479CC"/>
    <w:rsid w:val="0015029E"/>
    <w:rsid w:val="00150356"/>
    <w:rsid w:val="00150D52"/>
    <w:rsid w:val="0015174F"/>
    <w:rsid w:val="0015265B"/>
    <w:rsid w:val="00152A0E"/>
    <w:rsid w:val="001542F6"/>
    <w:rsid w:val="0015529E"/>
    <w:rsid w:val="0015721E"/>
    <w:rsid w:val="001572D4"/>
    <w:rsid w:val="00157F01"/>
    <w:rsid w:val="00160FCC"/>
    <w:rsid w:val="00161B6D"/>
    <w:rsid w:val="001624F4"/>
    <w:rsid w:val="00162A05"/>
    <w:rsid w:val="00163B88"/>
    <w:rsid w:val="00163C65"/>
    <w:rsid w:val="00167107"/>
    <w:rsid w:val="00167885"/>
    <w:rsid w:val="00167C2D"/>
    <w:rsid w:val="00171FFF"/>
    <w:rsid w:val="001728E3"/>
    <w:rsid w:val="00174E64"/>
    <w:rsid w:val="00175346"/>
    <w:rsid w:val="0017582F"/>
    <w:rsid w:val="001758EA"/>
    <w:rsid w:val="0018088E"/>
    <w:rsid w:val="001812C4"/>
    <w:rsid w:val="00181703"/>
    <w:rsid w:val="00181EC2"/>
    <w:rsid w:val="00183414"/>
    <w:rsid w:val="00183C24"/>
    <w:rsid w:val="00184CDD"/>
    <w:rsid w:val="00184E8F"/>
    <w:rsid w:val="001913EE"/>
    <w:rsid w:val="001925C4"/>
    <w:rsid w:val="00192A71"/>
    <w:rsid w:val="00192D74"/>
    <w:rsid w:val="00195146"/>
    <w:rsid w:val="00195AC4"/>
    <w:rsid w:val="00196D35"/>
    <w:rsid w:val="00197314"/>
    <w:rsid w:val="001A16D4"/>
    <w:rsid w:val="001A1C78"/>
    <w:rsid w:val="001A1D5E"/>
    <w:rsid w:val="001A2EC4"/>
    <w:rsid w:val="001A42FD"/>
    <w:rsid w:val="001A4F5B"/>
    <w:rsid w:val="001A563E"/>
    <w:rsid w:val="001A60A0"/>
    <w:rsid w:val="001A6D2F"/>
    <w:rsid w:val="001A6DB3"/>
    <w:rsid w:val="001B043D"/>
    <w:rsid w:val="001B0729"/>
    <w:rsid w:val="001B2F4E"/>
    <w:rsid w:val="001B352D"/>
    <w:rsid w:val="001B6D7E"/>
    <w:rsid w:val="001B73A8"/>
    <w:rsid w:val="001B7DBB"/>
    <w:rsid w:val="001C3F6B"/>
    <w:rsid w:val="001C4745"/>
    <w:rsid w:val="001D0E01"/>
    <w:rsid w:val="001D1D40"/>
    <w:rsid w:val="001D1D88"/>
    <w:rsid w:val="001D2953"/>
    <w:rsid w:val="001D438F"/>
    <w:rsid w:val="001D4B2B"/>
    <w:rsid w:val="001D5C9C"/>
    <w:rsid w:val="001D737D"/>
    <w:rsid w:val="001D7CFB"/>
    <w:rsid w:val="001E282A"/>
    <w:rsid w:val="001E2F32"/>
    <w:rsid w:val="001E34AC"/>
    <w:rsid w:val="001E352A"/>
    <w:rsid w:val="001E3868"/>
    <w:rsid w:val="001E3D3C"/>
    <w:rsid w:val="001E3FCF"/>
    <w:rsid w:val="001E6DDB"/>
    <w:rsid w:val="001E7200"/>
    <w:rsid w:val="001E7F5D"/>
    <w:rsid w:val="001F1CFB"/>
    <w:rsid w:val="001F3B18"/>
    <w:rsid w:val="001F5109"/>
    <w:rsid w:val="001F565C"/>
    <w:rsid w:val="001F5F53"/>
    <w:rsid w:val="00200954"/>
    <w:rsid w:val="0020102E"/>
    <w:rsid w:val="00201963"/>
    <w:rsid w:val="00204559"/>
    <w:rsid w:val="002049B0"/>
    <w:rsid w:val="002050A1"/>
    <w:rsid w:val="0020533A"/>
    <w:rsid w:val="00206814"/>
    <w:rsid w:val="00206C8A"/>
    <w:rsid w:val="002071AE"/>
    <w:rsid w:val="00210E32"/>
    <w:rsid w:val="00212B83"/>
    <w:rsid w:val="002144FB"/>
    <w:rsid w:val="00214962"/>
    <w:rsid w:val="002156EA"/>
    <w:rsid w:val="00215C84"/>
    <w:rsid w:val="00216AB8"/>
    <w:rsid w:val="0021747C"/>
    <w:rsid w:val="002204E7"/>
    <w:rsid w:val="00220FAF"/>
    <w:rsid w:val="00221234"/>
    <w:rsid w:val="002213DB"/>
    <w:rsid w:val="0022155D"/>
    <w:rsid w:val="002227BF"/>
    <w:rsid w:val="00222E1F"/>
    <w:rsid w:val="00224735"/>
    <w:rsid w:val="00226257"/>
    <w:rsid w:val="002267CA"/>
    <w:rsid w:val="0022699D"/>
    <w:rsid w:val="002273B7"/>
    <w:rsid w:val="00231408"/>
    <w:rsid w:val="002314B8"/>
    <w:rsid w:val="002315FD"/>
    <w:rsid w:val="0023163C"/>
    <w:rsid w:val="00231F27"/>
    <w:rsid w:val="002327C5"/>
    <w:rsid w:val="00232B13"/>
    <w:rsid w:val="00234CA6"/>
    <w:rsid w:val="002350E5"/>
    <w:rsid w:val="00235428"/>
    <w:rsid w:val="00235AE6"/>
    <w:rsid w:val="00235DAD"/>
    <w:rsid w:val="00235E4E"/>
    <w:rsid w:val="00236914"/>
    <w:rsid w:val="002371CD"/>
    <w:rsid w:val="00237F69"/>
    <w:rsid w:val="0024045E"/>
    <w:rsid w:val="00243734"/>
    <w:rsid w:val="00243FBA"/>
    <w:rsid w:val="00244034"/>
    <w:rsid w:val="002442DE"/>
    <w:rsid w:val="00245B09"/>
    <w:rsid w:val="00245D4D"/>
    <w:rsid w:val="00247C66"/>
    <w:rsid w:val="0025079E"/>
    <w:rsid w:val="0025094D"/>
    <w:rsid w:val="002510F3"/>
    <w:rsid w:val="00252E40"/>
    <w:rsid w:val="0025373E"/>
    <w:rsid w:val="00253FDD"/>
    <w:rsid w:val="002551FD"/>
    <w:rsid w:val="00255C76"/>
    <w:rsid w:val="002570BD"/>
    <w:rsid w:val="00260FA0"/>
    <w:rsid w:val="00261820"/>
    <w:rsid w:val="00261A21"/>
    <w:rsid w:val="00261B38"/>
    <w:rsid w:val="00262086"/>
    <w:rsid w:val="00262341"/>
    <w:rsid w:val="00262C1B"/>
    <w:rsid w:val="002635EA"/>
    <w:rsid w:val="00264446"/>
    <w:rsid w:val="00264D9D"/>
    <w:rsid w:val="0026543D"/>
    <w:rsid w:val="002666A3"/>
    <w:rsid w:val="00267B20"/>
    <w:rsid w:val="002704CD"/>
    <w:rsid w:val="00270E3E"/>
    <w:rsid w:val="00271482"/>
    <w:rsid w:val="002724A6"/>
    <w:rsid w:val="0027280E"/>
    <w:rsid w:val="002748AA"/>
    <w:rsid w:val="0027504F"/>
    <w:rsid w:val="0027703C"/>
    <w:rsid w:val="00277370"/>
    <w:rsid w:val="00283454"/>
    <w:rsid w:val="00283BFC"/>
    <w:rsid w:val="00284752"/>
    <w:rsid w:val="00284ABC"/>
    <w:rsid w:val="002854AB"/>
    <w:rsid w:val="00285AEC"/>
    <w:rsid w:val="0028661B"/>
    <w:rsid w:val="002866F9"/>
    <w:rsid w:val="0028702C"/>
    <w:rsid w:val="002920DB"/>
    <w:rsid w:val="00292742"/>
    <w:rsid w:val="00292881"/>
    <w:rsid w:val="0029374A"/>
    <w:rsid w:val="002943BC"/>
    <w:rsid w:val="00294B1D"/>
    <w:rsid w:val="00296D76"/>
    <w:rsid w:val="002A2752"/>
    <w:rsid w:val="002A39FB"/>
    <w:rsid w:val="002A3F26"/>
    <w:rsid w:val="002A4466"/>
    <w:rsid w:val="002A5A9F"/>
    <w:rsid w:val="002B0FE5"/>
    <w:rsid w:val="002B1A11"/>
    <w:rsid w:val="002B1BD4"/>
    <w:rsid w:val="002B1E9E"/>
    <w:rsid w:val="002B301E"/>
    <w:rsid w:val="002B3839"/>
    <w:rsid w:val="002B4B10"/>
    <w:rsid w:val="002B580E"/>
    <w:rsid w:val="002B70B8"/>
    <w:rsid w:val="002C03AD"/>
    <w:rsid w:val="002C0C96"/>
    <w:rsid w:val="002C1B56"/>
    <w:rsid w:val="002C29A1"/>
    <w:rsid w:val="002C2C36"/>
    <w:rsid w:val="002C2EB0"/>
    <w:rsid w:val="002C41E9"/>
    <w:rsid w:val="002C7F40"/>
    <w:rsid w:val="002D1CC6"/>
    <w:rsid w:val="002D26A5"/>
    <w:rsid w:val="002D3901"/>
    <w:rsid w:val="002D4C45"/>
    <w:rsid w:val="002D577B"/>
    <w:rsid w:val="002D74A3"/>
    <w:rsid w:val="002D7FF9"/>
    <w:rsid w:val="002E253A"/>
    <w:rsid w:val="002E3D65"/>
    <w:rsid w:val="002E4FA3"/>
    <w:rsid w:val="002E61CA"/>
    <w:rsid w:val="002E7570"/>
    <w:rsid w:val="002F4572"/>
    <w:rsid w:val="002F4A2E"/>
    <w:rsid w:val="002F4EC6"/>
    <w:rsid w:val="002F5573"/>
    <w:rsid w:val="002F5805"/>
    <w:rsid w:val="002F6B2E"/>
    <w:rsid w:val="002F73EC"/>
    <w:rsid w:val="002F78C3"/>
    <w:rsid w:val="002F7F8F"/>
    <w:rsid w:val="002F7FDD"/>
    <w:rsid w:val="0030054A"/>
    <w:rsid w:val="00300719"/>
    <w:rsid w:val="003010B4"/>
    <w:rsid w:val="0030179F"/>
    <w:rsid w:val="003025DF"/>
    <w:rsid w:val="00303151"/>
    <w:rsid w:val="00304A77"/>
    <w:rsid w:val="003059D7"/>
    <w:rsid w:val="00310164"/>
    <w:rsid w:val="00310335"/>
    <w:rsid w:val="003104BE"/>
    <w:rsid w:val="003106F6"/>
    <w:rsid w:val="00311191"/>
    <w:rsid w:val="00312000"/>
    <w:rsid w:val="00313532"/>
    <w:rsid w:val="0031376D"/>
    <w:rsid w:val="00314F0C"/>
    <w:rsid w:val="003153B9"/>
    <w:rsid w:val="00317256"/>
    <w:rsid w:val="003176AE"/>
    <w:rsid w:val="00317AE2"/>
    <w:rsid w:val="003204D9"/>
    <w:rsid w:val="0032220A"/>
    <w:rsid w:val="00323BD2"/>
    <w:rsid w:val="00325E0B"/>
    <w:rsid w:val="00325FFC"/>
    <w:rsid w:val="00327AC9"/>
    <w:rsid w:val="00331F9D"/>
    <w:rsid w:val="00334E0B"/>
    <w:rsid w:val="0033508F"/>
    <w:rsid w:val="003350C3"/>
    <w:rsid w:val="0033531A"/>
    <w:rsid w:val="0033549C"/>
    <w:rsid w:val="00335863"/>
    <w:rsid w:val="00336589"/>
    <w:rsid w:val="00336835"/>
    <w:rsid w:val="00336A4D"/>
    <w:rsid w:val="00340EA2"/>
    <w:rsid w:val="00341AF7"/>
    <w:rsid w:val="0034372F"/>
    <w:rsid w:val="0034604C"/>
    <w:rsid w:val="00346373"/>
    <w:rsid w:val="00346588"/>
    <w:rsid w:val="003477B8"/>
    <w:rsid w:val="00347E3C"/>
    <w:rsid w:val="003505A5"/>
    <w:rsid w:val="00351056"/>
    <w:rsid w:val="00351A35"/>
    <w:rsid w:val="00351C37"/>
    <w:rsid w:val="00352745"/>
    <w:rsid w:val="003529CB"/>
    <w:rsid w:val="00354204"/>
    <w:rsid w:val="00355A76"/>
    <w:rsid w:val="00356091"/>
    <w:rsid w:val="00356BF0"/>
    <w:rsid w:val="00361D5A"/>
    <w:rsid w:val="003629DC"/>
    <w:rsid w:val="00363134"/>
    <w:rsid w:val="00363970"/>
    <w:rsid w:val="00364913"/>
    <w:rsid w:val="00365692"/>
    <w:rsid w:val="00372975"/>
    <w:rsid w:val="00373651"/>
    <w:rsid w:val="00375BBF"/>
    <w:rsid w:val="0037754E"/>
    <w:rsid w:val="00380298"/>
    <w:rsid w:val="0038083A"/>
    <w:rsid w:val="00385BC7"/>
    <w:rsid w:val="00386CA0"/>
    <w:rsid w:val="00386FA0"/>
    <w:rsid w:val="00387CEB"/>
    <w:rsid w:val="00390A1D"/>
    <w:rsid w:val="00390BB6"/>
    <w:rsid w:val="00390CF4"/>
    <w:rsid w:val="00391EC5"/>
    <w:rsid w:val="003923EF"/>
    <w:rsid w:val="003949FE"/>
    <w:rsid w:val="0039573E"/>
    <w:rsid w:val="00396ACB"/>
    <w:rsid w:val="0039709C"/>
    <w:rsid w:val="00397714"/>
    <w:rsid w:val="003A0178"/>
    <w:rsid w:val="003A03D3"/>
    <w:rsid w:val="003A19DF"/>
    <w:rsid w:val="003A1A5B"/>
    <w:rsid w:val="003A218D"/>
    <w:rsid w:val="003A22F6"/>
    <w:rsid w:val="003A33F7"/>
    <w:rsid w:val="003A3799"/>
    <w:rsid w:val="003A4219"/>
    <w:rsid w:val="003A507E"/>
    <w:rsid w:val="003A68CF"/>
    <w:rsid w:val="003A6C42"/>
    <w:rsid w:val="003B0287"/>
    <w:rsid w:val="003B056A"/>
    <w:rsid w:val="003B0871"/>
    <w:rsid w:val="003B1341"/>
    <w:rsid w:val="003B1866"/>
    <w:rsid w:val="003B1A95"/>
    <w:rsid w:val="003B20BB"/>
    <w:rsid w:val="003B412E"/>
    <w:rsid w:val="003B4368"/>
    <w:rsid w:val="003B47A3"/>
    <w:rsid w:val="003B7AD6"/>
    <w:rsid w:val="003C238B"/>
    <w:rsid w:val="003C2995"/>
    <w:rsid w:val="003C2D63"/>
    <w:rsid w:val="003C5660"/>
    <w:rsid w:val="003C65F3"/>
    <w:rsid w:val="003C6B2D"/>
    <w:rsid w:val="003C71EF"/>
    <w:rsid w:val="003C75AF"/>
    <w:rsid w:val="003C7C74"/>
    <w:rsid w:val="003D30E0"/>
    <w:rsid w:val="003D336D"/>
    <w:rsid w:val="003D33FA"/>
    <w:rsid w:val="003D3C46"/>
    <w:rsid w:val="003D5422"/>
    <w:rsid w:val="003D6EE3"/>
    <w:rsid w:val="003D7583"/>
    <w:rsid w:val="003E0C9D"/>
    <w:rsid w:val="003E4220"/>
    <w:rsid w:val="003E7918"/>
    <w:rsid w:val="003F048A"/>
    <w:rsid w:val="003F1445"/>
    <w:rsid w:val="003F1DAC"/>
    <w:rsid w:val="003F2D61"/>
    <w:rsid w:val="003F451C"/>
    <w:rsid w:val="003F46A4"/>
    <w:rsid w:val="003F58BD"/>
    <w:rsid w:val="003F656B"/>
    <w:rsid w:val="003F6E72"/>
    <w:rsid w:val="003F7FDF"/>
    <w:rsid w:val="0040018E"/>
    <w:rsid w:val="0040029E"/>
    <w:rsid w:val="00401346"/>
    <w:rsid w:val="00401C3C"/>
    <w:rsid w:val="00406B98"/>
    <w:rsid w:val="00407EFC"/>
    <w:rsid w:val="00407FEA"/>
    <w:rsid w:val="00410B97"/>
    <w:rsid w:val="00412F64"/>
    <w:rsid w:val="004135BF"/>
    <w:rsid w:val="0041371D"/>
    <w:rsid w:val="0041544A"/>
    <w:rsid w:val="0041740E"/>
    <w:rsid w:val="00417442"/>
    <w:rsid w:val="00420BAE"/>
    <w:rsid w:val="00422789"/>
    <w:rsid w:val="00422932"/>
    <w:rsid w:val="0042297E"/>
    <w:rsid w:val="004236B2"/>
    <w:rsid w:val="0042530C"/>
    <w:rsid w:val="00426074"/>
    <w:rsid w:val="0042765A"/>
    <w:rsid w:val="00431AEA"/>
    <w:rsid w:val="004404EB"/>
    <w:rsid w:val="00443685"/>
    <w:rsid w:val="00447503"/>
    <w:rsid w:val="00447DEC"/>
    <w:rsid w:val="00450B67"/>
    <w:rsid w:val="0045199F"/>
    <w:rsid w:val="00451B14"/>
    <w:rsid w:val="00451EC1"/>
    <w:rsid w:val="00452276"/>
    <w:rsid w:val="00452458"/>
    <w:rsid w:val="00452E78"/>
    <w:rsid w:val="00452EC9"/>
    <w:rsid w:val="004532A3"/>
    <w:rsid w:val="00454015"/>
    <w:rsid w:val="004547AE"/>
    <w:rsid w:val="00455C06"/>
    <w:rsid w:val="00456CD8"/>
    <w:rsid w:val="004608E5"/>
    <w:rsid w:val="00460DB0"/>
    <w:rsid w:val="00460F4E"/>
    <w:rsid w:val="00461222"/>
    <w:rsid w:val="00461B88"/>
    <w:rsid w:val="00461C73"/>
    <w:rsid w:val="004622FF"/>
    <w:rsid w:val="00462E7D"/>
    <w:rsid w:val="004646DF"/>
    <w:rsid w:val="00465DD8"/>
    <w:rsid w:val="004660CC"/>
    <w:rsid w:val="00466624"/>
    <w:rsid w:val="004671AE"/>
    <w:rsid w:val="004671E0"/>
    <w:rsid w:val="00467D44"/>
    <w:rsid w:val="00467FB7"/>
    <w:rsid w:val="00467FC8"/>
    <w:rsid w:val="004715EC"/>
    <w:rsid w:val="00472384"/>
    <w:rsid w:val="00472641"/>
    <w:rsid w:val="00472D6E"/>
    <w:rsid w:val="004748A8"/>
    <w:rsid w:val="004757F1"/>
    <w:rsid w:val="00476F75"/>
    <w:rsid w:val="00477B0C"/>
    <w:rsid w:val="00477FDE"/>
    <w:rsid w:val="004804D2"/>
    <w:rsid w:val="00480B5A"/>
    <w:rsid w:val="00481753"/>
    <w:rsid w:val="0048271C"/>
    <w:rsid w:val="00482DC2"/>
    <w:rsid w:val="00483446"/>
    <w:rsid w:val="00485712"/>
    <w:rsid w:val="004866C0"/>
    <w:rsid w:val="00490683"/>
    <w:rsid w:val="0049075B"/>
    <w:rsid w:val="00491C16"/>
    <w:rsid w:val="00491D26"/>
    <w:rsid w:val="00493DE7"/>
    <w:rsid w:val="004940F2"/>
    <w:rsid w:val="0049445E"/>
    <w:rsid w:val="00494A14"/>
    <w:rsid w:val="00496345"/>
    <w:rsid w:val="00496375"/>
    <w:rsid w:val="0049638B"/>
    <w:rsid w:val="004A0383"/>
    <w:rsid w:val="004A0B91"/>
    <w:rsid w:val="004A11AC"/>
    <w:rsid w:val="004A217F"/>
    <w:rsid w:val="004A218C"/>
    <w:rsid w:val="004A334E"/>
    <w:rsid w:val="004A48E9"/>
    <w:rsid w:val="004A6ABE"/>
    <w:rsid w:val="004A6CC5"/>
    <w:rsid w:val="004A79C5"/>
    <w:rsid w:val="004A7C7A"/>
    <w:rsid w:val="004B1ED9"/>
    <w:rsid w:val="004B27DC"/>
    <w:rsid w:val="004B2833"/>
    <w:rsid w:val="004B3395"/>
    <w:rsid w:val="004B4110"/>
    <w:rsid w:val="004B489F"/>
    <w:rsid w:val="004B5AD6"/>
    <w:rsid w:val="004B68EE"/>
    <w:rsid w:val="004B6BD1"/>
    <w:rsid w:val="004B755F"/>
    <w:rsid w:val="004C0F19"/>
    <w:rsid w:val="004C154B"/>
    <w:rsid w:val="004C1BE2"/>
    <w:rsid w:val="004C250C"/>
    <w:rsid w:val="004C2E54"/>
    <w:rsid w:val="004C2EEB"/>
    <w:rsid w:val="004C357D"/>
    <w:rsid w:val="004C3B39"/>
    <w:rsid w:val="004C40ED"/>
    <w:rsid w:val="004C4DEF"/>
    <w:rsid w:val="004C662C"/>
    <w:rsid w:val="004D03D5"/>
    <w:rsid w:val="004D0B18"/>
    <w:rsid w:val="004D1486"/>
    <w:rsid w:val="004D348C"/>
    <w:rsid w:val="004D353C"/>
    <w:rsid w:val="004D4075"/>
    <w:rsid w:val="004D6591"/>
    <w:rsid w:val="004D6A02"/>
    <w:rsid w:val="004D7017"/>
    <w:rsid w:val="004D77B6"/>
    <w:rsid w:val="004D7FAE"/>
    <w:rsid w:val="004E1313"/>
    <w:rsid w:val="004E219F"/>
    <w:rsid w:val="004E2583"/>
    <w:rsid w:val="004E25EA"/>
    <w:rsid w:val="004E29EF"/>
    <w:rsid w:val="004E4596"/>
    <w:rsid w:val="004E4BED"/>
    <w:rsid w:val="004E53FE"/>
    <w:rsid w:val="004E55FF"/>
    <w:rsid w:val="004E5BB6"/>
    <w:rsid w:val="004E5D25"/>
    <w:rsid w:val="004E5EF4"/>
    <w:rsid w:val="004E6A12"/>
    <w:rsid w:val="004F0CC2"/>
    <w:rsid w:val="004F1DD0"/>
    <w:rsid w:val="004F28E1"/>
    <w:rsid w:val="004F3580"/>
    <w:rsid w:val="004F4B08"/>
    <w:rsid w:val="004F50E8"/>
    <w:rsid w:val="004F5EF5"/>
    <w:rsid w:val="004F5FF8"/>
    <w:rsid w:val="004F6001"/>
    <w:rsid w:val="004F6306"/>
    <w:rsid w:val="004F72FD"/>
    <w:rsid w:val="004F76CA"/>
    <w:rsid w:val="004F7DB9"/>
    <w:rsid w:val="005019D3"/>
    <w:rsid w:val="005033C0"/>
    <w:rsid w:val="00503539"/>
    <w:rsid w:val="00504313"/>
    <w:rsid w:val="00504CD0"/>
    <w:rsid w:val="00505D51"/>
    <w:rsid w:val="005061FD"/>
    <w:rsid w:val="00506A6F"/>
    <w:rsid w:val="00506D19"/>
    <w:rsid w:val="0050737E"/>
    <w:rsid w:val="00507F06"/>
    <w:rsid w:val="005104FB"/>
    <w:rsid w:val="00511195"/>
    <w:rsid w:val="00512864"/>
    <w:rsid w:val="005131C0"/>
    <w:rsid w:val="00514F32"/>
    <w:rsid w:val="0051545C"/>
    <w:rsid w:val="005154AD"/>
    <w:rsid w:val="00517B29"/>
    <w:rsid w:val="00517E4B"/>
    <w:rsid w:val="0052198F"/>
    <w:rsid w:val="00521B78"/>
    <w:rsid w:val="00521EB1"/>
    <w:rsid w:val="005224C0"/>
    <w:rsid w:val="00522BD9"/>
    <w:rsid w:val="005240D1"/>
    <w:rsid w:val="0052454D"/>
    <w:rsid w:val="0052589A"/>
    <w:rsid w:val="0052597A"/>
    <w:rsid w:val="00525B4F"/>
    <w:rsid w:val="00526333"/>
    <w:rsid w:val="00526703"/>
    <w:rsid w:val="0052746B"/>
    <w:rsid w:val="00527B2E"/>
    <w:rsid w:val="00530B34"/>
    <w:rsid w:val="00530D9C"/>
    <w:rsid w:val="00531524"/>
    <w:rsid w:val="00532CF7"/>
    <w:rsid w:val="00532D8F"/>
    <w:rsid w:val="00533267"/>
    <w:rsid w:val="00533324"/>
    <w:rsid w:val="0053417E"/>
    <w:rsid w:val="005348E5"/>
    <w:rsid w:val="005358EF"/>
    <w:rsid w:val="00535A22"/>
    <w:rsid w:val="0053618F"/>
    <w:rsid w:val="00536CD4"/>
    <w:rsid w:val="00537231"/>
    <w:rsid w:val="00537393"/>
    <w:rsid w:val="00540976"/>
    <w:rsid w:val="00540B87"/>
    <w:rsid w:val="005410FF"/>
    <w:rsid w:val="00542188"/>
    <w:rsid w:val="00543B1B"/>
    <w:rsid w:val="00543BE2"/>
    <w:rsid w:val="00544E85"/>
    <w:rsid w:val="005457BE"/>
    <w:rsid w:val="0054581F"/>
    <w:rsid w:val="00545F74"/>
    <w:rsid w:val="005468AA"/>
    <w:rsid w:val="00546A15"/>
    <w:rsid w:val="00546C4D"/>
    <w:rsid w:val="00546E54"/>
    <w:rsid w:val="00546F4B"/>
    <w:rsid w:val="00550063"/>
    <w:rsid w:val="005529FF"/>
    <w:rsid w:val="00553309"/>
    <w:rsid w:val="00553F6B"/>
    <w:rsid w:val="005568AF"/>
    <w:rsid w:val="005617F1"/>
    <w:rsid w:val="00562138"/>
    <w:rsid w:val="00562BB0"/>
    <w:rsid w:val="00562F4F"/>
    <w:rsid w:val="00564207"/>
    <w:rsid w:val="00564773"/>
    <w:rsid w:val="00564997"/>
    <w:rsid w:val="005656FA"/>
    <w:rsid w:val="005658D7"/>
    <w:rsid w:val="00565B02"/>
    <w:rsid w:val="00566033"/>
    <w:rsid w:val="005660F6"/>
    <w:rsid w:val="00566940"/>
    <w:rsid w:val="005704D9"/>
    <w:rsid w:val="005708F8"/>
    <w:rsid w:val="00570C89"/>
    <w:rsid w:val="00570F1C"/>
    <w:rsid w:val="0057204B"/>
    <w:rsid w:val="0057281C"/>
    <w:rsid w:val="005743DA"/>
    <w:rsid w:val="00574A48"/>
    <w:rsid w:val="00583024"/>
    <w:rsid w:val="005855EF"/>
    <w:rsid w:val="00585F20"/>
    <w:rsid w:val="00586B74"/>
    <w:rsid w:val="00587653"/>
    <w:rsid w:val="00587F94"/>
    <w:rsid w:val="00592F03"/>
    <w:rsid w:val="0059399E"/>
    <w:rsid w:val="00593E65"/>
    <w:rsid w:val="0059464D"/>
    <w:rsid w:val="005953D1"/>
    <w:rsid w:val="005957AF"/>
    <w:rsid w:val="0059581A"/>
    <w:rsid w:val="005959EC"/>
    <w:rsid w:val="00595C4F"/>
    <w:rsid w:val="0059780E"/>
    <w:rsid w:val="00597F66"/>
    <w:rsid w:val="00597F86"/>
    <w:rsid w:val="005A0BEB"/>
    <w:rsid w:val="005A1760"/>
    <w:rsid w:val="005A4622"/>
    <w:rsid w:val="005A518A"/>
    <w:rsid w:val="005A6465"/>
    <w:rsid w:val="005A6B72"/>
    <w:rsid w:val="005A77A7"/>
    <w:rsid w:val="005A7967"/>
    <w:rsid w:val="005A7E65"/>
    <w:rsid w:val="005B0DA5"/>
    <w:rsid w:val="005B1569"/>
    <w:rsid w:val="005B1650"/>
    <w:rsid w:val="005B1D56"/>
    <w:rsid w:val="005B71CF"/>
    <w:rsid w:val="005B7296"/>
    <w:rsid w:val="005B750F"/>
    <w:rsid w:val="005C0FF2"/>
    <w:rsid w:val="005C434E"/>
    <w:rsid w:val="005C65DE"/>
    <w:rsid w:val="005C6824"/>
    <w:rsid w:val="005C74F1"/>
    <w:rsid w:val="005D0703"/>
    <w:rsid w:val="005D1330"/>
    <w:rsid w:val="005D14AA"/>
    <w:rsid w:val="005D1DA3"/>
    <w:rsid w:val="005D472C"/>
    <w:rsid w:val="005D4953"/>
    <w:rsid w:val="005D4B32"/>
    <w:rsid w:val="005D515B"/>
    <w:rsid w:val="005D60C8"/>
    <w:rsid w:val="005E256C"/>
    <w:rsid w:val="005E35B7"/>
    <w:rsid w:val="005E38A2"/>
    <w:rsid w:val="005E390F"/>
    <w:rsid w:val="005E50E7"/>
    <w:rsid w:val="005E514C"/>
    <w:rsid w:val="005E530D"/>
    <w:rsid w:val="005E592F"/>
    <w:rsid w:val="005E6B07"/>
    <w:rsid w:val="005E7F29"/>
    <w:rsid w:val="005F2313"/>
    <w:rsid w:val="005F2932"/>
    <w:rsid w:val="005F3250"/>
    <w:rsid w:val="005F4427"/>
    <w:rsid w:val="005F4D6A"/>
    <w:rsid w:val="005F58E0"/>
    <w:rsid w:val="005F6A4B"/>
    <w:rsid w:val="005F6E20"/>
    <w:rsid w:val="005F74DA"/>
    <w:rsid w:val="005F760A"/>
    <w:rsid w:val="005F789B"/>
    <w:rsid w:val="005F7ED2"/>
    <w:rsid w:val="006035C0"/>
    <w:rsid w:val="00604DAF"/>
    <w:rsid w:val="00605D8A"/>
    <w:rsid w:val="0060661B"/>
    <w:rsid w:val="00606F85"/>
    <w:rsid w:val="00607874"/>
    <w:rsid w:val="00610AA7"/>
    <w:rsid w:val="006112B5"/>
    <w:rsid w:val="00611522"/>
    <w:rsid w:val="00611780"/>
    <w:rsid w:val="00611E45"/>
    <w:rsid w:val="00612BF7"/>
    <w:rsid w:val="00613951"/>
    <w:rsid w:val="00616249"/>
    <w:rsid w:val="0061640C"/>
    <w:rsid w:val="00617538"/>
    <w:rsid w:val="00620695"/>
    <w:rsid w:val="006209AB"/>
    <w:rsid w:val="00621CC3"/>
    <w:rsid w:val="00621D25"/>
    <w:rsid w:val="00622853"/>
    <w:rsid w:val="006229F9"/>
    <w:rsid w:val="00622B47"/>
    <w:rsid w:val="00622E77"/>
    <w:rsid w:val="00624686"/>
    <w:rsid w:val="00624B42"/>
    <w:rsid w:val="006252CA"/>
    <w:rsid w:val="006253A7"/>
    <w:rsid w:val="00625B7A"/>
    <w:rsid w:val="00626DF9"/>
    <w:rsid w:val="0063397E"/>
    <w:rsid w:val="00634DA8"/>
    <w:rsid w:val="0063505F"/>
    <w:rsid w:val="00637287"/>
    <w:rsid w:val="006375E1"/>
    <w:rsid w:val="00637BAA"/>
    <w:rsid w:val="00640B63"/>
    <w:rsid w:val="006417EE"/>
    <w:rsid w:val="00642039"/>
    <w:rsid w:val="0064424D"/>
    <w:rsid w:val="00647592"/>
    <w:rsid w:val="00647F8C"/>
    <w:rsid w:val="006503C6"/>
    <w:rsid w:val="00650523"/>
    <w:rsid w:val="00651939"/>
    <w:rsid w:val="00651F3C"/>
    <w:rsid w:val="00655DEA"/>
    <w:rsid w:val="00657BA4"/>
    <w:rsid w:val="00657E42"/>
    <w:rsid w:val="00661980"/>
    <w:rsid w:val="00662618"/>
    <w:rsid w:val="0066298B"/>
    <w:rsid w:val="00664F7A"/>
    <w:rsid w:val="00665344"/>
    <w:rsid w:val="0066596B"/>
    <w:rsid w:val="00665FDF"/>
    <w:rsid w:val="00666400"/>
    <w:rsid w:val="00672AFD"/>
    <w:rsid w:val="00675346"/>
    <w:rsid w:val="00675842"/>
    <w:rsid w:val="00675D72"/>
    <w:rsid w:val="006771DA"/>
    <w:rsid w:val="006776F1"/>
    <w:rsid w:val="006815DE"/>
    <w:rsid w:val="00681EB8"/>
    <w:rsid w:val="0068229C"/>
    <w:rsid w:val="006831C9"/>
    <w:rsid w:val="0068375B"/>
    <w:rsid w:val="00683784"/>
    <w:rsid w:val="00683952"/>
    <w:rsid w:val="00683B93"/>
    <w:rsid w:val="006845DE"/>
    <w:rsid w:val="00685A9A"/>
    <w:rsid w:val="006863C4"/>
    <w:rsid w:val="006871B0"/>
    <w:rsid w:val="00687263"/>
    <w:rsid w:val="00687264"/>
    <w:rsid w:val="00687F57"/>
    <w:rsid w:val="00691F82"/>
    <w:rsid w:val="00692328"/>
    <w:rsid w:val="00692700"/>
    <w:rsid w:val="00694620"/>
    <w:rsid w:val="00695388"/>
    <w:rsid w:val="006A09B1"/>
    <w:rsid w:val="006A1767"/>
    <w:rsid w:val="006A1D8D"/>
    <w:rsid w:val="006A2879"/>
    <w:rsid w:val="006A422E"/>
    <w:rsid w:val="006A4869"/>
    <w:rsid w:val="006A4A89"/>
    <w:rsid w:val="006A64B9"/>
    <w:rsid w:val="006A64EC"/>
    <w:rsid w:val="006A6C41"/>
    <w:rsid w:val="006A7885"/>
    <w:rsid w:val="006B0702"/>
    <w:rsid w:val="006B070A"/>
    <w:rsid w:val="006B10F5"/>
    <w:rsid w:val="006B17E7"/>
    <w:rsid w:val="006B31B2"/>
    <w:rsid w:val="006B5A33"/>
    <w:rsid w:val="006B5AF4"/>
    <w:rsid w:val="006B721F"/>
    <w:rsid w:val="006B73B9"/>
    <w:rsid w:val="006B7619"/>
    <w:rsid w:val="006B7906"/>
    <w:rsid w:val="006B7B63"/>
    <w:rsid w:val="006C0AC6"/>
    <w:rsid w:val="006C265A"/>
    <w:rsid w:val="006C2D10"/>
    <w:rsid w:val="006C3887"/>
    <w:rsid w:val="006C40FB"/>
    <w:rsid w:val="006C4296"/>
    <w:rsid w:val="006C51B0"/>
    <w:rsid w:val="006C5776"/>
    <w:rsid w:val="006C5833"/>
    <w:rsid w:val="006C63E4"/>
    <w:rsid w:val="006C6869"/>
    <w:rsid w:val="006C6DBC"/>
    <w:rsid w:val="006C76CF"/>
    <w:rsid w:val="006D19FC"/>
    <w:rsid w:val="006D3D16"/>
    <w:rsid w:val="006D4EFD"/>
    <w:rsid w:val="006D60F7"/>
    <w:rsid w:val="006E00ED"/>
    <w:rsid w:val="006E0C2A"/>
    <w:rsid w:val="006E18B6"/>
    <w:rsid w:val="006E3390"/>
    <w:rsid w:val="006E37DE"/>
    <w:rsid w:val="006E4752"/>
    <w:rsid w:val="006E54AF"/>
    <w:rsid w:val="006E60CB"/>
    <w:rsid w:val="006E62E3"/>
    <w:rsid w:val="006E6944"/>
    <w:rsid w:val="006E75C2"/>
    <w:rsid w:val="006F3515"/>
    <w:rsid w:val="006F4BFF"/>
    <w:rsid w:val="006F5170"/>
    <w:rsid w:val="006F7A70"/>
    <w:rsid w:val="00701F47"/>
    <w:rsid w:val="00702E19"/>
    <w:rsid w:val="00702FDA"/>
    <w:rsid w:val="00704373"/>
    <w:rsid w:val="00705DE6"/>
    <w:rsid w:val="0070635F"/>
    <w:rsid w:val="0070684A"/>
    <w:rsid w:val="00707248"/>
    <w:rsid w:val="00710562"/>
    <w:rsid w:val="00711358"/>
    <w:rsid w:val="00711704"/>
    <w:rsid w:val="00711B5D"/>
    <w:rsid w:val="00711C09"/>
    <w:rsid w:val="0071278F"/>
    <w:rsid w:val="0071374F"/>
    <w:rsid w:val="00714DA0"/>
    <w:rsid w:val="00715DB6"/>
    <w:rsid w:val="007166B9"/>
    <w:rsid w:val="00717D39"/>
    <w:rsid w:val="00717E59"/>
    <w:rsid w:val="00720239"/>
    <w:rsid w:val="00723422"/>
    <w:rsid w:val="007241C3"/>
    <w:rsid w:val="007246C8"/>
    <w:rsid w:val="007250AF"/>
    <w:rsid w:val="00727207"/>
    <w:rsid w:val="00731C61"/>
    <w:rsid w:val="0073284D"/>
    <w:rsid w:val="00732A74"/>
    <w:rsid w:val="007340B4"/>
    <w:rsid w:val="007342ED"/>
    <w:rsid w:val="0073481E"/>
    <w:rsid w:val="00734A11"/>
    <w:rsid w:val="0073548B"/>
    <w:rsid w:val="007360B7"/>
    <w:rsid w:val="007362FD"/>
    <w:rsid w:val="007376FC"/>
    <w:rsid w:val="00737CBC"/>
    <w:rsid w:val="00737DC7"/>
    <w:rsid w:val="00740921"/>
    <w:rsid w:val="0074256F"/>
    <w:rsid w:val="00745415"/>
    <w:rsid w:val="007459C4"/>
    <w:rsid w:val="00745D79"/>
    <w:rsid w:val="007471C8"/>
    <w:rsid w:val="007506D9"/>
    <w:rsid w:val="007509BE"/>
    <w:rsid w:val="0075117A"/>
    <w:rsid w:val="007513CC"/>
    <w:rsid w:val="007515FC"/>
    <w:rsid w:val="0075259B"/>
    <w:rsid w:val="00753278"/>
    <w:rsid w:val="007532B8"/>
    <w:rsid w:val="00756D8B"/>
    <w:rsid w:val="00757616"/>
    <w:rsid w:val="00757DE3"/>
    <w:rsid w:val="00760637"/>
    <w:rsid w:val="0076095F"/>
    <w:rsid w:val="007609B3"/>
    <w:rsid w:val="00760B4F"/>
    <w:rsid w:val="0076246A"/>
    <w:rsid w:val="00762EAD"/>
    <w:rsid w:val="00763494"/>
    <w:rsid w:val="007669E5"/>
    <w:rsid w:val="00766FB3"/>
    <w:rsid w:val="007679F1"/>
    <w:rsid w:val="007705E0"/>
    <w:rsid w:val="00770BC8"/>
    <w:rsid w:val="00771351"/>
    <w:rsid w:val="00772979"/>
    <w:rsid w:val="007734E9"/>
    <w:rsid w:val="00774E99"/>
    <w:rsid w:val="00774F51"/>
    <w:rsid w:val="00776474"/>
    <w:rsid w:val="007766F1"/>
    <w:rsid w:val="00777165"/>
    <w:rsid w:val="007827FF"/>
    <w:rsid w:val="00783879"/>
    <w:rsid w:val="00784618"/>
    <w:rsid w:val="007850BD"/>
    <w:rsid w:val="00787355"/>
    <w:rsid w:val="0079008B"/>
    <w:rsid w:val="007931F0"/>
    <w:rsid w:val="007940D2"/>
    <w:rsid w:val="00795349"/>
    <w:rsid w:val="0079683F"/>
    <w:rsid w:val="00796CE5"/>
    <w:rsid w:val="007A00B9"/>
    <w:rsid w:val="007A19B3"/>
    <w:rsid w:val="007A1A5C"/>
    <w:rsid w:val="007A2697"/>
    <w:rsid w:val="007A4CBB"/>
    <w:rsid w:val="007A5B61"/>
    <w:rsid w:val="007B022B"/>
    <w:rsid w:val="007B08A3"/>
    <w:rsid w:val="007B2482"/>
    <w:rsid w:val="007B2AA2"/>
    <w:rsid w:val="007B38DF"/>
    <w:rsid w:val="007B3A81"/>
    <w:rsid w:val="007B3B3D"/>
    <w:rsid w:val="007B402F"/>
    <w:rsid w:val="007B4EEB"/>
    <w:rsid w:val="007B4FB8"/>
    <w:rsid w:val="007B65F1"/>
    <w:rsid w:val="007B76C8"/>
    <w:rsid w:val="007B7E31"/>
    <w:rsid w:val="007C1640"/>
    <w:rsid w:val="007C34FC"/>
    <w:rsid w:val="007C7E4E"/>
    <w:rsid w:val="007D15CF"/>
    <w:rsid w:val="007D16ED"/>
    <w:rsid w:val="007D1E6F"/>
    <w:rsid w:val="007D3183"/>
    <w:rsid w:val="007D33A8"/>
    <w:rsid w:val="007D39BA"/>
    <w:rsid w:val="007D4E0D"/>
    <w:rsid w:val="007D4F9F"/>
    <w:rsid w:val="007D55D9"/>
    <w:rsid w:val="007D58C8"/>
    <w:rsid w:val="007D6438"/>
    <w:rsid w:val="007D7637"/>
    <w:rsid w:val="007D78C0"/>
    <w:rsid w:val="007E05F1"/>
    <w:rsid w:val="007E0E2B"/>
    <w:rsid w:val="007E1725"/>
    <w:rsid w:val="007E19AF"/>
    <w:rsid w:val="007E4212"/>
    <w:rsid w:val="007E4326"/>
    <w:rsid w:val="007E6114"/>
    <w:rsid w:val="007E6737"/>
    <w:rsid w:val="007E749B"/>
    <w:rsid w:val="007F04C6"/>
    <w:rsid w:val="007F06EE"/>
    <w:rsid w:val="007F1F45"/>
    <w:rsid w:val="007F2BC7"/>
    <w:rsid w:val="007F358C"/>
    <w:rsid w:val="007F37CE"/>
    <w:rsid w:val="007F434E"/>
    <w:rsid w:val="007F4B80"/>
    <w:rsid w:val="007F523C"/>
    <w:rsid w:val="007F63B9"/>
    <w:rsid w:val="007F7683"/>
    <w:rsid w:val="007F7B9F"/>
    <w:rsid w:val="007F7CFC"/>
    <w:rsid w:val="008003AD"/>
    <w:rsid w:val="00800DA3"/>
    <w:rsid w:val="00800F30"/>
    <w:rsid w:val="00800F8A"/>
    <w:rsid w:val="00801111"/>
    <w:rsid w:val="0080113A"/>
    <w:rsid w:val="0080186E"/>
    <w:rsid w:val="008021B0"/>
    <w:rsid w:val="008022CF"/>
    <w:rsid w:val="008026D2"/>
    <w:rsid w:val="0080396D"/>
    <w:rsid w:val="0081013D"/>
    <w:rsid w:val="00810C3A"/>
    <w:rsid w:val="00811539"/>
    <w:rsid w:val="008119CA"/>
    <w:rsid w:val="00812CA3"/>
    <w:rsid w:val="00812D79"/>
    <w:rsid w:val="00813903"/>
    <w:rsid w:val="00814C81"/>
    <w:rsid w:val="0081608F"/>
    <w:rsid w:val="008160F3"/>
    <w:rsid w:val="008179F1"/>
    <w:rsid w:val="00817B23"/>
    <w:rsid w:val="00817F49"/>
    <w:rsid w:val="008202E0"/>
    <w:rsid w:val="00820745"/>
    <w:rsid w:val="00821AAC"/>
    <w:rsid w:val="00823814"/>
    <w:rsid w:val="00823DF7"/>
    <w:rsid w:val="00824D4F"/>
    <w:rsid w:val="00825686"/>
    <w:rsid w:val="008259DE"/>
    <w:rsid w:val="00826A99"/>
    <w:rsid w:val="00826C2B"/>
    <w:rsid w:val="00830E08"/>
    <w:rsid w:val="00831461"/>
    <w:rsid w:val="00833B67"/>
    <w:rsid w:val="008346BB"/>
    <w:rsid w:val="00834C12"/>
    <w:rsid w:val="00835B08"/>
    <w:rsid w:val="00835E28"/>
    <w:rsid w:val="008364BE"/>
    <w:rsid w:val="008407C1"/>
    <w:rsid w:val="00840881"/>
    <w:rsid w:val="008412FE"/>
    <w:rsid w:val="00841A9C"/>
    <w:rsid w:val="00842B77"/>
    <w:rsid w:val="008436AF"/>
    <w:rsid w:val="0084445A"/>
    <w:rsid w:val="008454E5"/>
    <w:rsid w:val="008456AD"/>
    <w:rsid w:val="008466FE"/>
    <w:rsid w:val="00846AFF"/>
    <w:rsid w:val="00846CC2"/>
    <w:rsid w:val="0084738C"/>
    <w:rsid w:val="00850083"/>
    <w:rsid w:val="00850CA6"/>
    <w:rsid w:val="00850F69"/>
    <w:rsid w:val="008511E1"/>
    <w:rsid w:val="00851D50"/>
    <w:rsid w:val="00851F00"/>
    <w:rsid w:val="008527B4"/>
    <w:rsid w:val="00855DD2"/>
    <w:rsid w:val="008578BC"/>
    <w:rsid w:val="008618AC"/>
    <w:rsid w:val="00862674"/>
    <w:rsid w:val="008627EB"/>
    <w:rsid w:val="0086288C"/>
    <w:rsid w:val="00864F43"/>
    <w:rsid w:val="00865928"/>
    <w:rsid w:val="00865EEB"/>
    <w:rsid w:val="008663D4"/>
    <w:rsid w:val="0086698D"/>
    <w:rsid w:val="008669B0"/>
    <w:rsid w:val="00870813"/>
    <w:rsid w:val="00871C33"/>
    <w:rsid w:val="00871D01"/>
    <w:rsid w:val="00871F57"/>
    <w:rsid w:val="00872106"/>
    <w:rsid w:val="00872D35"/>
    <w:rsid w:val="008731B2"/>
    <w:rsid w:val="008731F4"/>
    <w:rsid w:val="0087444B"/>
    <w:rsid w:val="00875C96"/>
    <w:rsid w:val="00876AA8"/>
    <w:rsid w:val="00877A88"/>
    <w:rsid w:val="008804EC"/>
    <w:rsid w:val="00881F45"/>
    <w:rsid w:val="00883976"/>
    <w:rsid w:val="008863E7"/>
    <w:rsid w:val="008924FA"/>
    <w:rsid w:val="00893646"/>
    <w:rsid w:val="00893B8F"/>
    <w:rsid w:val="008944A7"/>
    <w:rsid w:val="00895CA9"/>
    <w:rsid w:val="00896401"/>
    <w:rsid w:val="008975A6"/>
    <w:rsid w:val="008A1A22"/>
    <w:rsid w:val="008A214B"/>
    <w:rsid w:val="008A2F0B"/>
    <w:rsid w:val="008A3ED3"/>
    <w:rsid w:val="008A43F8"/>
    <w:rsid w:val="008A467C"/>
    <w:rsid w:val="008A609D"/>
    <w:rsid w:val="008A6121"/>
    <w:rsid w:val="008A6A78"/>
    <w:rsid w:val="008A6FAD"/>
    <w:rsid w:val="008A72A4"/>
    <w:rsid w:val="008B095E"/>
    <w:rsid w:val="008B0CCB"/>
    <w:rsid w:val="008B1254"/>
    <w:rsid w:val="008B176C"/>
    <w:rsid w:val="008B22AC"/>
    <w:rsid w:val="008B4958"/>
    <w:rsid w:val="008B6594"/>
    <w:rsid w:val="008B6BB0"/>
    <w:rsid w:val="008B6C36"/>
    <w:rsid w:val="008B7CC1"/>
    <w:rsid w:val="008C0633"/>
    <w:rsid w:val="008C08DC"/>
    <w:rsid w:val="008C0912"/>
    <w:rsid w:val="008C16E0"/>
    <w:rsid w:val="008C2120"/>
    <w:rsid w:val="008C3F0A"/>
    <w:rsid w:val="008C49AD"/>
    <w:rsid w:val="008C4D15"/>
    <w:rsid w:val="008C58B1"/>
    <w:rsid w:val="008C5A56"/>
    <w:rsid w:val="008C5C2C"/>
    <w:rsid w:val="008C6D00"/>
    <w:rsid w:val="008C6F52"/>
    <w:rsid w:val="008D0340"/>
    <w:rsid w:val="008D04E4"/>
    <w:rsid w:val="008D1DD2"/>
    <w:rsid w:val="008D4307"/>
    <w:rsid w:val="008D459B"/>
    <w:rsid w:val="008D4FF1"/>
    <w:rsid w:val="008D583A"/>
    <w:rsid w:val="008D7F23"/>
    <w:rsid w:val="008E0140"/>
    <w:rsid w:val="008E0733"/>
    <w:rsid w:val="008E11D1"/>
    <w:rsid w:val="008E1B55"/>
    <w:rsid w:val="008E2430"/>
    <w:rsid w:val="008E40AD"/>
    <w:rsid w:val="008E4887"/>
    <w:rsid w:val="008E496A"/>
    <w:rsid w:val="008E6D34"/>
    <w:rsid w:val="008E7097"/>
    <w:rsid w:val="008E7734"/>
    <w:rsid w:val="008E79F2"/>
    <w:rsid w:val="008E7B41"/>
    <w:rsid w:val="008F0C61"/>
    <w:rsid w:val="008F3634"/>
    <w:rsid w:val="008F4800"/>
    <w:rsid w:val="008F5BF5"/>
    <w:rsid w:val="008F6146"/>
    <w:rsid w:val="008F64C1"/>
    <w:rsid w:val="008F665D"/>
    <w:rsid w:val="008F7441"/>
    <w:rsid w:val="008F747D"/>
    <w:rsid w:val="008F76E7"/>
    <w:rsid w:val="008F7B5A"/>
    <w:rsid w:val="009037EC"/>
    <w:rsid w:val="009047A4"/>
    <w:rsid w:val="00907458"/>
    <w:rsid w:val="00907DB3"/>
    <w:rsid w:val="00911B99"/>
    <w:rsid w:val="009132EC"/>
    <w:rsid w:val="00913FCF"/>
    <w:rsid w:val="009141C9"/>
    <w:rsid w:val="00914832"/>
    <w:rsid w:val="00916887"/>
    <w:rsid w:val="009172CB"/>
    <w:rsid w:val="00917740"/>
    <w:rsid w:val="00917FCC"/>
    <w:rsid w:val="00920973"/>
    <w:rsid w:val="0092185B"/>
    <w:rsid w:val="009246EE"/>
    <w:rsid w:val="00924B2D"/>
    <w:rsid w:val="00925AB6"/>
    <w:rsid w:val="009265DE"/>
    <w:rsid w:val="00926CD8"/>
    <w:rsid w:val="00930CBE"/>
    <w:rsid w:val="00930F31"/>
    <w:rsid w:val="0093174D"/>
    <w:rsid w:val="00931E0E"/>
    <w:rsid w:val="00931FA8"/>
    <w:rsid w:val="00932001"/>
    <w:rsid w:val="00932BAE"/>
    <w:rsid w:val="00932E94"/>
    <w:rsid w:val="00933796"/>
    <w:rsid w:val="00935040"/>
    <w:rsid w:val="00935CB1"/>
    <w:rsid w:val="00940467"/>
    <w:rsid w:val="009427E4"/>
    <w:rsid w:val="009441D2"/>
    <w:rsid w:val="0094590F"/>
    <w:rsid w:val="00946830"/>
    <w:rsid w:val="009500B7"/>
    <w:rsid w:val="00950FD7"/>
    <w:rsid w:val="00951923"/>
    <w:rsid w:val="00952C50"/>
    <w:rsid w:val="00952D0A"/>
    <w:rsid w:val="00953977"/>
    <w:rsid w:val="00954362"/>
    <w:rsid w:val="00954672"/>
    <w:rsid w:val="00954ECC"/>
    <w:rsid w:val="0095769D"/>
    <w:rsid w:val="00957CC8"/>
    <w:rsid w:val="009602DF"/>
    <w:rsid w:val="009642FA"/>
    <w:rsid w:val="00966EA6"/>
    <w:rsid w:val="0096756A"/>
    <w:rsid w:val="00970059"/>
    <w:rsid w:val="00970116"/>
    <w:rsid w:val="009731C3"/>
    <w:rsid w:val="0097376D"/>
    <w:rsid w:val="00976606"/>
    <w:rsid w:val="0097697E"/>
    <w:rsid w:val="00976AFE"/>
    <w:rsid w:val="0097749D"/>
    <w:rsid w:val="00981D60"/>
    <w:rsid w:val="00982AB4"/>
    <w:rsid w:val="00982C8B"/>
    <w:rsid w:val="0098345B"/>
    <w:rsid w:val="0098363E"/>
    <w:rsid w:val="00983D1C"/>
    <w:rsid w:val="00986736"/>
    <w:rsid w:val="00990169"/>
    <w:rsid w:val="009905A4"/>
    <w:rsid w:val="00990C63"/>
    <w:rsid w:val="00992359"/>
    <w:rsid w:val="00992D1C"/>
    <w:rsid w:val="00993192"/>
    <w:rsid w:val="00993261"/>
    <w:rsid w:val="0099417B"/>
    <w:rsid w:val="00995279"/>
    <w:rsid w:val="00995C9A"/>
    <w:rsid w:val="009967C6"/>
    <w:rsid w:val="00996816"/>
    <w:rsid w:val="00997262"/>
    <w:rsid w:val="009A0915"/>
    <w:rsid w:val="009A289B"/>
    <w:rsid w:val="009A3494"/>
    <w:rsid w:val="009A37DB"/>
    <w:rsid w:val="009A4B21"/>
    <w:rsid w:val="009A5884"/>
    <w:rsid w:val="009A6387"/>
    <w:rsid w:val="009A7E40"/>
    <w:rsid w:val="009B2313"/>
    <w:rsid w:val="009B4287"/>
    <w:rsid w:val="009B4384"/>
    <w:rsid w:val="009B62DC"/>
    <w:rsid w:val="009B6ECF"/>
    <w:rsid w:val="009B6EEF"/>
    <w:rsid w:val="009B7109"/>
    <w:rsid w:val="009B7D4D"/>
    <w:rsid w:val="009C0B48"/>
    <w:rsid w:val="009C0BB1"/>
    <w:rsid w:val="009C30CA"/>
    <w:rsid w:val="009C49E8"/>
    <w:rsid w:val="009C56A7"/>
    <w:rsid w:val="009C730F"/>
    <w:rsid w:val="009C748B"/>
    <w:rsid w:val="009C7627"/>
    <w:rsid w:val="009D1CBB"/>
    <w:rsid w:val="009D3E23"/>
    <w:rsid w:val="009D4D5F"/>
    <w:rsid w:val="009D6CE7"/>
    <w:rsid w:val="009E20AD"/>
    <w:rsid w:val="009E2111"/>
    <w:rsid w:val="009E6432"/>
    <w:rsid w:val="009E6F1A"/>
    <w:rsid w:val="009F26FC"/>
    <w:rsid w:val="009F332D"/>
    <w:rsid w:val="009F346C"/>
    <w:rsid w:val="009F4A34"/>
    <w:rsid w:val="009F4AB4"/>
    <w:rsid w:val="009F4E68"/>
    <w:rsid w:val="009F687B"/>
    <w:rsid w:val="009F785D"/>
    <w:rsid w:val="009F7DB0"/>
    <w:rsid w:val="00A005EA"/>
    <w:rsid w:val="00A0115C"/>
    <w:rsid w:val="00A012C8"/>
    <w:rsid w:val="00A013F7"/>
    <w:rsid w:val="00A0393F"/>
    <w:rsid w:val="00A045ED"/>
    <w:rsid w:val="00A06E17"/>
    <w:rsid w:val="00A100E3"/>
    <w:rsid w:val="00A11540"/>
    <w:rsid w:val="00A138FA"/>
    <w:rsid w:val="00A14147"/>
    <w:rsid w:val="00A1589D"/>
    <w:rsid w:val="00A15DBD"/>
    <w:rsid w:val="00A161DB"/>
    <w:rsid w:val="00A204D5"/>
    <w:rsid w:val="00A23E84"/>
    <w:rsid w:val="00A2442E"/>
    <w:rsid w:val="00A2453C"/>
    <w:rsid w:val="00A24D11"/>
    <w:rsid w:val="00A25B91"/>
    <w:rsid w:val="00A260BB"/>
    <w:rsid w:val="00A2788F"/>
    <w:rsid w:val="00A31371"/>
    <w:rsid w:val="00A31A9C"/>
    <w:rsid w:val="00A34137"/>
    <w:rsid w:val="00A350EC"/>
    <w:rsid w:val="00A35B61"/>
    <w:rsid w:val="00A35C37"/>
    <w:rsid w:val="00A35EFD"/>
    <w:rsid w:val="00A361C5"/>
    <w:rsid w:val="00A369EC"/>
    <w:rsid w:val="00A37576"/>
    <w:rsid w:val="00A37A8C"/>
    <w:rsid w:val="00A415A2"/>
    <w:rsid w:val="00A421B6"/>
    <w:rsid w:val="00A44205"/>
    <w:rsid w:val="00A4436E"/>
    <w:rsid w:val="00A47F15"/>
    <w:rsid w:val="00A5006F"/>
    <w:rsid w:val="00A50D5F"/>
    <w:rsid w:val="00A514F9"/>
    <w:rsid w:val="00A529ED"/>
    <w:rsid w:val="00A52A70"/>
    <w:rsid w:val="00A52D8C"/>
    <w:rsid w:val="00A5325B"/>
    <w:rsid w:val="00A539C8"/>
    <w:rsid w:val="00A53BC1"/>
    <w:rsid w:val="00A549D5"/>
    <w:rsid w:val="00A5503D"/>
    <w:rsid w:val="00A5584E"/>
    <w:rsid w:val="00A62801"/>
    <w:rsid w:val="00A6486F"/>
    <w:rsid w:val="00A64B4A"/>
    <w:rsid w:val="00A70E4F"/>
    <w:rsid w:val="00A71EE8"/>
    <w:rsid w:val="00A7607F"/>
    <w:rsid w:val="00A76D2D"/>
    <w:rsid w:val="00A770C4"/>
    <w:rsid w:val="00A7741F"/>
    <w:rsid w:val="00A77F76"/>
    <w:rsid w:val="00A800D4"/>
    <w:rsid w:val="00A80367"/>
    <w:rsid w:val="00A80D14"/>
    <w:rsid w:val="00A82FBF"/>
    <w:rsid w:val="00A840C0"/>
    <w:rsid w:val="00A8512A"/>
    <w:rsid w:val="00A858F8"/>
    <w:rsid w:val="00A86448"/>
    <w:rsid w:val="00A87462"/>
    <w:rsid w:val="00A90602"/>
    <w:rsid w:val="00A9090F"/>
    <w:rsid w:val="00A90A99"/>
    <w:rsid w:val="00A90B94"/>
    <w:rsid w:val="00A90FAB"/>
    <w:rsid w:val="00A9103D"/>
    <w:rsid w:val="00A91762"/>
    <w:rsid w:val="00A921CB"/>
    <w:rsid w:val="00A93FA8"/>
    <w:rsid w:val="00A94145"/>
    <w:rsid w:val="00A9443E"/>
    <w:rsid w:val="00A94583"/>
    <w:rsid w:val="00A97400"/>
    <w:rsid w:val="00AA1A74"/>
    <w:rsid w:val="00AA31A7"/>
    <w:rsid w:val="00AA3E56"/>
    <w:rsid w:val="00AA49E3"/>
    <w:rsid w:val="00AA56ED"/>
    <w:rsid w:val="00AA774C"/>
    <w:rsid w:val="00AB06D8"/>
    <w:rsid w:val="00AB330A"/>
    <w:rsid w:val="00AB3EA6"/>
    <w:rsid w:val="00AB4946"/>
    <w:rsid w:val="00AB6846"/>
    <w:rsid w:val="00AC15DB"/>
    <w:rsid w:val="00AC22FE"/>
    <w:rsid w:val="00AC2706"/>
    <w:rsid w:val="00AC2BF9"/>
    <w:rsid w:val="00AC42FA"/>
    <w:rsid w:val="00AC561B"/>
    <w:rsid w:val="00AC6326"/>
    <w:rsid w:val="00AD0A06"/>
    <w:rsid w:val="00AD29C7"/>
    <w:rsid w:val="00AD2CE8"/>
    <w:rsid w:val="00AD2DC4"/>
    <w:rsid w:val="00AD2FD3"/>
    <w:rsid w:val="00AD3411"/>
    <w:rsid w:val="00AD3C9C"/>
    <w:rsid w:val="00AD4232"/>
    <w:rsid w:val="00AD4E2A"/>
    <w:rsid w:val="00AD585E"/>
    <w:rsid w:val="00AD5A1C"/>
    <w:rsid w:val="00AD5D0F"/>
    <w:rsid w:val="00AD6158"/>
    <w:rsid w:val="00AD6D40"/>
    <w:rsid w:val="00AD7137"/>
    <w:rsid w:val="00AD7216"/>
    <w:rsid w:val="00AD73D0"/>
    <w:rsid w:val="00AD78BE"/>
    <w:rsid w:val="00AE0657"/>
    <w:rsid w:val="00AE0FC0"/>
    <w:rsid w:val="00AE23E8"/>
    <w:rsid w:val="00AE24C4"/>
    <w:rsid w:val="00AE2CEE"/>
    <w:rsid w:val="00AE410B"/>
    <w:rsid w:val="00AE561D"/>
    <w:rsid w:val="00AE6E98"/>
    <w:rsid w:val="00AE70AA"/>
    <w:rsid w:val="00AE7A81"/>
    <w:rsid w:val="00AF007E"/>
    <w:rsid w:val="00AF0488"/>
    <w:rsid w:val="00AF18B1"/>
    <w:rsid w:val="00AF3C93"/>
    <w:rsid w:val="00AF3D2D"/>
    <w:rsid w:val="00AF5835"/>
    <w:rsid w:val="00AF6D8A"/>
    <w:rsid w:val="00B01247"/>
    <w:rsid w:val="00B042BA"/>
    <w:rsid w:val="00B05AC9"/>
    <w:rsid w:val="00B074A9"/>
    <w:rsid w:val="00B0784F"/>
    <w:rsid w:val="00B11AE2"/>
    <w:rsid w:val="00B123BF"/>
    <w:rsid w:val="00B13C07"/>
    <w:rsid w:val="00B13F31"/>
    <w:rsid w:val="00B14EB7"/>
    <w:rsid w:val="00B1541F"/>
    <w:rsid w:val="00B15ACC"/>
    <w:rsid w:val="00B15F4D"/>
    <w:rsid w:val="00B20C00"/>
    <w:rsid w:val="00B21AD4"/>
    <w:rsid w:val="00B251FF"/>
    <w:rsid w:val="00B2573B"/>
    <w:rsid w:val="00B25A92"/>
    <w:rsid w:val="00B25B60"/>
    <w:rsid w:val="00B2689F"/>
    <w:rsid w:val="00B27E96"/>
    <w:rsid w:val="00B33489"/>
    <w:rsid w:val="00B33B7A"/>
    <w:rsid w:val="00B33B81"/>
    <w:rsid w:val="00B343D3"/>
    <w:rsid w:val="00B36340"/>
    <w:rsid w:val="00B36804"/>
    <w:rsid w:val="00B36F79"/>
    <w:rsid w:val="00B37B93"/>
    <w:rsid w:val="00B41D55"/>
    <w:rsid w:val="00B42D54"/>
    <w:rsid w:val="00B44614"/>
    <w:rsid w:val="00B4473E"/>
    <w:rsid w:val="00B44D32"/>
    <w:rsid w:val="00B44FC2"/>
    <w:rsid w:val="00B4538E"/>
    <w:rsid w:val="00B45674"/>
    <w:rsid w:val="00B456C7"/>
    <w:rsid w:val="00B46986"/>
    <w:rsid w:val="00B539ED"/>
    <w:rsid w:val="00B541BD"/>
    <w:rsid w:val="00B54358"/>
    <w:rsid w:val="00B552CE"/>
    <w:rsid w:val="00B55CF9"/>
    <w:rsid w:val="00B60DB9"/>
    <w:rsid w:val="00B625F3"/>
    <w:rsid w:val="00B63B5C"/>
    <w:rsid w:val="00B63B87"/>
    <w:rsid w:val="00B64824"/>
    <w:rsid w:val="00B65901"/>
    <w:rsid w:val="00B6670B"/>
    <w:rsid w:val="00B66C24"/>
    <w:rsid w:val="00B66CD3"/>
    <w:rsid w:val="00B7124D"/>
    <w:rsid w:val="00B712E2"/>
    <w:rsid w:val="00B723F5"/>
    <w:rsid w:val="00B72C87"/>
    <w:rsid w:val="00B7378C"/>
    <w:rsid w:val="00B73FB0"/>
    <w:rsid w:val="00B74F46"/>
    <w:rsid w:val="00B76811"/>
    <w:rsid w:val="00B80431"/>
    <w:rsid w:val="00B80906"/>
    <w:rsid w:val="00B80BDF"/>
    <w:rsid w:val="00B80D62"/>
    <w:rsid w:val="00B81797"/>
    <w:rsid w:val="00B81E98"/>
    <w:rsid w:val="00B825CF"/>
    <w:rsid w:val="00B826EA"/>
    <w:rsid w:val="00B82C53"/>
    <w:rsid w:val="00B83D83"/>
    <w:rsid w:val="00B86185"/>
    <w:rsid w:val="00B8622D"/>
    <w:rsid w:val="00B868D7"/>
    <w:rsid w:val="00B8757F"/>
    <w:rsid w:val="00B9154D"/>
    <w:rsid w:val="00B9184F"/>
    <w:rsid w:val="00B93528"/>
    <w:rsid w:val="00B9359F"/>
    <w:rsid w:val="00B93CD9"/>
    <w:rsid w:val="00B95BE9"/>
    <w:rsid w:val="00B96581"/>
    <w:rsid w:val="00B967E3"/>
    <w:rsid w:val="00B97AFE"/>
    <w:rsid w:val="00BA0BE6"/>
    <w:rsid w:val="00BA2871"/>
    <w:rsid w:val="00BA2E79"/>
    <w:rsid w:val="00BA339D"/>
    <w:rsid w:val="00BA39D9"/>
    <w:rsid w:val="00BA5550"/>
    <w:rsid w:val="00BA691C"/>
    <w:rsid w:val="00BA7442"/>
    <w:rsid w:val="00BA74BA"/>
    <w:rsid w:val="00BA7D47"/>
    <w:rsid w:val="00BB1565"/>
    <w:rsid w:val="00BB2C78"/>
    <w:rsid w:val="00BB321F"/>
    <w:rsid w:val="00BB3B22"/>
    <w:rsid w:val="00BB538A"/>
    <w:rsid w:val="00BB5634"/>
    <w:rsid w:val="00BB5979"/>
    <w:rsid w:val="00BB6799"/>
    <w:rsid w:val="00BB71C1"/>
    <w:rsid w:val="00BB7359"/>
    <w:rsid w:val="00BC073D"/>
    <w:rsid w:val="00BC0C38"/>
    <w:rsid w:val="00BC1E68"/>
    <w:rsid w:val="00BC21C8"/>
    <w:rsid w:val="00BC23E7"/>
    <w:rsid w:val="00BC27C5"/>
    <w:rsid w:val="00BC2AD8"/>
    <w:rsid w:val="00BC2B7F"/>
    <w:rsid w:val="00BC3B09"/>
    <w:rsid w:val="00BC3D07"/>
    <w:rsid w:val="00BC44A2"/>
    <w:rsid w:val="00BC6279"/>
    <w:rsid w:val="00BC71E5"/>
    <w:rsid w:val="00BD1AAA"/>
    <w:rsid w:val="00BD1FB0"/>
    <w:rsid w:val="00BD2BFA"/>
    <w:rsid w:val="00BD3512"/>
    <w:rsid w:val="00BD535C"/>
    <w:rsid w:val="00BD5401"/>
    <w:rsid w:val="00BD5CF6"/>
    <w:rsid w:val="00BD741F"/>
    <w:rsid w:val="00BD7E16"/>
    <w:rsid w:val="00BE053A"/>
    <w:rsid w:val="00BE1320"/>
    <w:rsid w:val="00BE1F52"/>
    <w:rsid w:val="00BE22B7"/>
    <w:rsid w:val="00BE2333"/>
    <w:rsid w:val="00BE2753"/>
    <w:rsid w:val="00BE2919"/>
    <w:rsid w:val="00BE5117"/>
    <w:rsid w:val="00BE6910"/>
    <w:rsid w:val="00BE757F"/>
    <w:rsid w:val="00BF05BE"/>
    <w:rsid w:val="00BF1569"/>
    <w:rsid w:val="00BF1728"/>
    <w:rsid w:val="00BF1B47"/>
    <w:rsid w:val="00BF2B12"/>
    <w:rsid w:val="00BF33CA"/>
    <w:rsid w:val="00BF45A8"/>
    <w:rsid w:val="00BF636E"/>
    <w:rsid w:val="00BF71F6"/>
    <w:rsid w:val="00C00664"/>
    <w:rsid w:val="00C00BE8"/>
    <w:rsid w:val="00C0116F"/>
    <w:rsid w:val="00C01F9B"/>
    <w:rsid w:val="00C02488"/>
    <w:rsid w:val="00C02D7B"/>
    <w:rsid w:val="00C0323B"/>
    <w:rsid w:val="00C0383D"/>
    <w:rsid w:val="00C05481"/>
    <w:rsid w:val="00C061A6"/>
    <w:rsid w:val="00C0747F"/>
    <w:rsid w:val="00C0775D"/>
    <w:rsid w:val="00C078A4"/>
    <w:rsid w:val="00C07F4D"/>
    <w:rsid w:val="00C11971"/>
    <w:rsid w:val="00C122F6"/>
    <w:rsid w:val="00C12EC6"/>
    <w:rsid w:val="00C14654"/>
    <w:rsid w:val="00C150F8"/>
    <w:rsid w:val="00C15D59"/>
    <w:rsid w:val="00C171DF"/>
    <w:rsid w:val="00C215EF"/>
    <w:rsid w:val="00C22A35"/>
    <w:rsid w:val="00C23BD1"/>
    <w:rsid w:val="00C25AD3"/>
    <w:rsid w:val="00C267F8"/>
    <w:rsid w:val="00C26B83"/>
    <w:rsid w:val="00C26C4D"/>
    <w:rsid w:val="00C3053E"/>
    <w:rsid w:val="00C3183A"/>
    <w:rsid w:val="00C326AA"/>
    <w:rsid w:val="00C326CA"/>
    <w:rsid w:val="00C327E0"/>
    <w:rsid w:val="00C33920"/>
    <w:rsid w:val="00C33AB3"/>
    <w:rsid w:val="00C33D18"/>
    <w:rsid w:val="00C34C2F"/>
    <w:rsid w:val="00C367D2"/>
    <w:rsid w:val="00C36B33"/>
    <w:rsid w:val="00C37700"/>
    <w:rsid w:val="00C37C75"/>
    <w:rsid w:val="00C40621"/>
    <w:rsid w:val="00C40D35"/>
    <w:rsid w:val="00C41855"/>
    <w:rsid w:val="00C42DA3"/>
    <w:rsid w:val="00C44722"/>
    <w:rsid w:val="00C44F48"/>
    <w:rsid w:val="00C47D69"/>
    <w:rsid w:val="00C5113D"/>
    <w:rsid w:val="00C516E1"/>
    <w:rsid w:val="00C547BD"/>
    <w:rsid w:val="00C54EEF"/>
    <w:rsid w:val="00C579EA"/>
    <w:rsid w:val="00C602D9"/>
    <w:rsid w:val="00C609D6"/>
    <w:rsid w:val="00C63081"/>
    <w:rsid w:val="00C636CC"/>
    <w:rsid w:val="00C63C07"/>
    <w:rsid w:val="00C64217"/>
    <w:rsid w:val="00C665BA"/>
    <w:rsid w:val="00C66926"/>
    <w:rsid w:val="00C70DF6"/>
    <w:rsid w:val="00C70FBC"/>
    <w:rsid w:val="00C71045"/>
    <w:rsid w:val="00C757AC"/>
    <w:rsid w:val="00C760FD"/>
    <w:rsid w:val="00C76462"/>
    <w:rsid w:val="00C776CC"/>
    <w:rsid w:val="00C8148E"/>
    <w:rsid w:val="00C81A3B"/>
    <w:rsid w:val="00C864E6"/>
    <w:rsid w:val="00C86BE6"/>
    <w:rsid w:val="00C873E7"/>
    <w:rsid w:val="00C904EF"/>
    <w:rsid w:val="00C917DB"/>
    <w:rsid w:val="00C927C1"/>
    <w:rsid w:val="00C9494E"/>
    <w:rsid w:val="00C94A9F"/>
    <w:rsid w:val="00C94E81"/>
    <w:rsid w:val="00C9528C"/>
    <w:rsid w:val="00C953B0"/>
    <w:rsid w:val="00C97917"/>
    <w:rsid w:val="00C97B9B"/>
    <w:rsid w:val="00CA11F5"/>
    <w:rsid w:val="00CA17A6"/>
    <w:rsid w:val="00CA23E9"/>
    <w:rsid w:val="00CA3B82"/>
    <w:rsid w:val="00CA430A"/>
    <w:rsid w:val="00CA4EAB"/>
    <w:rsid w:val="00CA75D1"/>
    <w:rsid w:val="00CB0A5F"/>
    <w:rsid w:val="00CB16F7"/>
    <w:rsid w:val="00CB23F5"/>
    <w:rsid w:val="00CB2F51"/>
    <w:rsid w:val="00CB34DD"/>
    <w:rsid w:val="00CB56FE"/>
    <w:rsid w:val="00CB59C0"/>
    <w:rsid w:val="00CB6795"/>
    <w:rsid w:val="00CB6F2D"/>
    <w:rsid w:val="00CB7B38"/>
    <w:rsid w:val="00CB7C00"/>
    <w:rsid w:val="00CC05C8"/>
    <w:rsid w:val="00CC0683"/>
    <w:rsid w:val="00CC2545"/>
    <w:rsid w:val="00CC2756"/>
    <w:rsid w:val="00CC4CBE"/>
    <w:rsid w:val="00CC539A"/>
    <w:rsid w:val="00CC6E75"/>
    <w:rsid w:val="00CC734E"/>
    <w:rsid w:val="00CD3D9D"/>
    <w:rsid w:val="00CD5BC9"/>
    <w:rsid w:val="00CD5F73"/>
    <w:rsid w:val="00CD5FB0"/>
    <w:rsid w:val="00CD63BA"/>
    <w:rsid w:val="00CD67CF"/>
    <w:rsid w:val="00CD6A26"/>
    <w:rsid w:val="00CD7611"/>
    <w:rsid w:val="00CE0E25"/>
    <w:rsid w:val="00CE17E9"/>
    <w:rsid w:val="00CE1BB9"/>
    <w:rsid w:val="00CE49FC"/>
    <w:rsid w:val="00CE4CF3"/>
    <w:rsid w:val="00CE5E6A"/>
    <w:rsid w:val="00CE6479"/>
    <w:rsid w:val="00CE67CB"/>
    <w:rsid w:val="00CE7496"/>
    <w:rsid w:val="00CF1792"/>
    <w:rsid w:val="00CF2742"/>
    <w:rsid w:val="00CF62ED"/>
    <w:rsid w:val="00CF63B5"/>
    <w:rsid w:val="00CF67EE"/>
    <w:rsid w:val="00CF6BF9"/>
    <w:rsid w:val="00CF77E5"/>
    <w:rsid w:val="00CF7D04"/>
    <w:rsid w:val="00D00E94"/>
    <w:rsid w:val="00D02486"/>
    <w:rsid w:val="00D02F4B"/>
    <w:rsid w:val="00D04436"/>
    <w:rsid w:val="00D051E5"/>
    <w:rsid w:val="00D05F4F"/>
    <w:rsid w:val="00D07165"/>
    <w:rsid w:val="00D1135B"/>
    <w:rsid w:val="00D11C64"/>
    <w:rsid w:val="00D11E6D"/>
    <w:rsid w:val="00D12E28"/>
    <w:rsid w:val="00D13CF5"/>
    <w:rsid w:val="00D16214"/>
    <w:rsid w:val="00D16267"/>
    <w:rsid w:val="00D163CE"/>
    <w:rsid w:val="00D16DAD"/>
    <w:rsid w:val="00D20324"/>
    <w:rsid w:val="00D21C35"/>
    <w:rsid w:val="00D23754"/>
    <w:rsid w:val="00D24352"/>
    <w:rsid w:val="00D251B7"/>
    <w:rsid w:val="00D25E84"/>
    <w:rsid w:val="00D27197"/>
    <w:rsid w:val="00D276BE"/>
    <w:rsid w:val="00D30C9E"/>
    <w:rsid w:val="00D30D1A"/>
    <w:rsid w:val="00D32B54"/>
    <w:rsid w:val="00D33F79"/>
    <w:rsid w:val="00D35005"/>
    <w:rsid w:val="00D35769"/>
    <w:rsid w:val="00D35E40"/>
    <w:rsid w:val="00D41128"/>
    <w:rsid w:val="00D4123E"/>
    <w:rsid w:val="00D415CD"/>
    <w:rsid w:val="00D41B70"/>
    <w:rsid w:val="00D427A1"/>
    <w:rsid w:val="00D42CDA"/>
    <w:rsid w:val="00D430FF"/>
    <w:rsid w:val="00D44B28"/>
    <w:rsid w:val="00D45128"/>
    <w:rsid w:val="00D467AB"/>
    <w:rsid w:val="00D5057B"/>
    <w:rsid w:val="00D5133E"/>
    <w:rsid w:val="00D55704"/>
    <w:rsid w:val="00D56F27"/>
    <w:rsid w:val="00D56F2F"/>
    <w:rsid w:val="00D572C4"/>
    <w:rsid w:val="00D60243"/>
    <w:rsid w:val="00D61992"/>
    <w:rsid w:val="00D61EE0"/>
    <w:rsid w:val="00D621C4"/>
    <w:rsid w:val="00D63368"/>
    <w:rsid w:val="00D634DF"/>
    <w:rsid w:val="00D63A39"/>
    <w:rsid w:val="00D641D9"/>
    <w:rsid w:val="00D65F52"/>
    <w:rsid w:val="00D66075"/>
    <w:rsid w:val="00D664D9"/>
    <w:rsid w:val="00D6770B"/>
    <w:rsid w:val="00D67D23"/>
    <w:rsid w:val="00D70AC4"/>
    <w:rsid w:val="00D7406B"/>
    <w:rsid w:val="00D74E5B"/>
    <w:rsid w:val="00D7531C"/>
    <w:rsid w:val="00D7724B"/>
    <w:rsid w:val="00D77A08"/>
    <w:rsid w:val="00D80B40"/>
    <w:rsid w:val="00D8134F"/>
    <w:rsid w:val="00D8143C"/>
    <w:rsid w:val="00D815C5"/>
    <w:rsid w:val="00D816DC"/>
    <w:rsid w:val="00D84CB7"/>
    <w:rsid w:val="00D8521A"/>
    <w:rsid w:val="00D85901"/>
    <w:rsid w:val="00D86D94"/>
    <w:rsid w:val="00D87083"/>
    <w:rsid w:val="00D8785C"/>
    <w:rsid w:val="00D87D44"/>
    <w:rsid w:val="00D91AB8"/>
    <w:rsid w:val="00D92BBF"/>
    <w:rsid w:val="00D92EA9"/>
    <w:rsid w:val="00D9353C"/>
    <w:rsid w:val="00D9364A"/>
    <w:rsid w:val="00D937EE"/>
    <w:rsid w:val="00D93DD2"/>
    <w:rsid w:val="00D9421A"/>
    <w:rsid w:val="00D95B64"/>
    <w:rsid w:val="00D96EC2"/>
    <w:rsid w:val="00D9747C"/>
    <w:rsid w:val="00DA0DDC"/>
    <w:rsid w:val="00DA0EF8"/>
    <w:rsid w:val="00DA1220"/>
    <w:rsid w:val="00DA1AFC"/>
    <w:rsid w:val="00DA1BB2"/>
    <w:rsid w:val="00DA3906"/>
    <w:rsid w:val="00DA3F66"/>
    <w:rsid w:val="00DA4175"/>
    <w:rsid w:val="00DA4F94"/>
    <w:rsid w:val="00DA5337"/>
    <w:rsid w:val="00DA55F6"/>
    <w:rsid w:val="00DA58FE"/>
    <w:rsid w:val="00DA63B0"/>
    <w:rsid w:val="00DB1C75"/>
    <w:rsid w:val="00DB1F7B"/>
    <w:rsid w:val="00DB2C5C"/>
    <w:rsid w:val="00DB4627"/>
    <w:rsid w:val="00DB5542"/>
    <w:rsid w:val="00DB5817"/>
    <w:rsid w:val="00DB7C55"/>
    <w:rsid w:val="00DC1139"/>
    <w:rsid w:val="00DC2F7E"/>
    <w:rsid w:val="00DC323A"/>
    <w:rsid w:val="00DC391E"/>
    <w:rsid w:val="00DD1A66"/>
    <w:rsid w:val="00DD545D"/>
    <w:rsid w:val="00DD5DB1"/>
    <w:rsid w:val="00DD7E9F"/>
    <w:rsid w:val="00DE0069"/>
    <w:rsid w:val="00DE0238"/>
    <w:rsid w:val="00DE09B3"/>
    <w:rsid w:val="00DE1C1D"/>
    <w:rsid w:val="00DE2061"/>
    <w:rsid w:val="00DE2CCE"/>
    <w:rsid w:val="00DE343D"/>
    <w:rsid w:val="00DE345E"/>
    <w:rsid w:val="00DE3FFD"/>
    <w:rsid w:val="00DE4AAC"/>
    <w:rsid w:val="00DE5C52"/>
    <w:rsid w:val="00DE728D"/>
    <w:rsid w:val="00DE79B8"/>
    <w:rsid w:val="00DF01C8"/>
    <w:rsid w:val="00DF0EC5"/>
    <w:rsid w:val="00DF2642"/>
    <w:rsid w:val="00DF348A"/>
    <w:rsid w:val="00DF3B5C"/>
    <w:rsid w:val="00DF5183"/>
    <w:rsid w:val="00DF7583"/>
    <w:rsid w:val="00DF76CA"/>
    <w:rsid w:val="00E001FB"/>
    <w:rsid w:val="00E002A9"/>
    <w:rsid w:val="00E00404"/>
    <w:rsid w:val="00E00C27"/>
    <w:rsid w:val="00E00F45"/>
    <w:rsid w:val="00E01939"/>
    <w:rsid w:val="00E01D7D"/>
    <w:rsid w:val="00E027B5"/>
    <w:rsid w:val="00E05473"/>
    <w:rsid w:val="00E06F00"/>
    <w:rsid w:val="00E0785F"/>
    <w:rsid w:val="00E07E3E"/>
    <w:rsid w:val="00E1085F"/>
    <w:rsid w:val="00E10CA3"/>
    <w:rsid w:val="00E10D9B"/>
    <w:rsid w:val="00E114B6"/>
    <w:rsid w:val="00E136A4"/>
    <w:rsid w:val="00E15002"/>
    <w:rsid w:val="00E151CC"/>
    <w:rsid w:val="00E15A1B"/>
    <w:rsid w:val="00E16F56"/>
    <w:rsid w:val="00E202EE"/>
    <w:rsid w:val="00E21665"/>
    <w:rsid w:val="00E22403"/>
    <w:rsid w:val="00E2291E"/>
    <w:rsid w:val="00E22D59"/>
    <w:rsid w:val="00E23E5E"/>
    <w:rsid w:val="00E23FA1"/>
    <w:rsid w:val="00E25D1B"/>
    <w:rsid w:val="00E26223"/>
    <w:rsid w:val="00E26788"/>
    <w:rsid w:val="00E26812"/>
    <w:rsid w:val="00E31BDF"/>
    <w:rsid w:val="00E3207D"/>
    <w:rsid w:val="00E3337F"/>
    <w:rsid w:val="00E359EF"/>
    <w:rsid w:val="00E36085"/>
    <w:rsid w:val="00E364BF"/>
    <w:rsid w:val="00E36CA9"/>
    <w:rsid w:val="00E3744C"/>
    <w:rsid w:val="00E37F4A"/>
    <w:rsid w:val="00E4116D"/>
    <w:rsid w:val="00E415BA"/>
    <w:rsid w:val="00E4214E"/>
    <w:rsid w:val="00E42569"/>
    <w:rsid w:val="00E42636"/>
    <w:rsid w:val="00E42717"/>
    <w:rsid w:val="00E43CEB"/>
    <w:rsid w:val="00E44309"/>
    <w:rsid w:val="00E45FE3"/>
    <w:rsid w:val="00E46834"/>
    <w:rsid w:val="00E47DB6"/>
    <w:rsid w:val="00E529BB"/>
    <w:rsid w:val="00E551FF"/>
    <w:rsid w:val="00E564FB"/>
    <w:rsid w:val="00E567A3"/>
    <w:rsid w:val="00E6024C"/>
    <w:rsid w:val="00E603F3"/>
    <w:rsid w:val="00E608ED"/>
    <w:rsid w:val="00E61178"/>
    <w:rsid w:val="00E61813"/>
    <w:rsid w:val="00E61C5B"/>
    <w:rsid w:val="00E63100"/>
    <w:rsid w:val="00E63780"/>
    <w:rsid w:val="00E6384A"/>
    <w:rsid w:val="00E6439D"/>
    <w:rsid w:val="00E64727"/>
    <w:rsid w:val="00E66F22"/>
    <w:rsid w:val="00E6747B"/>
    <w:rsid w:val="00E67582"/>
    <w:rsid w:val="00E70893"/>
    <w:rsid w:val="00E70DA5"/>
    <w:rsid w:val="00E70F49"/>
    <w:rsid w:val="00E719AA"/>
    <w:rsid w:val="00E72427"/>
    <w:rsid w:val="00E74A30"/>
    <w:rsid w:val="00E75411"/>
    <w:rsid w:val="00E7550D"/>
    <w:rsid w:val="00E756A1"/>
    <w:rsid w:val="00E75AB6"/>
    <w:rsid w:val="00E772C3"/>
    <w:rsid w:val="00E807F6"/>
    <w:rsid w:val="00E8543B"/>
    <w:rsid w:val="00E85482"/>
    <w:rsid w:val="00E85683"/>
    <w:rsid w:val="00E8616E"/>
    <w:rsid w:val="00E86528"/>
    <w:rsid w:val="00E86FEE"/>
    <w:rsid w:val="00E87403"/>
    <w:rsid w:val="00E87404"/>
    <w:rsid w:val="00E91CA4"/>
    <w:rsid w:val="00E93DF4"/>
    <w:rsid w:val="00E95618"/>
    <w:rsid w:val="00E95776"/>
    <w:rsid w:val="00E95B72"/>
    <w:rsid w:val="00E96445"/>
    <w:rsid w:val="00E96B1C"/>
    <w:rsid w:val="00E971E1"/>
    <w:rsid w:val="00E97AB2"/>
    <w:rsid w:val="00EA0AD9"/>
    <w:rsid w:val="00EA1640"/>
    <w:rsid w:val="00EA2AC7"/>
    <w:rsid w:val="00EA3E41"/>
    <w:rsid w:val="00EA508B"/>
    <w:rsid w:val="00EA5421"/>
    <w:rsid w:val="00EA74DC"/>
    <w:rsid w:val="00EB0B2D"/>
    <w:rsid w:val="00EB0C80"/>
    <w:rsid w:val="00EB0CA3"/>
    <w:rsid w:val="00EB1B74"/>
    <w:rsid w:val="00EB1CD1"/>
    <w:rsid w:val="00EB2040"/>
    <w:rsid w:val="00EB2405"/>
    <w:rsid w:val="00EB2977"/>
    <w:rsid w:val="00EB372E"/>
    <w:rsid w:val="00EB3A2D"/>
    <w:rsid w:val="00EB4299"/>
    <w:rsid w:val="00EB47F9"/>
    <w:rsid w:val="00EB5B05"/>
    <w:rsid w:val="00EB6910"/>
    <w:rsid w:val="00EC20E0"/>
    <w:rsid w:val="00EC31CC"/>
    <w:rsid w:val="00EC589C"/>
    <w:rsid w:val="00EC6706"/>
    <w:rsid w:val="00EC7724"/>
    <w:rsid w:val="00ED088E"/>
    <w:rsid w:val="00ED0E76"/>
    <w:rsid w:val="00ED1F48"/>
    <w:rsid w:val="00ED21D3"/>
    <w:rsid w:val="00ED658F"/>
    <w:rsid w:val="00ED6CB5"/>
    <w:rsid w:val="00ED7DD5"/>
    <w:rsid w:val="00EE0DD8"/>
    <w:rsid w:val="00EE1ABF"/>
    <w:rsid w:val="00EE21C1"/>
    <w:rsid w:val="00EE48B6"/>
    <w:rsid w:val="00EE56F3"/>
    <w:rsid w:val="00EE5F18"/>
    <w:rsid w:val="00EE6FDD"/>
    <w:rsid w:val="00EE71A9"/>
    <w:rsid w:val="00EF1B85"/>
    <w:rsid w:val="00EF227E"/>
    <w:rsid w:val="00EF32AF"/>
    <w:rsid w:val="00EF3686"/>
    <w:rsid w:val="00EF4016"/>
    <w:rsid w:val="00EF4394"/>
    <w:rsid w:val="00EF5464"/>
    <w:rsid w:val="00EF5E27"/>
    <w:rsid w:val="00EF6910"/>
    <w:rsid w:val="00EF74A3"/>
    <w:rsid w:val="00EF7D84"/>
    <w:rsid w:val="00EF7EC2"/>
    <w:rsid w:val="00F00246"/>
    <w:rsid w:val="00F00E78"/>
    <w:rsid w:val="00F01CEA"/>
    <w:rsid w:val="00F02135"/>
    <w:rsid w:val="00F02514"/>
    <w:rsid w:val="00F03045"/>
    <w:rsid w:val="00F03D24"/>
    <w:rsid w:val="00F04112"/>
    <w:rsid w:val="00F05E5E"/>
    <w:rsid w:val="00F05E8E"/>
    <w:rsid w:val="00F07197"/>
    <w:rsid w:val="00F07CA3"/>
    <w:rsid w:val="00F11123"/>
    <w:rsid w:val="00F117B7"/>
    <w:rsid w:val="00F1280E"/>
    <w:rsid w:val="00F12F6F"/>
    <w:rsid w:val="00F14B7A"/>
    <w:rsid w:val="00F15B59"/>
    <w:rsid w:val="00F23E3A"/>
    <w:rsid w:val="00F242AB"/>
    <w:rsid w:val="00F252CD"/>
    <w:rsid w:val="00F25580"/>
    <w:rsid w:val="00F25D2E"/>
    <w:rsid w:val="00F3123C"/>
    <w:rsid w:val="00F3154E"/>
    <w:rsid w:val="00F31997"/>
    <w:rsid w:val="00F34053"/>
    <w:rsid w:val="00F34A9A"/>
    <w:rsid w:val="00F35FBE"/>
    <w:rsid w:val="00F40A24"/>
    <w:rsid w:val="00F414ED"/>
    <w:rsid w:val="00F420E2"/>
    <w:rsid w:val="00F42949"/>
    <w:rsid w:val="00F43E33"/>
    <w:rsid w:val="00F446FE"/>
    <w:rsid w:val="00F461EB"/>
    <w:rsid w:val="00F46582"/>
    <w:rsid w:val="00F46C00"/>
    <w:rsid w:val="00F46F66"/>
    <w:rsid w:val="00F47F42"/>
    <w:rsid w:val="00F501DA"/>
    <w:rsid w:val="00F50969"/>
    <w:rsid w:val="00F50C81"/>
    <w:rsid w:val="00F51E55"/>
    <w:rsid w:val="00F52B55"/>
    <w:rsid w:val="00F54055"/>
    <w:rsid w:val="00F554B0"/>
    <w:rsid w:val="00F601AA"/>
    <w:rsid w:val="00F642F2"/>
    <w:rsid w:val="00F644A2"/>
    <w:rsid w:val="00F6520C"/>
    <w:rsid w:val="00F6640C"/>
    <w:rsid w:val="00F679F7"/>
    <w:rsid w:val="00F717D8"/>
    <w:rsid w:val="00F72B88"/>
    <w:rsid w:val="00F7305A"/>
    <w:rsid w:val="00F73572"/>
    <w:rsid w:val="00F747A2"/>
    <w:rsid w:val="00F76C3F"/>
    <w:rsid w:val="00F76E1B"/>
    <w:rsid w:val="00F77E08"/>
    <w:rsid w:val="00F80D4B"/>
    <w:rsid w:val="00F81316"/>
    <w:rsid w:val="00F81C6A"/>
    <w:rsid w:val="00F820BA"/>
    <w:rsid w:val="00F84795"/>
    <w:rsid w:val="00F84B86"/>
    <w:rsid w:val="00F85DB8"/>
    <w:rsid w:val="00F86693"/>
    <w:rsid w:val="00F86B32"/>
    <w:rsid w:val="00F87013"/>
    <w:rsid w:val="00F87F2A"/>
    <w:rsid w:val="00F902BD"/>
    <w:rsid w:val="00F90A21"/>
    <w:rsid w:val="00F90FDD"/>
    <w:rsid w:val="00F92833"/>
    <w:rsid w:val="00F9427E"/>
    <w:rsid w:val="00FA0E42"/>
    <w:rsid w:val="00FA1D5B"/>
    <w:rsid w:val="00FA2D1A"/>
    <w:rsid w:val="00FA4ACD"/>
    <w:rsid w:val="00FA4F74"/>
    <w:rsid w:val="00FA590B"/>
    <w:rsid w:val="00FA650C"/>
    <w:rsid w:val="00FA67AF"/>
    <w:rsid w:val="00FA683E"/>
    <w:rsid w:val="00FB1400"/>
    <w:rsid w:val="00FB2545"/>
    <w:rsid w:val="00FB3DA9"/>
    <w:rsid w:val="00FB4118"/>
    <w:rsid w:val="00FB6B92"/>
    <w:rsid w:val="00FB78D4"/>
    <w:rsid w:val="00FC0783"/>
    <w:rsid w:val="00FC1D87"/>
    <w:rsid w:val="00FC2CBF"/>
    <w:rsid w:val="00FC4ACD"/>
    <w:rsid w:val="00FC64CC"/>
    <w:rsid w:val="00FC6DA8"/>
    <w:rsid w:val="00FC7364"/>
    <w:rsid w:val="00FC7BFB"/>
    <w:rsid w:val="00FD0467"/>
    <w:rsid w:val="00FD04F1"/>
    <w:rsid w:val="00FD0B0C"/>
    <w:rsid w:val="00FD2F75"/>
    <w:rsid w:val="00FD325B"/>
    <w:rsid w:val="00FD33DE"/>
    <w:rsid w:val="00FD3C01"/>
    <w:rsid w:val="00FD3C4D"/>
    <w:rsid w:val="00FD453B"/>
    <w:rsid w:val="00FD45C0"/>
    <w:rsid w:val="00FD50B6"/>
    <w:rsid w:val="00FD5158"/>
    <w:rsid w:val="00FD5FE5"/>
    <w:rsid w:val="00FD67C6"/>
    <w:rsid w:val="00FD7DEA"/>
    <w:rsid w:val="00FE0BEE"/>
    <w:rsid w:val="00FE0F19"/>
    <w:rsid w:val="00FE16BD"/>
    <w:rsid w:val="00FE27E0"/>
    <w:rsid w:val="00FE2F03"/>
    <w:rsid w:val="00FE42EB"/>
    <w:rsid w:val="00FE5E57"/>
    <w:rsid w:val="00FE6F0A"/>
    <w:rsid w:val="00FF1683"/>
    <w:rsid w:val="00FF2FDE"/>
    <w:rsid w:val="00FF3A46"/>
    <w:rsid w:val="00FF3B09"/>
    <w:rsid w:val="00FF41B3"/>
    <w:rsid w:val="00FF4225"/>
    <w:rsid w:val="00FF4741"/>
    <w:rsid w:val="00FF67D2"/>
    <w:rsid w:val="00FF6FEE"/>
    <w:rsid w:val="00FF7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9AA"/>
  </w:style>
  <w:style w:type="paragraph" w:styleId="1">
    <w:name w:val="heading 1"/>
    <w:basedOn w:val="a0"/>
    <w:next w:val="First"/>
    <w:qFormat/>
    <w:rsid w:val="00E719AA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qFormat/>
    <w:rsid w:val="00E719AA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qFormat/>
    <w:rsid w:val="00E719AA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E719AA"/>
    <w:pPr>
      <w:ind w:firstLine="709"/>
      <w:jc w:val="both"/>
    </w:pPr>
  </w:style>
  <w:style w:type="character" w:customStyle="1" w:styleId="a4">
    <w:name w:val="ОснТекст Знак"/>
    <w:link w:val="a0"/>
    <w:rsid w:val="00B8757F"/>
    <w:rPr>
      <w:lang w:val="ru-RU" w:eastAsia="ru-RU" w:bidi="ar-SA"/>
    </w:rPr>
  </w:style>
  <w:style w:type="paragraph" w:customStyle="1" w:styleId="First">
    <w:name w:val="FirstОснТекст"/>
    <w:basedOn w:val="a0"/>
    <w:next w:val="a0"/>
    <w:rsid w:val="00E719AA"/>
    <w:pPr>
      <w:spacing w:before="160"/>
      <w:ind w:firstLine="0"/>
    </w:pPr>
  </w:style>
  <w:style w:type="paragraph" w:customStyle="1" w:styleId="First0">
    <w:name w:val="FirstОснТекст:"/>
    <w:basedOn w:val="First"/>
    <w:next w:val="a0"/>
    <w:rsid w:val="00E719AA"/>
    <w:pPr>
      <w:spacing w:before="240" w:after="120"/>
    </w:pPr>
  </w:style>
  <w:style w:type="paragraph" w:customStyle="1" w:styleId="a5">
    <w:name w:val="Врезанная сноска"/>
    <w:basedOn w:val="a0"/>
    <w:next w:val="First"/>
    <w:rsid w:val="00E719AA"/>
    <w:pPr>
      <w:spacing w:before="120"/>
      <w:ind w:left="851" w:firstLine="0"/>
      <w:jc w:val="left"/>
    </w:pPr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E719AA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rsid w:val="00E719AA"/>
    <w:pPr>
      <w:ind w:firstLine="0"/>
      <w:jc w:val="center"/>
    </w:pPr>
    <w:rPr>
      <w:sz w:val="16"/>
    </w:rPr>
  </w:style>
  <w:style w:type="paragraph" w:customStyle="1" w:styleId="a9">
    <w:name w:val="Боковик"/>
    <w:basedOn w:val="a0"/>
    <w:link w:val="ab"/>
    <w:rsid w:val="00E719AA"/>
    <w:pPr>
      <w:ind w:firstLine="0"/>
      <w:jc w:val="left"/>
    </w:pPr>
    <w:rPr>
      <w:sz w:val="16"/>
    </w:rPr>
  </w:style>
  <w:style w:type="character" w:customStyle="1" w:styleId="ab">
    <w:name w:val="Боковик Знак"/>
    <w:link w:val="a9"/>
    <w:rsid w:val="00220FAF"/>
    <w:rPr>
      <w:sz w:val="16"/>
      <w:lang w:val="ru-RU" w:eastAsia="ru-RU" w:bidi="ar-SA"/>
    </w:rPr>
  </w:style>
  <w:style w:type="character" w:customStyle="1" w:styleId="aa">
    <w:name w:val="ШапкаТаблицы Знак"/>
    <w:link w:val="a7"/>
    <w:rsid w:val="00073317"/>
    <w:rPr>
      <w:sz w:val="16"/>
    </w:rPr>
  </w:style>
  <w:style w:type="character" w:customStyle="1" w:styleId="a8">
    <w:name w:val="Единица измерения Знак"/>
    <w:link w:val="a6"/>
    <w:rsid w:val="00073317"/>
    <w:rPr>
      <w:sz w:val="16"/>
    </w:rPr>
  </w:style>
  <w:style w:type="paragraph" w:customStyle="1" w:styleId="ac">
    <w:name w:val="Наименование"/>
    <w:basedOn w:val="a0"/>
    <w:next w:val="a0"/>
    <w:link w:val="ad"/>
    <w:rsid w:val="00E719AA"/>
    <w:pPr>
      <w:spacing w:before="360" w:after="80"/>
      <w:ind w:firstLine="0"/>
      <w:jc w:val="center"/>
    </w:pPr>
    <w:rPr>
      <w:b/>
      <w:sz w:val="24"/>
    </w:rPr>
  </w:style>
  <w:style w:type="character" w:customStyle="1" w:styleId="ad">
    <w:name w:val="Наименование Знак"/>
    <w:link w:val="ac"/>
    <w:rsid w:val="00220FAF"/>
    <w:rPr>
      <w:b/>
      <w:sz w:val="24"/>
      <w:lang w:val="ru-RU" w:eastAsia="ru-RU" w:bidi="ar-SA"/>
    </w:rPr>
  </w:style>
  <w:style w:type="paragraph" w:customStyle="1" w:styleId="ae">
    <w:name w:val="ОснТекст:"/>
    <w:basedOn w:val="a0"/>
    <w:next w:val="a"/>
    <w:rsid w:val="00E719AA"/>
    <w:pPr>
      <w:spacing w:after="120"/>
    </w:pPr>
  </w:style>
  <w:style w:type="paragraph" w:customStyle="1" w:styleId="af">
    <w:name w:val="Примечание"/>
    <w:basedOn w:val="a0"/>
    <w:next w:val="First"/>
    <w:rsid w:val="00E719AA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link w:val="af1"/>
    <w:rsid w:val="00E719AA"/>
    <w:pPr>
      <w:spacing w:before="120"/>
      <w:ind w:firstLine="0"/>
      <w:jc w:val="center"/>
    </w:pPr>
  </w:style>
  <w:style w:type="character" w:customStyle="1" w:styleId="af1">
    <w:name w:val="График Знак"/>
    <w:basedOn w:val="a4"/>
    <w:link w:val="af0"/>
    <w:rsid w:val="00073317"/>
    <w:rPr>
      <w:lang w:val="ru-RU" w:eastAsia="ru-RU" w:bidi="ar-SA"/>
    </w:rPr>
  </w:style>
  <w:style w:type="paragraph" w:customStyle="1" w:styleId="af2">
    <w:name w:val="Столбец"/>
    <w:basedOn w:val="a0"/>
    <w:link w:val="af3"/>
    <w:rsid w:val="00E719AA"/>
    <w:pPr>
      <w:ind w:firstLine="0"/>
      <w:jc w:val="right"/>
    </w:pPr>
    <w:rPr>
      <w:sz w:val="16"/>
    </w:rPr>
  </w:style>
  <w:style w:type="character" w:customStyle="1" w:styleId="af3">
    <w:name w:val="Столбец Знак"/>
    <w:link w:val="af2"/>
    <w:rsid w:val="00073317"/>
    <w:rPr>
      <w:sz w:val="16"/>
    </w:rPr>
  </w:style>
  <w:style w:type="paragraph" w:customStyle="1" w:styleId="af4">
    <w:name w:val="Оснтекст"/>
    <w:rsid w:val="00E719AA"/>
    <w:pPr>
      <w:ind w:left="397" w:hanging="397"/>
      <w:jc w:val="both"/>
    </w:pPr>
    <w:rPr>
      <w:noProof/>
    </w:rPr>
  </w:style>
  <w:style w:type="paragraph" w:customStyle="1" w:styleId="10">
    <w:name w:val="Заголов 1"/>
    <w:basedOn w:val="1"/>
    <w:next w:val="First"/>
    <w:rsid w:val="00E719AA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0">
    <w:name w:val="Заголов 2"/>
    <w:basedOn w:val="2"/>
    <w:next w:val="First"/>
    <w:rsid w:val="00E719AA"/>
    <w:pPr>
      <w:spacing w:before="320" w:after="200"/>
      <w:ind w:left="0" w:firstLine="0"/>
      <w:jc w:val="left"/>
    </w:pPr>
  </w:style>
  <w:style w:type="paragraph" w:customStyle="1" w:styleId="30">
    <w:name w:val="Заголов 3"/>
    <w:basedOn w:val="a0"/>
    <w:next w:val="First"/>
    <w:rsid w:val="00E719AA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5">
    <w:name w:val="Перечисление"/>
    <w:basedOn w:val="af4"/>
    <w:rsid w:val="00E719AA"/>
    <w:pPr>
      <w:spacing w:before="60" w:after="60"/>
      <w:ind w:left="567" w:hanging="567"/>
    </w:pPr>
  </w:style>
  <w:style w:type="paragraph" w:customStyle="1" w:styleId="ShapTab">
    <w:name w:val="ShapTab"/>
    <w:basedOn w:val="a"/>
    <w:rsid w:val="00E719AA"/>
    <w:pPr>
      <w:jc w:val="center"/>
    </w:pPr>
    <w:rPr>
      <w:sz w:val="16"/>
    </w:rPr>
  </w:style>
  <w:style w:type="paragraph" w:customStyle="1" w:styleId="Stolbetc">
    <w:name w:val="Stolbetc"/>
    <w:basedOn w:val="a"/>
    <w:rsid w:val="00E719AA"/>
    <w:pPr>
      <w:jc w:val="right"/>
    </w:pPr>
    <w:rPr>
      <w:rFonts w:ascii="KZ Arial" w:hAnsi="KZ Arial"/>
      <w:sz w:val="16"/>
      <w:lang w:val="kk-KZ"/>
    </w:rPr>
  </w:style>
  <w:style w:type="paragraph" w:customStyle="1" w:styleId="0010">
    <w:name w:val="Строка001_0"/>
    <w:next w:val="a"/>
    <w:rsid w:val="00E719AA"/>
    <w:pPr>
      <w:shd w:val="pct40" w:color="C0C0C0" w:fill="FFFFFF"/>
    </w:pPr>
    <w:rPr>
      <w:snapToGrid w:val="0"/>
      <w:sz w:val="16"/>
    </w:rPr>
  </w:style>
  <w:style w:type="paragraph" w:customStyle="1" w:styleId="af6">
    <w:name w:val="ОснТекстАнг"/>
    <w:next w:val="a0"/>
    <w:rsid w:val="00E719AA"/>
    <w:pPr>
      <w:ind w:firstLine="709"/>
    </w:pPr>
    <w:rPr>
      <w:rFonts w:ascii="Arial" w:hAnsi="Arial"/>
      <w:sz w:val="16"/>
      <w:lang w:val="en-US"/>
    </w:rPr>
  </w:style>
  <w:style w:type="paragraph" w:customStyle="1" w:styleId="af7">
    <w:name w:val="ОснТекстАнг:"/>
    <w:basedOn w:val="ae"/>
    <w:next w:val="af8"/>
    <w:rsid w:val="00E719AA"/>
    <w:rPr>
      <w:rFonts w:ascii="Arial" w:hAnsi="Arial"/>
      <w:sz w:val="16"/>
    </w:rPr>
  </w:style>
  <w:style w:type="paragraph" w:customStyle="1" w:styleId="af8">
    <w:name w:val="АнгОснТекст"/>
    <w:rsid w:val="00E719AA"/>
    <w:pPr>
      <w:ind w:firstLine="709"/>
    </w:pPr>
    <w:rPr>
      <w:rFonts w:ascii="Arial" w:hAnsi="Arial"/>
      <w:sz w:val="16"/>
    </w:rPr>
  </w:style>
  <w:style w:type="paragraph" w:customStyle="1" w:styleId="EdIzmEng">
    <w:name w:val="EdIzmEng"/>
    <w:basedOn w:val="a"/>
    <w:rsid w:val="00E719AA"/>
    <w:pPr>
      <w:spacing w:after="120"/>
      <w:jc w:val="right"/>
    </w:pPr>
    <w:rPr>
      <w:rFonts w:ascii="Arial" w:hAnsi="Arial"/>
      <w:sz w:val="14"/>
      <w:lang w:val="en-US"/>
    </w:rPr>
  </w:style>
  <w:style w:type="paragraph" w:customStyle="1" w:styleId="VrezSnoska">
    <w:name w:val="VrezSnoska"/>
    <w:basedOn w:val="OsnTxt"/>
    <w:rsid w:val="00E719AA"/>
    <w:pPr>
      <w:spacing w:before="120"/>
      <w:ind w:left="851" w:firstLine="0"/>
      <w:jc w:val="left"/>
    </w:pPr>
    <w:rPr>
      <w:i/>
      <w:sz w:val="16"/>
    </w:rPr>
  </w:style>
  <w:style w:type="paragraph" w:customStyle="1" w:styleId="OsnTxt">
    <w:name w:val="OsnTxt"/>
    <w:rsid w:val="00E719AA"/>
    <w:pPr>
      <w:ind w:firstLine="709"/>
      <w:jc w:val="both"/>
    </w:pPr>
    <w:rPr>
      <w:sz w:val="18"/>
    </w:rPr>
  </w:style>
  <w:style w:type="paragraph" w:customStyle="1" w:styleId="ShapTabEng">
    <w:name w:val="ShapTabEng"/>
    <w:basedOn w:val="ShapTab"/>
    <w:rsid w:val="00E719AA"/>
    <w:rPr>
      <w:rFonts w:ascii="Arial" w:hAnsi="Arial"/>
      <w:sz w:val="14"/>
      <w:lang w:val="en-US"/>
    </w:rPr>
  </w:style>
  <w:style w:type="paragraph" w:customStyle="1" w:styleId="Bokovik">
    <w:name w:val="Bokovik"/>
    <w:basedOn w:val="OsnTxt"/>
    <w:rsid w:val="00E719AA"/>
    <w:pPr>
      <w:ind w:firstLine="0"/>
      <w:jc w:val="left"/>
    </w:pPr>
    <w:rPr>
      <w:sz w:val="16"/>
    </w:rPr>
  </w:style>
  <w:style w:type="paragraph" w:customStyle="1" w:styleId="0061">
    <w:name w:val="Строка006_1"/>
    <w:basedOn w:val="a"/>
    <w:next w:val="a"/>
    <w:rsid w:val="00E719AA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noProof/>
      <w:sz w:val="16"/>
    </w:rPr>
  </w:style>
  <w:style w:type="paragraph" w:customStyle="1" w:styleId="EdIzm">
    <w:name w:val="EdIzm"/>
    <w:basedOn w:val="OsnTxt"/>
    <w:next w:val="EdIzmEng"/>
    <w:rsid w:val="00E719AA"/>
    <w:pPr>
      <w:spacing w:before="80"/>
      <w:ind w:firstLine="0"/>
      <w:jc w:val="right"/>
    </w:pPr>
    <w:rPr>
      <w:sz w:val="16"/>
    </w:rPr>
  </w:style>
  <w:style w:type="paragraph" w:styleId="af9">
    <w:name w:val="header"/>
    <w:basedOn w:val="a"/>
    <w:link w:val="afa"/>
    <w:rsid w:val="00E719AA"/>
    <w:pPr>
      <w:tabs>
        <w:tab w:val="center" w:pos="4536"/>
        <w:tab w:val="right" w:pos="9072"/>
      </w:tabs>
    </w:pPr>
    <w:rPr>
      <w:sz w:val="24"/>
    </w:rPr>
  </w:style>
  <w:style w:type="character" w:customStyle="1" w:styleId="afa">
    <w:name w:val="Верхний колонтитул Знак"/>
    <w:link w:val="af9"/>
    <w:rsid w:val="00073317"/>
    <w:rPr>
      <w:sz w:val="24"/>
    </w:rPr>
  </w:style>
  <w:style w:type="character" w:styleId="afb">
    <w:name w:val="page number"/>
    <w:basedOn w:val="a1"/>
    <w:rsid w:val="00E719AA"/>
  </w:style>
  <w:style w:type="paragraph" w:styleId="afc">
    <w:name w:val="footer"/>
    <w:basedOn w:val="a"/>
    <w:link w:val="afd"/>
    <w:uiPriority w:val="99"/>
    <w:rsid w:val="00E719AA"/>
    <w:pPr>
      <w:tabs>
        <w:tab w:val="center" w:pos="4536"/>
        <w:tab w:val="right" w:pos="9072"/>
      </w:tabs>
    </w:pPr>
    <w:rPr>
      <w:sz w:val="24"/>
    </w:rPr>
  </w:style>
  <w:style w:type="character" w:customStyle="1" w:styleId="afd">
    <w:name w:val="Нижний колонтитул Знак"/>
    <w:link w:val="afc"/>
    <w:uiPriority w:val="99"/>
    <w:rsid w:val="00F84B86"/>
    <w:rPr>
      <w:sz w:val="24"/>
    </w:rPr>
  </w:style>
  <w:style w:type="paragraph" w:styleId="afe">
    <w:name w:val="footnote text"/>
    <w:basedOn w:val="a"/>
    <w:semiHidden/>
    <w:rsid w:val="00E719AA"/>
  </w:style>
  <w:style w:type="character" w:styleId="aff">
    <w:name w:val="footnote reference"/>
    <w:semiHidden/>
    <w:rsid w:val="00E719AA"/>
    <w:rPr>
      <w:vertAlign w:val="superscript"/>
    </w:rPr>
  </w:style>
  <w:style w:type="paragraph" w:customStyle="1" w:styleId="Abz1">
    <w:name w:val="Abz1:"/>
    <w:basedOn w:val="a"/>
    <w:next w:val="OsnTxt"/>
    <w:rsid w:val="00E719AA"/>
    <w:pPr>
      <w:spacing w:before="120" w:after="120"/>
      <w:jc w:val="both"/>
    </w:pPr>
    <w:rPr>
      <w:sz w:val="18"/>
    </w:rPr>
  </w:style>
  <w:style w:type="paragraph" w:customStyle="1" w:styleId="PrimEng">
    <w:name w:val="PrimEng"/>
    <w:basedOn w:val="a"/>
    <w:next w:val="a"/>
    <w:rsid w:val="00E719AA"/>
    <w:pPr>
      <w:spacing w:after="240"/>
    </w:pPr>
    <w:rPr>
      <w:rFonts w:ascii="Arial" w:hAnsi="Arial"/>
      <w:i/>
      <w:sz w:val="14"/>
    </w:rPr>
  </w:style>
  <w:style w:type="character" w:styleId="aff0">
    <w:name w:val="annotation reference"/>
    <w:semiHidden/>
    <w:rsid w:val="00E719AA"/>
    <w:rPr>
      <w:sz w:val="16"/>
    </w:rPr>
  </w:style>
  <w:style w:type="paragraph" w:styleId="aff1">
    <w:name w:val="annotation text"/>
    <w:basedOn w:val="a"/>
    <w:semiHidden/>
    <w:rsid w:val="00E719AA"/>
  </w:style>
  <w:style w:type="paragraph" w:customStyle="1" w:styleId="11">
    <w:name w:val="Текст1"/>
    <w:basedOn w:val="a"/>
    <w:rsid w:val="00E719AA"/>
    <w:rPr>
      <w:rFonts w:ascii="Courier New" w:hAnsi="Courier New"/>
    </w:rPr>
  </w:style>
  <w:style w:type="paragraph" w:styleId="aff2">
    <w:name w:val="Balloon Text"/>
    <w:basedOn w:val="a"/>
    <w:semiHidden/>
    <w:rsid w:val="007C7E4E"/>
    <w:rPr>
      <w:rFonts w:ascii="Tahoma" w:hAnsi="Tahoma" w:cs="Tahoma"/>
      <w:sz w:val="16"/>
      <w:szCs w:val="16"/>
    </w:rPr>
  </w:style>
  <w:style w:type="character" w:styleId="aff3">
    <w:name w:val="Hyperlink"/>
    <w:uiPriority w:val="99"/>
    <w:rsid w:val="00030834"/>
    <w:rPr>
      <w:color w:val="0000FF"/>
      <w:u w:val="single"/>
    </w:rPr>
  </w:style>
  <w:style w:type="table" w:styleId="aff4">
    <w:name w:val="Table Grid"/>
    <w:basedOn w:val="a2"/>
    <w:rsid w:val="000107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TOC Heading"/>
    <w:basedOn w:val="1"/>
    <w:next w:val="a"/>
    <w:uiPriority w:val="39"/>
    <w:semiHidden/>
    <w:unhideWhenUsed/>
    <w:qFormat/>
    <w:rsid w:val="00634DA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B80431"/>
    <w:pPr>
      <w:tabs>
        <w:tab w:val="right" w:leader="dot" w:pos="9345"/>
      </w:tabs>
    </w:pPr>
    <w:rPr>
      <w:rFonts w:ascii="Calibri" w:hAnsi="Calibri"/>
      <w:b/>
      <w:noProof/>
    </w:rPr>
  </w:style>
  <w:style w:type="paragraph" w:styleId="31">
    <w:name w:val="toc 3"/>
    <w:basedOn w:val="a"/>
    <w:next w:val="a"/>
    <w:autoRedefine/>
    <w:uiPriority w:val="39"/>
    <w:rsid w:val="00212B83"/>
    <w:pPr>
      <w:tabs>
        <w:tab w:val="right" w:leader="dot" w:pos="9345"/>
      </w:tabs>
      <w:ind w:firstLine="284"/>
    </w:pPr>
  </w:style>
  <w:style w:type="paragraph" w:styleId="21">
    <w:name w:val="toc 2"/>
    <w:basedOn w:val="a"/>
    <w:next w:val="a"/>
    <w:autoRedefine/>
    <w:uiPriority w:val="39"/>
    <w:rsid w:val="00D572C4"/>
    <w:pPr>
      <w:tabs>
        <w:tab w:val="right" w:leader="dot" w:pos="9345"/>
      </w:tabs>
    </w:pPr>
    <w:rPr>
      <w:rFonts w:ascii="Calibri" w:hAnsi="Calibri"/>
      <w:b/>
      <w:noProof/>
    </w:rPr>
  </w:style>
  <w:style w:type="paragraph" w:customStyle="1" w:styleId="Abz10">
    <w:name w:val="Abz1"/>
    <w:basedOn w:val="OsnTxt"/>
    <w:next w:val="OsnTxt"/>
    <w:rsid w:val="00D572C4"/>
    <w:pPr>
      <w:spacing w:before="120" w:line="280" w:lineRule="exact"/>
      <w:ind w:firstLine="794"/>
    </w:pPr>
    <w:rPr>
      <w:rFonts w:ascii="KZ Arial" w:hAnsi="KZ Arial"/>
      <w:sz w:val="20"/>
    </w:rPr>
  </w:style>
  <w:style w:type="character" w:customStyle="1" w:styleId="hps">
    <w:name w:val="hps"/>
    <w:basedOn w:val="a1"/>
    <w:rsid w:val="00FD5158"/>
  </w:style>
  <w:style w:type="paragraph" w:styleId="aff6">
    <w:name w:val="Body Text Indent"/>
    <w:basedOn w:val="a"/>
    <w:link w:val="aff7"/>
    <w:rsid w:val="006252CA"/>
    <w:pPr>
      <w:ind w:firstLine="720"/>
      <w:jc w:val="both"/>
    </w:pPr>
    <w:rPr>
      <w:rFonts w:ascii="Arial" w:hAnsi="Arial"/>
    </w:rPr>
  </w:style>
  <w:style w:type="character" w:customStyle="1" w:styleId="aff7">
    <w:name w:val="Основной текст с отступом Знак"/>
    <w:link w:val="aff6"/>
    <w:rsid w:val="006252CA"/>
    <w:rPr>
      <w:rFonts w:ascii="Arial" w:hAnsi="Arial"/>
    </w:rPr>
  </w:style>
  <w:style w:type="paragraph" w:customStyle="1" w:styleId="13">
    <w:name w:val="Название1"/>
    <w:basedOn w:val="a"/>
    <w:next w:val="a"/>
    <w:qFormat/>
    <w:rsid w:val="001D29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8">
    <w:name w:val="Название Знак"/>
    <w:link w:val="aff9"/>
    <w:uiPriority w:val="10"/>
    <w:rsid w:val="001D295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9">
    <w:name w:val="Title"/>
    <w:basedOn w:val="a"/>
    <w:next w:val="a"/>
    <w:link w:val="aff8"/>
    <w:uiPriority w:val="10"/>
    <w:qFormat/>
    <w:rsid w:val="001D29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4">
    <w:name w:val="Название Знак1"/>
    <w:rsid w:val="001D295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a">
    <w:name w:val="No Spacing"/>
    <w:uiPriority w:val="1"/>
    <w:qFormat/>
    <w:rsid w:val="007D78C0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.gov.kz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M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B45D0-5690-4A2C-A5EF-AC9995FF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MD.DOT</Template>
  <TotalTime>17</TotalTime>
  <Pages>1</Pages>
  <Words>32104</Words>
  <Characters>182994</Characters>
  <Application>Microsoft Office Word</Application>
  <DocSecurity>0</DocSecurity>
  <Lines>1524</Lines>
  <Paragraphs>429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Hewlett-Packard Company</Company>
  <LinksUpToDate>false</LinksUpToDate>
  <CharactersWithSpaces>214669</CharactersWithSpaces>
  <SharedDoc>false</SharedDoc>
  <HLinks>
    <vt:vector size="18" baseType="variant">
      <vt:variant>
        <vt:i4>1048636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_Toc465247943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_Toc465247933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_Toc465247900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1</dc:creator>
  <cp:lastModifiedBy>a.naurzbekova</cp:lastModifiedBy>
  <cp:revision>6</cp:revision>
  <cp:lastPrinted>2022-03-31T10:08:00Z</cp:lastPrinted>
  <dcterms:created xsi:type="dcterms:W3CDTF">2022-05-25T12:06:00Z</dcterms:created>
  <dcterms:modified xsi:type="dcterms:W3CDTF">2022-05-26T11:14:00Z</dcterms:modified>
</cp:coreProperties>
</file>